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b062" w14:paraId="a55b062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</w:t>
      </w:r>
      <w:r w:rsidR="00A55A21">
        <w:t>516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4A4281">
        <w:t xml:space="preserve"> </w:t>
      </w:r>
      <w:r w:rsidR="00A55A21">
        <w:t xml:space="preserve">Prvi punkt </w:t>
      </w:r>
      <w:r w:rsidR="004A4281">
        <w:t>d.o.o.</w:t>
      </w:r>
      <w:r w:rsidR="00A55A21">
        <w:t xml:space="preserve"> za usluge i trgovinu – u likvidaciji</w:t>
      </w:r>
      <w:r w:rsidR="004A4281">
        <w:t xml:space="preserve"> Zagreb</w:t>
      </w:r>
      <w:r w:rsidR="00A55A21">
        <w:t>, Draškovićeva 82,</w:t>
      </w:r>
      <w:r w:rsidR="002664C3">
        <w:t xml:space="preserve"> OIB </w:t>
      </w:r>
      <w:r w:rsidR="00A55A21">
        <w:t>22041371442</w:t>
      </w:r>
      <w:r w:rsidR="002664C3">
        <w:t xml:space="preserve">, </w:t>
      </w:r>
      <w:r w:rsidR="00E9713F">
        <w:t>MBS 080</w:t>
      </w:r>
      <w:r w:rsidR="00DC29FB">
        <w:t>235024</w:t>
      </w:r>
      <w:r w:rsidR="00F44561">
        <w:t>,</w:t>
      </w:r>
      <w:r w:rsidR="00B36F03">
        <w:t xml:space="preserve"> </w:t>
      </w:r>
      <w:r w:rsidR="00F73129">
        <w:t>dana</w:t>
      </w:r>
      <w:r w:rsidR="00CD10F8">
        <w:t xml:space="preserve"> </w:t>
      </w:r>
      <w:r w:rsidR="002664C3">
        <w:t>2</w:t>
      </w:r>
      <w:r w:rsidR="00EC70A7">
        <w:t>5</w:t>
      </w:r>
      <w:r w:rsidR="008E52AB">
        <w:t xml:space="preserve">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DC29FB">
        <w:t>Prvi punkt d.o.o. za usluge i trgovinu – u likvidaciji Zagreb, Draškovićeva 82, OIB 22041371442, MBS 080235024</w:t>
      </w:r>
      <w:r w:rsidR="00590EA8">
        <w:t>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2664C3">
        <w:t xml:space="preserve"> </w:t>
      </w:r>
      <w:r w:rsidR="00EC70A7">
        <w:t xml:space="preserve">Krešimir Maretić iz Zagreba, Šimuna Starčevića 7, OIB  66108961276. 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590EA8" w:rsidR="00590EA8" w:rsidRPr="00A25CC0">
      <w:pPr>
        <w:pStyle w:val="Odlomakpopisa"/>
        <w:numPr>
          <w:ilvl w:val="0"/>
          <w:numId w:val="1"/>
        </w:numPr>
        <w:jc w:val="both"/>
        <w:rPr>
          <w:bCs/>
        </w:rPr>
      </w:pPr>
      <w:r w:rsidRPr="00A25CC0">
        <w:rPr>
          <w:bCs/>
        </w:rPr>
        <w:t xml:space="preserve">ZAKLJUČUJE SE stečajni postupak nad dužnikom </w:t>
      </w:r>
      <w:r w:rsidR="00DC29FB">
        <w:t>Prvi punkt d.o.o. za usluge i trgovinu – u likvidaciji Zagreb, Draškovićeva 82, OIB 22041371442, MBS 080235024</w:t>
      </w:r>
      <w:r w:rsidR="00F44561">
        <w:t>.</w:t>
      </w:r>
    </w:p>
    <w:p w:rsidRDefault="00A25CC0" w:rsidP="00A25CC0" w:rsidR="00A25CC0" w:rsidRPr="00A25CC0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68528B" w:rsidR="006F107F">
      <w:pPr>
        <w:pStyle w:val="Odlomakpopisa"/>
        <w:ind w:left="142"/>
        <w:jc w:val="both"/>
      </w:pPr>
      <w:r>
        <w:t xml:space="preserve">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dana </w:t>
      </w:r>
      <w:r w:rsidR="00DC29FB">
        <w:t>13. studenoga 2015</w:t>
      </w:r>
      <w:r>
        <w:t>. zahtjev za provedbu skraćenog stečajnog postupka nad dužnikom</w:t>
      </w:r>
      <w:r w:rsidR="00F73129">
        <w:t xml:space="preserve"> </w:t>
      </w:r>
      <w:r w:rsidR="00DC29FB">
        <w:t>Prvi punkt d.o.o. za usluge i trgovinu – u likvidaciji Zagreb, Draškovićeva 82, OIB 22041371442</w:t>
      </w:r>
      <w:r w:rsidR="0068528B">
        <w:t>.</w:t>
      </w:r>
    </w:p>
    <w:p w:rsidRDefault="0068528B" w:rsidP="0068528B" w:rsidR="0068528B">
      <w:pPr>
        <w:pStyle w:val="Odlomakpopisa"/>
        <w:ind w:left="142"/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DC29FB">
        <w:t>1076</w:t>
      </w:r>
      <w:r w:rsidR="00284497">
        <w:t>/16-</w:t>
      </w:r>
      <w:r w:rsidR="00DC29FB">
        <w:t>1</w:t>
      </w:r>
      <w:r w:rsidR="00284497">
        <w:t xml:space="preserve">6 od </w:t>
      </w:r>
      <w:r w:rsidR="00DC29FB">
        <w:t>2</w:t>
      </w:r>
      <w:r w:rsidR="00284497">
        <w:t xml:space="preserve">5. </w:t>
      </w:r>
      <w:r w:rsidR="00DC29FB">
        <w:t xml:space="preserve">ožujka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A08B4">
        <w:t>30</w:t>
      </w:r>
      <w:r w:rsidR="001A1D15">
        <w:t>. kolovoza</w:t>
      </w:r>
      <w:r w:rsidR="006B054D">
        <w:t xml:space="preserve"> 2</w:t>
      </w:r>
      <w:r>
        <w:t>016. godine objavio oglas na mrežnoj stranici e-Oglasna ploča sudova pod poslovnim brojem St-</w:t>
      </w:r>
      <w:r w:rsidR="00DC29FB">
        <w:t>1516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EC70A7">
        <w:t>25</w:t>
      </w:r>
      <w:r w:rsidR="001A1D15">
        <w:t xml:space="preserve">. listopada 2016. </w:t>
      </w:r>
    </w:p>
    <w:p w:rsidRDefault="00B506CA" w:rsidP="00B506CA" w:rsidR="00B506CA">
      <w:pPr>
        <w:tabs>
          <w:tab w:pos="1590" w:val="left"/>
        </w:tabs>
      </w:pPr>
    </w:p>
    <w:p w:rsidRDefault="004A08B4" w:rsidP="004A08B4" w:rsidR="004A08B4">
      <w:pPr>
        <w:ind w:firstLine="708" w:left="4956"/>
      </w:pPr>
    </w:p>
    <w:p w:rsidRDefault="004A08B4" w:rsidP="004A08B4" w:rsidR="004A08B4">
      <w:pPr>
        <w:ind w:firstLine="708" w:left="4956"/>
      </w:pPr>
      <w:r>
        <w:t xml:space="preserve">               S U D A C :</w:t>
      </w:r>
    </w:p>
    <w:p w:rsidRDefault="004A08B4" w:rsidP="004A08B4" w:rsidR="004A08B4">
      <w:pPr>
        <w:ind w:firstLine="708" w:left="4248"/>
      </w:pPr>
      <w:r>
        <w:t xml:space="preserve">                  Dubravka Kuveždić, v.r.</w:t>
      </w:r>
    </w:p>
    <w:p w:rsidRDefault="004A08B4" w:rsidP="004A08B4" w:rsidR="004A08B4"/>
    <w:p w:rsidRDefault="004A08B4" w:rsidP="004A08B4" w:rsidR="004A08B4"/>
    <w:p w:rsidRDefault="004A08B4" w:rsidP="004A08B4" w:rsidR="004A08B4">
      <w:pPr>
        <w:pStyle w:val="Tijeloteksta"/>
        <w:jc w:val="left"/>
      </w:pPr>
      <w:r>
        <w:t>UPUTA O PRAVNOM LIJEKU:</w:t>
      </w:r>
    </w:p>
    <w:p w:rsidRDefault="004A08B4" w:rsidP="004A08B4" w:rsidR="004A08B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A08B4" w:rsidP="004A08B4" w:rsidR="004A08B4"/>
    <w:p w:rsidRDefault="004A08B4" w:rsidP="004A08B4" w:rsidR="004A08B4"/>
    <w:p w:rsidRDefault="004A08B4" w:rsidP="004A08B4" w:rsidR="004A08B4">
      <w:pPr>
        <w:ind w:firstLine="708" w:left="4248"/>
      </w:pPr>
      <w:r>
        <w:t xml:space="preserve">                    Za točnost otpravka</w:t>
      </w:r>
    </w:p>
    <w:p w:rsidRDefault="004A08B4" w:rsidP="004A08B4" w:rsidR="004A08B4">
      <w:pPr>
        <w:ind w:firstLine="708" w:left="4248"/>
      </w:pPr>
      <w:r>
        <w:t xml:space="preserve">                    ovlašteni službenik:</w:t>
      </w:r>
    </w:p>
    <w:p w:rsidRDefault="004A08B4" w:rsidP="004A08B4" w:rsidR="004A08B4">
      <w:pPr>
        <w:ind w:firstLine="708" w:left="4956"/>
      </w:pPr>
      <w:r>
        <w:t xml:space="preserve">           Darija Miličević </w:t>
      </w:r>
    </w:p>
    <w:p w:rsidRDefault="004A08B4" w:rsidP="004A08B4" w:rsidR="004A08B4">
      <w:pPr>
        <w:tabs>
          <w:tab w:pos="1590" w:val="left"/>
        </w:tabs>
      </w:pPr>
    </w:p>
    <w:p w:rsidRDefault="00B506CA" w:rsidP="00B506CA" w:rsidR="00B506CA"/>
    <w:p w:rsidRDefault="0066353D" w:rsidR="0066353D" w:rsidRPr="00B506CA">
      <w:pPr>
        <w:rPr>
          <w:b/>
        </w:rPr>
      </w:pPr>
    </w:p>
    <w:sectPr w:rsidSect="004115C3" w:rsidR="0066353D" w:rsidRPr="00B506C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CED" w:rsidP="00F961D8" w:rsidR="00236CED">
      <w:r>
        <w:separator/>
      </w:r>
    </w:p>
  </w:endnote>
  <w:endnote w:id="0" w:type="continuationSeparator">
    <w:p w:rsidRDefault="00236CED" w:rsidP="00F961D8" w:rsidR="00236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CED" w:rsidP="00F961D8" w:rsidR="00236CED">
      <w:r>
        <w:separator/>
      </w:r>
    </w:p>
  </w:footnote>
  <w:footnote w:id="0" w:type="continuationSeparator">
    <w:p w:rsidRDefault="00236CED" w:rsidP="00F961D8" w:rsidR="00236C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8B4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</w:t>
    </w:r>
    <w:r w:rsidR="00DC29FB">
      <w:t>516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45E9"/>
    <w:rsid w:val="002A6D8F"/>
    <w:rsid w:val="002B58DF"/>
    <w:rsid w:val="002C604C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4115C3"/>
    <w:rsid w:val="00447275"/>
    <w:rsid w:val="004705DE"/>
    <w:rsid w:val="00472EB0"/>
    <w:rsid w:val="00474310"/>
    <w:rsid w:val="004A08B4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04414"/>
    <w:rsid w:val="009108ED"/>
    <w:rsid w:val="009134B9"/>
    <w:rsid w:val="009628B3"/>
    <w:rsid w:val="009664E4"/>
    <w:rsid w:val="009910A5"/>
    <w:rsid w:val="009B7829"/>
    <w:rsid w:val="009E1BBA"/>
    <w:rsid w:val="00A05CD3"/>
    <w:rsid w:val="00A25CC0"/>
    <w:rsid w:val="00A42316"/>
    <w:rsid w:val="00A55A21"/>
    <w:rsid w:val="00A963B2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C3AA6"/>
    <w:rsid w:val="00BF3C93"/>
    <w:rsid w:val="00C071B1"/>
    <w:rsid w:val="00C137C0"/>
    <w:rsid w:val="00C16024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E06523"/>
    <w:rsid w:val="00E10C23"/>
    <w:rsid w:val="00E424F1"/>
    <w:rsid w:val="00E52536"/>
    <w:rsid w:val="00E565E2"/>
    <w:rsid w:val="00E8229D"/>
    <w:rsid w:val="00E85CBE"/>
    <w:rsid w:val="00E85FB2"/>
    <w:rsid w:val="00E9713F"/>
    <w:rsid w:val="00EC69FF"/>
    <w:rsid w:val="00EC70A7"/>
    <w:rsid w:val="00EF3005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8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8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35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St-1516/2016</izvorni_sadrzaj>
    <derivirana_varijabla naziv="DomainObject.Predmet.OznakaBroj_1">St-1516/2016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punkt d.o.o.  - u likvidaciji</izvorni_sadrzaj>
    <derivirana_varijabla naziv="DomainObject.Predmet.ProtustrankaFormated_1">  Prvi punkt d.o.o.  - u likvidaciji</derivirana_varijabla>
  </DomainObject.Predmet.ProtustrankaFormated>
  <DomainObject.Predmet.ProtustrankaFormatedOIB>
    <izvorni_sadrzaj>  Prvi punkt d.o.o.  - u likvidaciji, OIB 22041371442</izvorni_sadrzaj>
    <derivirana_varijabla naziv="DomainObject.Predmet.ProtustrankaFormatedOIB_1">  Prvi punkt d.o.o.  - u likvidaciji, OIB 22041371442</derivirana_varijabla>
  </DomainObject.Predmet.ProtustrankaFormatedOIB>
  <DomainObject.Predmet.ProtustrankaFormatedWithAdress>
    <izvorni_sadrzaj> Prvi punkt d.o.o.  - u likvidaciji, Draškovićeva 82, 10000 Zagreb</izvorni_sadrzaj>
    <derivirana_varijabla naziv="DomainObject.Predmet.ProtustrankaFormatedWithAdress_1"> Prvi punkt d.o.o.  - u likvidaciji, Draškovićeva 82, 10000 Zagreb</derivirana_varijabla>
  </DomainObject.Predmet.ProtustrankaFormatedWithAdress>
  <DomainObject.Predmet.ProtustrankaFormatedWithAdressOIB>
    <izvorni_sadrzaj> Prvi punkt d.o.o.  - u likvidaciji, OIB 22041371442, Draškovićeva 82, 10000 Zagreb</izvorni_sadrzaj>
    <derivirana_varijabla naziv="DomainObject.Predmet.ProtustrankaFormatedWithAdressOIB_1"> Prvi punkt d.o.o.  - u likvidaciji, OIB 22041371442, Draškovićeva 82, 10000 Zagreb</derivirana_varijabla>
  </DomainObject.Predmet.ProtustrankaFormatedWithAdressOIB>
  <DomainObject.Predmet.ProtustrankaWithAdress>
    <izvorni_sadrzaj>Prvi punkt d.o.o.  - u likvidaciji Draškovićeva 82, 10000 Zagreb</izvorni_sadrzaj>
    <derivirana_varijabla naziv="DomainObject.Predmet.ProtustrankaWithAdress_1">Prvi punkt d.o.o.  - u likvidaciji Draškovićeva 82, 10000 Zagreb</derivirana_varijabla>
  </DomainObject.Predmet.ProtustrankaWithAdress>
  <DomainObject.Predmet.ProtustrankaWithAdressOIB>
    <izvorni_sadrzaj>Prvi punkt d.o.o.  - u likvidaciji, OIB 22041371442, Draškovićeva 82, 10000 Zagreb</izvorni_sadrzaj>
    <derivirana_varijabla naziv="DomainObject.Predmet.ProtustrankaWithAdressOIB_1">Prvi punkt d.o.o.  - u likvidaciji, OIB 22041371442, Draškovićeva 82, 10000 Zagreb</derivirana_varijabla>
  </DomainObject.Predmet.ProtustrankaWithAdressOIB>
  <DomainObject.Predmet.ProtustrankaNazivFormated>
    <izvorni_sadrzaj>Prvi punkt d.o.o.  - u likvidaciji</izvorni_sadrzaj>
    <derivirana_varijabla naziv="DomainObject.Predmet.ProtustrankaNazivFormated_1">Prvi punkt d.o.o.  - u likvidaciji</derivirana_varijabla>
  </DomainObject.Predmet.ProtustrankaNazivFormated>
  <DomainObject.Predmet.ProtustrankaNazivFormatedOIB>
    <izvorni_sadrzaj>Prvi punkt d.o.o.  - u likvidaciji, OIB 22041371442</izvorni_sadrzaj>
    <derivirana_varijabla naziv="DomainObject.Predmet.ProtustrankaNazivFormatedOIB_1">Prvi punkt d.o.o.  - u likvidaciji, OIB 22041371442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punkt d.o.o.  - u likvidaciji</item>
    </izvorni_sadrzaj>
    <derivirana_varijabla naziv="DomainObject.Predmet.ProtuStrankaListFormated_1">
      <item>Prvi punkt d.o.o.  - u likvidaciji</item>
    </derivirana_varijabla>
  </DomainObject.Predmet.ProtuStrankaListFormated>
  <DomainObject.Predmet.ProtuStrankaListFormatedOIB>
    <izvorni_sadrzaj>
      <item>Prvi punkt d.o.o.  - u likvidaciji, OIB 22041371442</item>
    </izvorni_sadrzaj>
    <derivirana_varijabla naziv="DomainObject.Predmet.ProtuStrankaListFormatedOIB_1">
      <item>Prvi punkt d.o.o.  - u likvidaciji, OIB 22041371442</item>
    </derivirana_varijabla>
  </DomainObject.Predmet.ProtuStrankaListFormatedOIB>
  <DomainObject.Predmet.ProtuStrankaListFormatedWithAdress>
    <izvorni_sadrzaj>
      <item>Prvi punkt d.o.o.  - u likvidaciji, Draškovićeva 82, 10000 Zagreb</item>
    </izvorni_sadrzaj>
    <derivirana_varijabla naziv="DomainObject.Predmet.ProtuStrankaListFormatedWithAdress_1">
      <item>Prvi punkt d.o.o.  - u likvidaciji, Draškovićeva 82, 10000 Zagreb</item>
    </derivirana_varijabla>
  </DomainObject.Predmet.ProtuStrankaListFormatedWithAdress>
  <DomainObject.Predmet.ProtuStrankaListFormatedWithAdressOIB>
    <izvorni_sadrzaj>
      <item>Prvi punkt d.o.o.  - u likvidaciji, OIB 22041371442, Draškovićeva 82, 10000 Zagreb</item>
    </izvorni_sadrzaj>
    <derivirana_varijabla naziv="DomainObject.Predmet.ProtuStrankaListFormatedWithAdressOIB_1">
      <item>Prvi punkt d.o.o.  - u likvidaciji, OIB 22041371442, Draškovićeva 82, 10000 Zagreb</item>
    </derivirana_varijabla>
  </DomainObject.Predmet.ProtuStrankaListFormatedWithAdressOIB>
  <DomainObject.Predmet.ProtuStrankaListNazivFormated>
    <izvorni_sadrzaj>
      <item>Prvi punkt d.o.o.  - u likvidaciji</item>
    </izvorni_sadrzaj>
    <derivirana_varijabla naziv="DomainObject.Predmet.ProtuStrankaListNazivFormated_1">
      <item>Prvi punkt d.o.o.  - u likvidaciji</item>
    </derivirana_varijabla>
  </DomainObject.Predmet.ProtuStrankaListNazivFormated>
  <DomainObject.Predmet.ProtuStrankaListNazivFormatedOIB>
    <izvorni_sadrzaj>
      <item>Prvi punkt d.o.o.  - u likvidaciji, OIB 22041371442</item>
    </izvorni_sadrzaj>
    <derivirana_varijabla naziv="DomainObject.Predmet.ProtuStrankaListNazivFormatedOIB_1">
      <item>Prvi punkt d.o.o.  - u likvidaciji, OIB 22041371442</item>
    </derivirana_varijabla>
  </DomainObject.Predmet.ProtuStrankaListNazivFormatedOIB>
  <DomainObject.Predmet.OstaliListFormated>
    <izvorni_sadrzaj>
      <item>Snježana Posavec Mitrov</item>
    </izvorni_sadrzaj>
    <derivirana_varijabla naziv="DomainObject.Predmet.OstaliListFormated_1">
      <item>Snježana Posavec Mitrov</item>
    </derivirana_varijabla>
  </DomainObject.Predmet.OstaliListFormated>
  <DomainObject.Predmet.OstaliListFormatedOIB>
    <izvorni_sadrzaj>
      <item>Snježana Posavec Mitrov, OIB 33604458001</item>
    </izvorni_sadrzaj>
    <derivirana_varijabla naziv="DomainObject.Predmet.OstaliListFormatedOIB_1">
      <item>Snježana Posavec Mitrov, OIB 33604458001</item>
    </derivirana_varijabla>
  </DomainObject.Predmet.OstaliListFormatedOIB>
  <DomainObject.Predmet.OstaliListFormatedWithAdress>
    <izvorni_sadrzaj>
      <item>Snježana Posavec Mitrov, Majstora Radonje 12, 10000 Zagreb</item>
    </izvorni_sadrzaj>
    <derivirana_varijabla naziv="DomainObject.Predmet.OstaliListFormatedWithAdress_1">
      <item>Snježana Posavec Mitrov, Majstora Radonje 12, 10000 Zagreb</item>
    </derivirana_varijabla>
  </DomainObject.Predmet.OstaliListFormatedWithAdress>
  <DomainObject.Predmet.OstaliListFormatedWithAdressOIB>
    <izvorni_sadrzaj>
      <item>Snježana Posavec Mitrov, OIB 33604458001, Majstora Radonje 12, 10000 Zagreb</item>
    </izvorni_sadrzaj>
    <derivirana_varijabla naziv="DomainObject.Predmet.OstaliListFormatedWithAdressOIB_1">
      <item>Snježana Posavec Mitrov, OIB 33604458001, Majstora Radonje 12, 10000 Zagreb</item>
    </derivirana_varijabla>
  </DomainObject.Predmet.OstaliListFormatedWithAdressOIB>
  <DomainObject.Predmet.OstaliListNazivFormated>
    <izvorni_sadrzaj>
      <item>Snježana Posavec Mitrov</item>
    </izvorni_sadrzaj>
    <derivirana_varijabla naziv="DomainObject.Predmet.OstaliListNazivFormated_1">
      <item>Snježana Posavec Mitrov</item>
    </derivirana_varijabla>
  </DomainObject.Predmet.OstaliListNazivFormated>
  <DomainObject.Predmet.OstaliListNazivFormatedOIB>
    <izvorni_sadrzaj>
      <item>Snježana Posavec Mitrov, OIB 33604458001</item>
    </izvorni_sadrzaj>
    <derivirana_varijabla naziv="DomainObject.Predmet.OstaliListNazivFormatedOIB_1">
      <item>Snježana Posavec Mitrov, OIB 33604458001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punkt d.o.o.  - u likvidaciji</izvorni_sadrzaj>
    <derivirana_varijabla naziv="DomainObject.Predmet.ProtustrankaIDrugi_1">Prvi punkt d.o.o. 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Prvi punkt d.o.o.  - u likvidaciji, OIB 22041371442, Draškovićeva 82, 10000 Zagreb</izvorni_sadrzaj>
    <derivirana_varijabla naziv="DomainObject.Predmet.ProtustrankaIDrugiAdressOIB_1">Prvi punkt d.o.o.  - u likvidaciji, OIB 22041371442, Draškovićeva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punkt d.o.o.  - u likvidaciji</item>
      <item>FINA Regionalni centar Zagreb</item>
      <item>Snježana Posavec Mitrov</item>
    </izvorni_sadrzaj>
    <derivirana_varijabla naziv="DomainObject.Predmet.SudioniciListNaziv_1">
      <item>Prvi punkt d.o.o.  - u likvidaciji</item>
      <item>FINA Regionalni centar Zagreb</item>
      <item>Snježana Posavec Mitrov</item>
    </derivirana_varijabla>
  </DomainObject.Predmet.SudioniciListNaziv>
  <DomainObject.Predmet.SudioniciListAdressOIB>
    <izvorni_sadrzaj>
      <item>Prvi punkt d.o.o.  - u likvidaciji, OIB 22041371442, Draškovićeva 82,10000 Zagreb</item>
      <item>FINA Regionalni centar Zagreb, OIB 85821130368, Trg svibanjskih žrtava 1995. br. 1,10000 Zagreb</item>
      <item>Snježana Posavec Mitrov, OIB 33604458001, Majstora Radonje 12,10000 Zagreb</item>
    </izvorni_sadrzaj>
    <derivirana_varijabla naziv="DomainObject.Predmet.SudioniciListAdressOIB_1">
      <item>Prvi punkt d.o.o.  - u likvidaciji, OIB 22041371442, Draškovićeva 82,10000 Zagreb</item>
      <item>FINA Regionalni centar Zagreb, OIB 85821130368, Trg svibanjskih žrtava 1995. br. 1,10000 Zagreb</item>
      <item>Snježana Posavec Mitrov, OIB 33604458001,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22041371442</item>
      <item>, OIB 85821130368</item>
      <item>, OIB 33604458001</item>
    </izvorni_sadrzaj>
    <derivirana_varijabla naziv="DomainObject.Predmet.SudioniciListNazivOIB_1">
      <item>, OIB 22041371442</item>
      <item>, OIB 85821130368</item>
      <item>, OIB 33604458001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DCA73-FE33-44FB-9FAE-9F7366973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2372</properties:Characters>
  <properties:Lines>79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2016-10-21T06:50:00Z</dcterms:created>
  <dc:creator>Darija Miličević</dc:creator>
  <cp:lastModifiedBy>Darija Miličević</cp:lastModifiedBy>
  <cp:lastPrinted>2016-10-25T11:29:00Z</cp:lastPrinted>
  <dcterms:modified xmlns:xsi="http://www.w3.org/2001/XMLSchema-instance" xsi:type="dcterms:W3CDTF">2016-10-25T11:32:00Z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