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726AA" w:rsidR="005B49CC" w:rsidRPr="00AF4832">
        <w:tc>
          <w:tcPr>
            <w:tcW w:type="dxa" w:w="2829"/>
            <w:shd w:fill="auto" w:color="auto" w:val="clear"/>
          </w:tcPr>
          <w:p w:rsidRDefault="00B22092" w:rsidP="007726AA" w:rsidR="005B49CC" w:rsidRPr="00AF483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49CC" w:rsidP="007726AA" w:rsidR="005B49CC" w:rsidRPr="00AF4832">
            <w:pPr>
              <w:spacing w:before="120"/>
              <w:jc w:val="center"/>
            </w:pPr>
            <w:r w:rsidRPr="00AF4832">
              <w:t>Republika Hrvatska</w:t>
            </w:r>
          </w:p>
          <w:p w:rsidRDefault="005B49CC" w:rsidP="007726AA" w:rsidR="005B49CC" w:rsidRPr="00AF4832">
            <w:pPr>
              <w:jc w:val="center"/>
            </w:pPr>
            <w:r w:rsidRPr="00AF4832">
              <w:t>Trgovački sud u Varaždinu</w:t>
            </w:r>
          </w:p>
          <w:p w:rsidRDefault="005B49CC" w:rsidP="007726AA" w:rsidR="005B49CC" w:rsidRPr="00AF4832">
            <w:pPr>
              <w:jc w:val="center"/>
            </w:pPr>
            <w:r w:rsidRPr="00AF4832">
              <w:t>Varaždin, Braće Radić 2</w:t>
            </w:r>
          </w:p>
        </w:tc>
      </w:tr>
    </w:tbl>
    <w:p w14:textId="6e3652c" w14:paraId="6e3652c" w:rsidRDefault="005B49CC" w:rsidP="005B49CC" w:rsidR="005B49CC">
      <w:pPr>
        <w:jc w:val="both"/>
        <w15:collapsed w:val="false"/>
      </w:pPr>
      <w:r w:rsidRPr="00AF4832">
        <w:tab/>
      </w:r>
      <w:r w:rsidRPr="00AF4832">
        <w:tab/>
      </w:r>
      <w:r w:rsidRPr="00AF4832">
        <w:tab/>
      </w:r>
    </w:p>
    <w:p w:rsidRDefault="00D16F36" w:rsidP="00D37F2B" w:rsidR="00D16F36">
      <w:pPr>
        <w:rPr>
          <w:b/>
        </w:rPr>
      </w:pPr>
    </w:p>
    <w:p w:rsidRDefault="003A53FA" w:rsidP="003A53FA" w:rsidR="00C11862">
      <w:pPr>
        <w:jc w:val="center"/>
      </w:pPr>
      <w:r>
        <w:t>R E P U B L I K A    H R V A T S K A</w:t>
      </w:r>
    </w:p>
    <w:p w:rsidRDefault="00614458" w:rsidP="00774434" w:rsidR="00614458" w:rsidRPr="007C75BA"/>
    <w:p w:rsidRDefault="00BF3327" w:rsidP="00F503F1" w:rsidR="00F503F1">
      <w:pPr>
        <w:jc w:val="center"/>
      </w:pPr>
      <w:r w:rsidRPr="007C75BA">
        <w:t>R J E Š</w:t>
      </w:r>
      <w:r w:rsidR="00614458" w:rsidRPr="007C75BA">
        <w:t xml:space="preserve"> </w:t>
      </w:r>
      <w:r w:rsidRPr="007C75BA">
        <w:t xml:space="preserve">E N J </w:t>
      </w:r>
      <w:r w:rsidR="003A7F99" w:rsidRPr="007C75BA">
        <w:t>E</w:t>
      </w:r>
    </w:p>
    <w:p w:rsidRDefault="00BF3327" w:rsidP="00774434" w:rsidR="00BF3327" w:rsidRPr="007C75BA"/>
    <w:p w:rsidRDefault="005B49CC" w:rsidP="005B49CC" w:rsidR="005B49CC" w:rsidRPr="00AF4832">
      <w:pPr>
        <w:ind w:firstLine="708"/>
        <w:jc w:val="both"/>
      </w:pPr>
      <w:r w:rsidRPr="00AF4832">
        <w:t xml:space="preserve">Trgovački sud u Varaždinu, po sucu toga suda Iris Hatvalić Nemec, kao stečajnom sucu, u stečajnom predmetu nad </w:t>
      </w:r>
      <w:r>
        <w:t xml:space="preserve">stečajnim </w:t>
      </w:r>
      <w:r w:rsidRPr="00AF4832">
        <w:t xml:space="preserve">dužnikom ISTO dioničko društvo za usluge u stečaju, Augusta Šenoe 4-6, Varaždin, OIB: 88502209643, </w:t>
      </w:r>
      <w:r>
        <w:t xml:space="preserve">dana </w:t>
      </w:r>
      <w:r w:rsidR="003F07D0" w:rsidRPr="00424469">
        <w:t>11</w:t>
      </w:r>
      <w:r w:rsidRPr="00424469">
        <w:t>. lipnja 2018</w:t>
      </w:r>
      <w:r w:rsidRPr="00AF4832">
        <w:t>.</w:t>
      </w:r>
    </w:p>
    <w:p w:rsidRDefault="00D16F36" w:rsidP="00BF3327" w:rsidR="00D16F36" w:rsidRPr="007C75BA">
      <w:pPr>
        <w:pStyle w:val="Tijeloteksta"/>
      </w:pPr>
    </w:p>
    <w:p w:rsidRDefault="00BF3327" w:rsidP="00BF3327" w:rsidR="00BF3327">
      <w:pPr>
        <w:jc w:val="center"/>
      </w:pPr>
      <w:r w:rsidRPr="007C75BA">
        <w:t xml:space="preserve">r i j e š i o  </w:t>
      </w:r>
      <w:r w:rsidR="00A510F4" w:rsidRPr="007C75BA">
        <w:t xml:space="preserve"> </w:t>
      </w:r>
      <w:r w:rsidRPr="007C75BA">
        <w:t>j e</w:t>
      </w:r>
    </w:p>
    <w:p w:rsidRDefault="005B49CC" w:rsidP="005B49CC" w:rsidR="005B49CC">
      <w:pPr>
        <w:jc w:val="both"/>
      </w:pPr>
    </w:p>
    <w:p w:rsidRDefault="003F07D0" w:rsidP="003F07D0" w:rsidR="005B49CC">
      <w:pPr>
        <w:numPr>
          <w:ilvl w:val="0"/>
          <w:numId w:val="5"/>
        </w:numPr>
        <w:ind w:firstLine="360" w:left="0"/>
        <w:jc w:val="both"/>
      </w:pPr>
      <w:r>
        <w:t>Trgovačkom društvu ISTO GRUPA d.d. iz Varaždina, A. Šenoe 4-6</w:t>
      </w:r>
      <w:r w:rsidR="005B49CC">
        <w:t xml:space="preserve">, OIB: </w:t>
      </w:r>
      <w:r w:rsidRPr="003F07D0">
        <w:t>78858201330</w:t>
      </w:r>
      <w:r w:rsidR="005B49CC">
        <w:t xml:space="preserve">, izriče se novčana kazna u iznosu od </w:t>
      </w:r>
      <w:r w:rsidR="00424469">
        <w:t>4</w:t>
      </w:r>
      <w:r w:rsidR="005B49CC">
        <w:t xml:space="preserve">.000,00  kn iz razloga što je u podnesku </w:t>
      </w:r>
      <w:r w:rsidR="005B49CC" w:rsidRPr="00424469">
        <w:t xml:space="preserve">od </w:t>
      </w:r>
      <w:r w:rsidRPr="00424469">
        <w:t>1. lipnja</w:t>
      </w:r>
      <w:r w:rsidR="005B49CC" w:rsidRPr="00424469">
        <w:t xml:space="preserve"> 2018. </w:t>
      </w:r>
      <w:r w:rsidR="00111D67">
        <w:t>vrijeđa</w:t>
      </w:r>
      <w:r w:rsidRPr="00111D67">
        <w:t>o</w:t>
      </w:r>
      <w:r w:rsidR="005B49CC">
        <w:t xml:space="preserve"> stečajnog upravitelja navodeći: </w:t>
      </w:r>
    </w:p>
    <w:p w:rsidRDefault="005B49CC" w:rsidP="005B49CC" w:rsidR="005B49CC" w:rsidRPr="005B49CC">
      <w:pPr>
        <w:ind w:firstLine="708"/>
        <w:jc w:val="both"/>
        <w:rPr>
          <w:i/>
        </w:rPr>
      </w:pPr>
      <w:r>
        <w:t>"</w:t>
      </w:r>
      <w:r w:rsidR="003F07D0" w:rsidRPr="003F07D0">
        <w:rPr>
          <w:i/>
        </w:rPr>
        <w:t>Iz navedenog primjera i priloženog podneska koji potpisuje sam stečajni upravitelj, u usporedbi s obrazloženjem iz zemljišnoknjižnog rješenja Općinskog suda u Puli (preuzetih iz prijedloga stečajnog upravitelja), razvidno je da stečajni u</w:t>
      </w:r>
      <w:r w:rsidR="003F07D0">
        <w:rPr>
          <w:i/>
        </w:rPr>
        <w:t>pravitelj činjenicu podjele koristi SELEKTIVNO I PROIZVOLJNO</w:t>
      </w:r>
      <w:r w:rsidR="00F503F1">
        <w:rPr>
          <w:i/>
        </w:rPr>
        <w:t xml:space="preserve"> – KADA I KAKO NJEMU ODGOVARA (</w:t>
      </w:r>
      <w:r w:rsidR="003F07D0">
        <w:rPr>
          <w:i/>
        </w:rPr>
        <w:t xml:space="preserve">čime je već doveo u zabludu treće osobe, a očiti je primjer Općinski sud u Puli-Pola), što predstavlja nedozvoljenu samovolju, ali i prijevaru u gospodarskom poslovanju (čl. 247 KZ) te </w:t>
      </w:r>
      <w:r w:rsidR="003F07D0" w:rsidRPr="003F07D0">
        <w:rPr>
          <w:i/>
          <w:u w:val="single"/>
        </w:rPr>
        <w:t>zloupotrebu položaja i ovlasti</w:t>
      </w:r>
      <w:r w:rsidR="003F07D0">
        <w:rPr>
          <w:i/>
        </w:rPr>
        <w:t xml:space="preserve"> (čl. 291. KZ) – što su kaznena djela koja se gone po službenoj dužnosti!</w:t>
      </w:r>
      <w:r>
        <w:rPr>
          <w:i/>
        </w:rPr>
        <w:t>"</w:t>
      </w:r>
    </w:p>
    <w:p w:rsidRDefault="005B49CC" w:rsidP="005B49CC" w:rsidR="005B49CC">
      <w:pPr>
        <w:jc w:val="both"/>
      </w:pPr>
    </w:p>
    <w:p w:rsidRDefault="001E200F" w:rsidP="005B49CC" w:rsidR="00BF3327" w:rsidRPr="007C75BA">
      <w:pPr>
        <w:jc w:val="both"/>
      </w:pPr>
      <w:r w:rsidRPr="007C75BA">
        <w:t xml:space="preserve">a koju kaznu </w:t>
      </w:r>
      <w:r w:rsidRPr="003F07D0">
        <w:t>je</w:t>
      </w:r>
      <w:r w:rsidR="00BF3327" w:rsidRPr="003F07D0">
        <w:t xml:space="preserve"> </w:t>
      </w:r>
      <w:r w:rsidR="003F07D0" w:rsidRPr="003F07D0">
        <w:t>dužno</w:t>
      </w:r>
      <w:r w:rsidR="00BF3327" w:rsidRPr="003F07D0">
        <w:t xml:space="preserve"> platiti u korist državnog proračuna</w:t>
      </w:r>
      <w:r w:rsidR="00856BC5" w:rsidRPr="003F07D0">
        <w:t xml:space="preserve"> Republike Hrvatske</w:t>
      </w:r>
      <w:r w:rsidR="00BF3327" w:rsidRPr="003F07D0">
        <w:t xml:space="preserve"> </w:t>
      </w:r>
      <w:r w:rsidR="00287DE0" w:rsidRPr="003F07D0">
        <w:t xml:space="preserve">na </w:t>
      </w:r>
      <w:r w:rsidR="00BF3327" w:rsidRPr="003F07D0">
        <w:t xml:space="preserve">broj </w:t>
      </w:r>
      <w:r w:rsidR="00287DE0" w:rsidRPr="003F07D0">
        <w:t>računa</w:t>
      </w:r>
      <w:r w:rsidR="00856BC5" w:rsidRPr="003F07D0">
        <w:t xml:space="preserve">: </w:t>
      </w:r>
      <w:r w:rsidR="008C4216" w:rsidRPr="003F07D0">
        <w:t>HR121001005</w:t>
      </w:r>
      <w:r w:rsidR="005B49CC" w:rsidRPr="003F07D0">
        <w:t xml:space="preserve">1863000160, poziv na broj </w:t>
      </w:r>
      <w:r w:rsidR="00D37F2B" w:rsidRPr="003F07D0">
        <w:t xml:space="preserve">64 </w:t>
      </w:r>
      <w:r w:rsidR="007C75BA" w:rsidRPr="003F07D0">
        <w:t xml:space="preserve">7129-3574 </w:t>
      </w:r>
      <w:r w:rsidR="005B49CC" w:rsidRPr="003F07D0">
        <w:t>23052917</w:t>
      </w:r>
      <w:r w:rsidR="00962F21" w:rsidRPr="003F07D0">
        <w:t xml:space="preserve">, </w:t>
      </w:r>
      <w:r w:rsidR="00BF3327" w:rsidRPr="003F07D0">
        <w:t>u</w:t>
      </w:r>
      <w:r w:rsidR="00BF3327" w:rsidRPr="007C75BA">
        <w:t xml:space="preserve"> roku od 8 dana</w:t>
      </w:r>
      <w:r w:rsidR="00287DE0" w:rsidRPr="007C75BA">
        <w:t>.</w:t>
      </w:r>
      <w:r w:rsidR="00BF3327" w:rsidRPr="007C75BA">
        <w:t xml:space="preserve"> </w:t>
      </w:r>
    </w:p>
    <w:p w:rsidRDefault="00BF3327" w:rsidP="00BF3327" w:rsidR="00BF3327" w:rsidRPr="007C75BA">
      <w:pPr>
        <w:pStyle w:val="Tijeloteksta"/>
      </w:pPr>
      <w:r w:rsidRPr="007C75BA">
        <w:tab/>
      </w:r>
    </w:p>
    <w:p w:rsidRDefault="008C4216" w:rsidP="00EA051D" w:rsidR="00BD4D88" w:rsidRPr="007C75BA">
      <w:pPr>
        <w:ind w:firstLine="708"/>
        <w:jc w:val="both"/>
      </w:pPr>
      <w:r>
        <w:t>2.</w:t>
      </w:r>
      <w:r w:rsidR="001E200F" w:rsidRPr="007C75BA">
        <w:tab/>
      </w:r>
      <w:r>
        <w:t xml:space="preserve">Ukoliko </w:t>
      </w:r>
      <w:r w:rsidR="003F07D0">
        <w:t xml:space="preserve">kažnjena osoba-trgovačko društvo ISTO GRUPA d.d. iz Varaždina, A. Šenoe 4-6, OIB: </w:t>
      </w:r>
      <w:r w:rsidR="003F07D0" w:rsidRPr="003F07D0">
        <w:t>78858201330</w:t>
      </w:r>
      <w:r w:rsidR="003F07D0">
        <w:t xml:space="preserve"> </w:t>
      </w:r>
      <w:r>
        <w:t xml:space="preserve">ne plati izrečenu novčanu kaznu u ostavljenom roku ili </w:t>
      </w:r>
      <w:r w:rsidR="00EA051D">
        <w:t xml:space="preserve"> </w:t>
      </w:r>
      <w:r>
        <w:t>o tome bez odgađanja ne obavijesti sud, sud će u daljnjem roku od osam dana na rješenje o izrečenoj kazni staviti potvrdu o ovršnosti</w:t>
      </w:r>
      <w:r w:rsidR="00097939">
        <w:t xml:space="preserve"> te rješenje dostaviti Financijskoj agenciji radi izravne naplate novčane kazne provedbom ovrhe na novčanim sredstvima kažnjene osobe. </w:t>
      </w:r>
    </w:p>
    <w:p w:rsidRDefault="00774434" w:rsidP="00BF3327" w:rsidR="00774434" w:rsidRPr="007C75BA">
      <w:pPr>
        <w:jc w:val="both"/>
      </w:pPr>
    </w:p>
    <w:p w:rsidRDefault="00BF3327" w:rsidP="00BF3327" w:rsidR="00BF3327">
      <w:pPr>
        <w:pStyle w:val="Naslov1"/>
        <w:rPr>
          <w:b w:val="false"/>
        </w:rPr>
      </w:pPr>
      <w:r w:rsidRPr="007C75BA">
        <w:rPr>
          <w:b w:val="false"/>
        </w:rPr>
        <w:t>Obrazloženje</w:t>
      </w:r>
    </w:p>
    <w:p w:rsidRDefault="00BF3327" w:rsidP="00F503F1" w:rsidR="00BF3327"/>
    <w:p w:rsidRDefault="00D37F2B" w:rsidP="007C75BA" w:rsidR="00EA051D">
      <w:pPr>
        <w:pStyle w:val="Tijeloteksta"/>
        <w:rPr>
          <w:i/>
        </w:rPr>
      </w:pPr>
      <w:r>
        <w:tab/>
      </w:r>
      <w:r w:rsidR="003F07D0">
        <w:t xml:space="preserve">Trgovačko društvo ISTO GRUPA d.d. iz Varaždina, A. Šenoe 4-6, OIB: </w:t>
      </w:r>
      <w:r w:rsidR="003F07D0" w:rsidRPr="003F07D0">
        <w:t>78858201330</w:t>
      </w:r>
      <w:r w:rsidR="003F07D0">
        <w:t xml:space="preserve"> </w:t>
      </w:r>
      <w:r w:rsidR="00EA051D">
        <w:t xml:space="preserve">u podnesku od </w:t>
      </w:r>
      <w:r w:rsidR="003F07D0">
        <w:t>1. lipnja 2018. vrijeđalo</w:t>
      </w:r>
      <w:r w:rsidR="00EA051D">
        <w:t xml:space="preserve"> je stečajnog upravitelja navodeći: "</w:t>
      </w:r>
      <w:r w:rsidR="003F07D0" w:rsidRPr="003F07D0">
        <w:rPr>
          <w:i/>
        </w:rPr>
        <w:t xml:space="preserve"> Iz navedenog primjera i priloženog podneska koji potpisuje sam stečajni upravitelj, u usporedbi s obrazloženjem iz zemljišnoknjižnog rješenja Općinskog suda u Puli (preuzetih iz prijedloga stečajnog upravitelja), razvidno je da stečajni u</w:t>
      </w:r>
      <w:r w:rsidR="003F07D0">
        <w:rPr>
          <w:i/>
        </w:rPr>
        <w:t xml:space="preserve">pravitelj činjenicu podjele koristi SELEKTIVNO I PROIZVOLJNO – KADA I KAKO NJEMU ODGOVARA ( čime je već doveo u zabludu treće osobe, a očiti je primjer Općinski sud u Puli-Pola), što predstavlja </w:t>
      </w:r>
      <w:r w:rsidR="003F07D0">
        <w:rPr>
          <w:i/>
        </w:rPr>
        <w:lastRenderedPageBreak/>
        <w:t xml:space="preserve">nedozvoljenu samovolju, ali i prijevaru u gospodarskom poslovanju (čl. 247 KZ) te </w:t>
      </w:r>
      <w:r w:rsidR="003F07D0" w:rsidRPr="003F07D0">
        <w:rPr>
          <w:i/>
          <w:u w:val="single"/>
        </w:rPr>
        <w:t>zloupotrebu položaja i ovlasti</w:t>
      </w:r>
      <w:r w:rsidR="003F07D0">
        <w:rPr>
          <w:i/>
        </w:rPr>
        <w:t xml:space="preserve"> (čl. 291. KZ) – što su kaznena djela koja se gone po službenoj dužnosti!</w:t>
      </w:r>
      <w:r w:rsidR="00EA051D">
        <w:rPr>
          <w:i/>
        </w:rPr>
        <w:t xml:space="preserve">". </w:t>
      </w:r>
    </w:p>
    <w:p w:rsidRDefault="00EA051D" w:rsidP="007C75BA" w:rsidR="00EA051D">
      <w:pPr>
        <w:pStyle w:val="Tijeloteksta"/>
        <w:rPr>
          <w:i/>
        </w:rPr>
      </w:pPr>
    </w:p>
    <w:p w:rsidRDefault="004531BF" w:rsidP="004531BF" w:rsidR="004531BF">
      <w:pPr>
        <w:pStyle w:val="Tijeloteksta"/>
        <w:ind w:firstLine="708"/>
      </w:pPr>
      <w:r>
        <w:t>Paušalno navođenje tvrdnji o bilo kojoj osobi da je počinila kazneno djelo predstavlja uvredu izrečenu na račun te osobe. Ako društvo Isto grupa d.d. ima dokaze ili vjeruje da su u stečajnom postupku od strane stečajnog upravitelja počinjena kaznena djela prijevare</w:t>
      </w:r>
      <w:r w:rsidRPr="004531BF">
        <w:t xml:space="preserve"> u gospodarskom poslovanju (čl. 247 KZ) te zloupotreb</w:t>
      </w:r>
      <w:r>
        <w:t>a</w:t>
      </w:r>
      <w:r w:rsidRPr="004531BF">
        <w:t xml:space="preserve"> položaja i ovlasti (čl. 291. KZ) koja se gone po službenoj dužnosti</w:t>
      </w:r>
      <w:r>
        <w:t xml:space="preserve"> dužan je podnijeti kaznenu prijavu nadležnom državnom odvjetništvu, a ne vrijeđati stečajnog upravitelja.</w:t>
      </w:r>
    </w:p>
    <w:p w:rsidRDefault="004531BF" w:rsidP="004531BF" w:rsidR="004531BF" w:rsidRPr="004531BF">
      <w:pPr>
        <w:pStyle w:val="Tijeloteksta"/>
      </w:pPr>
      <w:r w:rsidRPr="004531BF">
        <w:t xml:space="preserve"> </w:t>
      </w:r>
    </w:p>
    <w:p w:rsidRDefault="004531BF" w:rsidP="004531BF" w:rsidR="004531BF">
      <w:pPr>
        <w:pStyle w:val="Tijeloteksta"/>
        <w:ind w:firstLine="708"/>
      </w:pPr>
      <w:r>
        <w:t xml:space="preserve"> Same sumnje u počinjenje kaznenog djela nikome ne daju za pravo vrijeđati bilo kojeg sudionika postupka</w:t>
      </w:r>
      <w:r w:rsidR="00424469">
        <w:t>, pa tako ni stečajnog upravitelja</w:t>
      </w:r>
      <w:r>
        <w:t xml:space="preserve">. </w:t>
      </w:r>
    </w:p>
    <w:p w:rsidRDefault="00EA051D" w:rsidP="00EA051D" w:rsidR="00EA051D">
      <w:pPr>
        <w:pStyle w:val="Tijeloteksta"/>
        <w:ind w:firstLine="708"/>
      </w:pPr>
    </w:p>
    <w:p w:rsidRDefault="001E200F" w:rsidP="001E200F" w:rsidR="00416AAE">
      <w:pPr>
        <w:pStyle w:val="Tijeloteksta"/>
      </w:pPr>
      <w:r>
        <w:tab/>
      </w:r>
      <w:r w:rsidR="00097939">
        <w:t>Č</w:t>
      </w:r>
      <w:r w:rsidR="00416AAE">
        <w:t xml:space="preserve">l. </w:t>
      </w:r>
      <w:r w:rsidR="00EA051D">
        <w:t>318</w:t>
      </w:r>
      <w:r>
        <w:t>. Zakona o parničnom postupku</w:t>
      </w:r>
      <w:r w:rsidR="00EB3E76">
        <w:t xml:space="preserve"> </w:t>
      </w:r>
      <w:r w:rsidR="00EB3E76" w:rsidRPr="00D91E5B">
        <w:rPr>
          <w:color w:val="000000"/>
        </w:rPr>
        <w:t>(</w:t>
      </w:r>
      <w:r w:rsidR="00EB3E76">
        <w:rPr>
          <w:color w:val="000000"/>
        </w:rPr>
        <w:t xml:space="preserve">NN </w:t>
      </w:r>
      <w:r w:rsidR="00EB3E76" w:rsidRPr="00D91E5B">
        <w:rPr>
          <w:color w:val="000000"/>
        </w:rPr>
        <w:t xml:space="preserve">br. 148/11 – pročišćeni tekst i </w:t>
      </w:r>
      <w:r w:rsidR="00EB3E76">
        <w:rPr>
          <w:color w:val="000000"/>
        </w:rPr>
        <w:t>25/13 u nastavku ZPP)</w:t>
      </w:r>
      <w:r>
        <w:t xml:space="preserve"> </w:t>
      </w:r>
      <w:r w:rsidR="00416AAE">
        <w:t>propis</w:t>
      </w:r>
      <w:r w:rsidR="00097939">
        <w:t xml:space="preserve">ano je da </w:t>
      </w:r>
      <w:r w:rsidR="00EA051D">
        <w:t xml:space="preserve">ako osoba koja sudjeluje u postupku u podnesku ili na ročištu vrijeđa sud ili druge sudionike u postupku </w:t>
      </w:r>
      <w:r w:rsidR="00EA051D" w:rsidRPr="00EA051D">
        <w:t>(</w:t>
      </w:r>
      <w:r w:rsidR="00EA051D">
        <w:t>...</w:t>
      </w:r>
      <w:r w:rsidR="00EA051D" w:rsidRPr="00EA051D">
        <w:t>)</w:t>
      </w:r>
      <w:r w:rsidR="00EA051D">
        <w:t xml:space="preserve">, sud će je opomenuti ili kazniti novčanom kaznom od 500,00 </w:t>
      </w:r>
      <w:r w:rsidR="004531BF">
        <w:t xml:space="preserve">do </w:t>
      </w:r>
      <w:r w:rsidR="00EA051D">
        <w:t xml:space="preserve">10.000,00 kn. </w:t>
      </w:r>
    </w:p>
    <w:p w:rsidRDefault="00D16F36" w:rsidP="001E200F" w:rsidR="00D16F36">
      <w:pPr>
        <w:pStyle w:val="Tijeloteksta"/>
      </w:pPr>
    </w:p>
    <w:p w:rsidRDefault="00D16F36" w:rsidP="00D16F36" w:rsidR="00D16F36">
      <w:pPr>
        <w:pStyle w:val="Tijeloteksta"/>
        <w:ind w:firstLine="708"/>
      </w:pPr>
      <w:r>
        <w:t>Odgovarajući način očuvanja digniteta stečajnog upravitelja, u konkretnom slučaju, je izricanje novčane kazne, u skladu sa zakonom, a kako bi se ukazalo na neprihvatljivost takve vrste ponašanja te da izrečena kazna odgojno djeluje na počinitelja nedopuštenog djela.</w:t>
      </w:r>
    </w:p>
    <w:p w:rsidRDefault="00097939" w:rsidP="001E200F" w:rsidR="00097939">
      <w:pPr>
        <w:pStyle w:val="Tijeloteksta"/>
      </w:pPr>
    </w:p>
    <w:p w:rsidRDefault="006D201B" w:rsidP="00416AAE" w:rsidR="001E200F">
      <w:pPr>
        <w:pStyle w:val="Tijeloteksta"/>
        <w:ind w:firstLine="708"/>
      </w:pPr>
      <w:r>
        <w:t xml:space="preserve">Sud je </w:t>
      </w:r>
      <w:r w:rsidR="003F07D0">
        <w:t xml:space="preserve">trgovačko društvo ISTO GRUPA d.d. iz Varaždina, A. Šenoe 4-6, OIB: </w:t>
      </w:r>
      <w:r w:rsidR="003F07D0" w:rsidRPr="003F07D0">
        <w:t>78858201330</w:t>
      </w:r>
      <w:r w:rsidR="003F07D0">
        <w:t xml:space="preserve"> </w:t>
      </w:r>
      <w:r>
        <w:t xml:space="preserve">kaznio novčanom kaznom od </w:t>
      </w:r>
      <w:r w:rsidR="00424469">
        <w:t>4</w:t>
      </w:r>
      <w:r>
        <w:t xml:space="preserve">.000,00 kn, jer je mišljenja da se radi o primjerenoj visini novčane kazne koju će </w:t>
      </w:r>
      <w:r w:rsidR="003F07D0">
        <w:t>isto</w:t>
      </w:r>
      <w:r>
        <w:t xml:space="preserve"> moći platiti, a koja će ujedno </w:t>
      </w:r>
      <w:r w:rsidR="000E5BA1">
        <w:t xml:space="preserve">odgojno </w:t>
      </w:r>
      <w:r>
        <w:t xml:space="preserve">djelovati na </w:t>
      </w:r>
      <w:r w:rsidR="003F07D0">
        <w:t>počinitelja</w:t>
      </w:r>
      <w:r w:rsidR="000E5BA1">
        <w:t xml:space="preserve"> te </w:t>
      </w:r>
      <w:r w:rsidR="003F07D0">
        <w:t>mu</w:t>
      </w:r>
      <w:r w:rsidR="000E5BA1">
        <w:t xml:space="preserve"> ukazati na neprihvatljivost takvog postupanja</w:t>
      </w:r>
      <w:r>
        <w:t xml:space="preserve">. </w:t>
      </w:r>
    </w:p>
    <w:p w:rsidRDefault="006D201B" w:rsidP="00416AAE" w:rsidR="006D201B">
      <w:pPr>
        <w:pStyle w:val="Tijeloteksta"/>
        <w:ind w:firstLine="708"/>
      </w:pPr>
    </w:p>
    <w:p w:rsidRDefault="006D201B" w:rsidP="00416AAE" w:rsidR="006D201B">
      <w:pPr>
        <w:pStyle w:val="Tijeloteksta"/>
        <w:ind w:firstLine="708"/>
      </w:pPr>
      <w:r>
        <w:t xml:space="preserve">Ukoliko </w:t>
      </w:r>
      <w:r w:rsidR="003F07D0">
        <w:t xml:space="preserve">ISTO GRUPA d.d. iz Varaždina, A. Šenoe 4-6, OIB: </w:t>
      </w:r>
      <w:r w:rsidR="003F07D0" w:rsidRPr="003F07D0">
        <w:t>78858201330</w:t>
      </w:r>
      <w:r w:rsidR="003F07D0">
        <w:t xml:space="preserve"> </w:t>
      </w:r>
      <w:r>
        <w:t>ne plati izrečenu novčanu kaznu u ostavljenom roku ili o tome bez odgađanja ne obavijesti sud, sud će u daljnjem roku od osam dana na rješenje o izrečenoj kazni staviti potvrdu o ovršnosti te rješenje dostaviti Financijskoj agenciji radi izravne naplate novčane kazne provedbom ovrhe na novčanim sredstvima kažnjene osobe, u smislu odredbe čl. 10. st. 7. ZPP-a.</w:t>
      </w:r>
    </w:p>
    <w:p w:rsidRDefault="006D201B" w:rsidP="00416AAE" w:rsidR="006D201B">
      <w:pPr>
        <w:pStyle w:val="Tijeloteksta"/>
        <w:ind w:firstLine="708"/>
      </w:pPr>
    </w:p>
    <w:p w:rsidRDefault="0062000C" w:rsidP="0062000C" w:rsidR="0062000C">
      <w:pPr>
        <w:pStyle w:val="Tijeloteksta"/>
        <w:ind w:firstLine="708"/>
      </w:pPr>
      <w:r>
        <w:t>Slijedom iznijetog, odlučeno je kao u izreci ovog rješenja u smislu odredbe čl. 318. ZPP-a u svezi čl. 10. Stečajnog zakona.</w:t>
      </w:r>
    </w:p>
    <w:p w:rsidRDefault="00AE69E5" w:rsidP="00BF3327" w:rsidR="00AE69E5">
      <w:pPr>
        <w:jc w:val="both"/>
      </w:pPr>
    </w:p>
    <w:p w:rsidRDefault="00774434" w:rsidP="00BF3327" w:rsidR="00774434">
      <w:pPr>
        <w:jc w:val="both"/>
      </w:pPr>
    </w:p>
    <w:p w:rsidRDefault="000E5BA1" w:rsidP="00AE69E5" w:rsidR="00BF3327" w:rsidRPr="00CC478F">
      <w:pPr>
        <w:ind w:firstLine="708"/>
        <w:jc w:val="center"/>
      </w:pPr>
      <w:r>
        <w:t xml:space="preserve">U </w:t>
      </w:r>
      <w:r w:rsidRPr="00424469">
        <w:t xml:space="preserve">Varaždinu </w:t>
      </w:r>
      <w:r w:rsidR="003F07D0" w:rsidRPr="00424469">
        <w:t>11</w:t>
      </w:r>
      <w:r w:rsidRPr="00424469">
        <w:t>.</w:t>
      </w:r>
      <w:r>
        <w:t xml:space="preserve"> lipnja 2018</w:t>
      </w:r>
      <w:r w:rsidR="006D201B">
        <w:t>.</w:t>
      </w:r>
    </w:p>
    <w:p w:rsidRDefault="00774434" w:rsidP="00BF3327" w:rsidR="00774434">
      <w:pPr>
        <w:jc w:val="both"/>
      </w:pPr>
    </w:p>
    <w:p w:rsidRDefault="00774434" w:rsidP="00BF3327" w:rsidR="00774434" w:rsidRPr="00CC478F">
      <w:pPr>
        <w:jc w:val="both"/>
      </w:pPr>
    </w:p>
    <w:p w:rsidRDefault="00BF3327" w:rsidP="00D37F2B" w:rsidR="00BF3327">
      <w:pPr>
        <w:pStyle w:val="Tijeloteksta"/>
      </w:pPr>
      <w:r w:rsidRPr="00CC478F">
        <w:t xml:space="preserve">                                                              </w:t>
      </w:r>
      <w:r w:rsidRPr="00CC478F">
        <w:tab/>
      </w:r>
      <w:r w:rsidRPr="00CC478F">
        <w:tab/>
      </w:r>
      <w:r w:rsidRPr="00CC478F">
        <w:tab/>
        <w:t xml:space="preserve">     </w:t>
      </w:r>
      <w:r w:rsidR="00CF1B93" w:rsidRPr="00CC478F">
        <w:t xml:space="preserve">        SUDAC</w:t>
      </w:r>
      <w:r w:rsidR="00AE69E5" w:rsidRPr="00CC478F">
        <w:t>:</w:t>
      </w:r>
    </w:p>
    <w:p w:rsidRDefault="00D16F36" w:rsidP="0062000C" w:rsidR="00D16F36">
      <w:pPr>
        <w:pStyle w:val="Tijeloteksta"/>
      </w:pPr>
    </w:p>
    <w:p w:rsidRDefault="00774434" w:rsidP="00971FC8" w:rsidR="00C11862">
      <w:pPr>
        <w:pStyle w:val="Tijeloteksta"/>
        <w:ind w:firstLine="708" w:left="4956"/>
      </w:pPr>
      <w:r>
        <w:t xml:space="preserve">    </w:t>
      </w:r>
      <w:r w:rsidR="00CC478F">
        <w:t>Iris Hatvalić Nemec</w:t>
      </w:r>
      <w:r w:rsidR="0062000C">
        <w:t xml:space="preserve"> </w:t>
      </w:r>
    </w:p>
    <w:p w:rsidRDefault="00774434" w:rsidP="00D16F36" w:rsidR="00774434">
      <w:pPr>
        <w:pStyle w:val="Tijeloteksta"/>
        <w:ind w:firstLine="708" w:left="4956"/>
      </w:pPr>
    </w:p>
    <w:p w:rsidRDefault="00774434" w:rsidP="00D16F36" w:rsidR="00774434">
      <w:pPr>
        <w:pStyle w:val="Tijeloteksta"/>
        <w:ind w:firstLine="708" w:left="4956"/>
      </w:pPr>
    </w:p>
    <w:p w:rsidRDefault="00774434" w:rsidP="00D16F36" w:rsidR="00774434">
      <w:pPr>
        <w:pStyle w:val="Tijeloteksta"/>
        <w:ind w:firstLine="708" w:left="4956"/>
      </w:pPr>
    </w:p>
    <w:p w:rsidRDefault="00774434" w:rsidP="00D16F36" w:rsidR="00774434">
      <w:pPr>
        <w:pStyle w:val="Tijeloteksta"/>
        <w:ind w:firstLine="708" w:left="4956"/>
      </w:pPr>
    </w:p>
    <w:p w:rsidRDefault="00774434" w:rsidP="00D16F36" w:rsidR="00774434">
      <w:pPr>
        <w:pStyle w:val="Tijeloteksta"/>
        <w:ind w:firstLine="708" w:left="4956"/>
      </w:pPr>
    </w:p>
    <w:p w:rsidRDefault="00774434" w:rsidP="00BF3327" w:rsidR="00774434">
      <w:pPr>
        <w:jc w:val="both"/>
        <w:rPr>
          <w:b/>
        </w:rPr>
      </w:pPr>
    </w:p>
    <w:p w:rsidRDefault="0067772A" w:rsidP="00BF3327" w:rsidR="00BF3327" w:rsidRPr="00CC478F">
      <w:pPr>
        <w:jc w:val="both"/>
      </w:pPr>
      <w:r>
        <w:t>UPUTA</w:t>
      </w:r>
      <w:r w:rsidR="00BF3327" w:rsidRPr="00CC478F">
        <w:t xml:space="preserve"> </w:t>
      </w:r>
      <w:r w:rsidR="00E64968" w:rsidRPr="00CC478F">
        <w:t xml:space="preserve">  </w:t>
      </w:r>
      <w:r w:rsidR="00BF3327" w:rsidRPr="00CC478F">
        <w:t>O</w:t>
      </w:r>
      <w:r w:rsidR="00E64968" w:rsidRPr="00CC478F">
        <w:t xml:space="preserve">  </w:t>
      </w:r>
      <w:r w:rsidR="00BF3327" w:rsidRPr="00CC478F">
        <w:t xml:space="preserve"> PRAVNOM</w:t>
      </w:r>
      <w:r w:rsidR="00E64968" w:rsidRPr="00CC478F">
        <w:t xml:space="preserve">  </w:t>
      </w:r>
      <w:r w:rsidR="00BF3327" w:rsidRPr="00CC478F">
        <w:t xml:space="preserve"> LIJEKU :</w:t>
      </w:r>
    </w:p>
    <w:p w:rsidRDefault="00BF3327" w:rsidP="00EB6407" w:rsidR="00EB6407" w:rsidRPr="0067772A">
      <w:pPr>
        <w:pStyle w:val="Tijeloteksta"/>
        <w:rPr>
          <w:color w:val="FF0000"/>
        </w:rPr>
      </w:pPr>
      <w:r>
        <w:tab/>
      </w:r>
      <w:r w:rsidR="00EB6407" w:rsidRPr="00EF1228">
        <w:t xml:space="preserve">Protiv ovog rješenja dozvoljeno je pravo žalbe u roku od osam dana </w:t>
      </w:r>
      <w:r w:rsidR="00EB6407" w:rsidRPr="00197217">
        <w:t>od isteka osmog dana od dana objave rješenja ne mrežnoj stranici e-oglasna ploča, pismeno u tri primjerka Visokom trgovačkom sudu RH u Zagrebu. Žalba se dostavlja putem ovog suda preporučeno poštom ili se predaje neposredno kod ovoga suda.</w:t>
      </w:r>
    </w:p>
    <w:p w:rsidRDefault="00CE7C49" w:rsidP="00BF3327" w:rsidR="00CE7C49">
      <w:pPr>
        <w:jc w:val="both"/>
      </w:pPr>
    </w:p>
    <w:p w:rsidRDefault="00A55AFD" w:rsidP="00A55AFD" w:rsidR="00A55AFD">
      <w:pPr>
        <w:jc w:val="both"/>
      </w:pPr>
      <w:r>
        <w:t xml:space="preserve">DNA : </w:t>
      </w:r>
    </w:p>
    <w:p w:rsidRDefault="00A55AFD" w:rsidP="00A55AFD" w:rsidR="00A55AFD">
      <w:pPr>
        <w:jc w:val="both"/>
      </w:pPr>
      <w:r>
        <w:t>1. ISTO GRUPA d.d. iz Varaždina, po punomoćnici Željki Brlečić, odvjetnici iz Varaždina</w:t>
      </w:r>
    </w:p>
    <w:p w:rsidRDefault="00A55AFD" w:rsidP="00A55AFD" w:rsidR="00A55AFD">
      <w:pPr>
        <w:jc w:val="both"/>
      </w:pPr>
      <w:r>
        <w:t>2. FINA Varaždin, po ispunjenju uvjeta</w:t>
      </w:r>
    </w:p>
    <w:p w:rsidRDefault="00A55AFD" w:rsidP="00A55AFD" w:rsidR="00A55AFD">
      <w:pPr>
        <w:jc w:val="both"/>
      </w:pPr>
      <w:r>
        <w:t>3. e-Oglasna ploča suda</w:t>
      </w:r>
    </w:p>
    <w:p w:rsidRDefault="00AE69E5" w:rsidP="00A55AFD" w:rsidR="00AE69E5">
      <w:pPr>
        <w:jc w:val="both"/>
      </w:pPr>
    </w:p>
    <w:sectPr w:rsidSect="00774434" w:rsidR="00AE69E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56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987" w:rsidR="00246987">
      <w:r>
        <w:separator/>
      </w:r>
    </w:p>
  </w:endnote>
  <w:endnote w:id="0" w:type="continuationSeparator">
    <w:p w:rsidRDefault="00246987" w:rsidR="00246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987" w:rsidR="00246987">
      <w:r>
        <w:separator/>
      </w:r>
    </w:p>
  </w:footnote>
  <w:footnote w:id="0" w:type="continuationSeparator">
    <w:p w:rsidRDefault="00246987" w:rsidR="002469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F07" w:rsidP="008363FC" w:rsidR="00CC1F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1F07" w:rsidR="00CC1F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F07" w:rsidP="008363FC" w:rsidR="00CC1F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AFD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3A53FA" w:rsidP="003A7F99" w:rsidR="003A53FA">
    <w:pPr>
      <w:pStyle w:val="Zaglavlje"/>
      <w:jc w:val="right"/>
    </w:pPr>
  </w:p>
  <w:p w:rsidRDefault="00F503F1" w:rsidP="00F503F1" w:rsidR="00F503F1">
    <w:pPr>
      <w:pStyle w:val="Zaglavlje"/>
      <w:jc w:val="right"/>
    </w:pPr>
    <w:r>
      <w:t>Poslovni broj: 4 St-529/17-122</w:t>
    </w:r>
  </w:p>
  <w:p w:rsidRDefault="003A53FA" w:rsidP="003A7F99" w:rsidR="003A53F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3F1" w:rsidR="00F503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55AFD">
      <w:rPr>
        <w:noProof/>
      </w:rPr>
      <w:t>- 1 -</w:t>
    </w:r>
    <w:r>
      <w:fldChar w:fldCharType="end"/>
    </w:r>
  </w:p>
  <w:p w:rsidRDefault="00F503F1" w:rsidP="00F503F1" w:rsidR="00F503F1">
    <w:pPr>
      <w:pStyle w:val="Zaglavlje"/>
      <w:jc w:val="right"/>
    </w:pPr>
    <w:r>
      <w:t>Poslovni broj: 4 St-529/17-122</w:t>
    </w:r>
  </w:p>
  <w:p w:rsidRDefault="00CC1F07" w:rsidP="003A7F99" w:rsidR="00CC1F0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393DB0"/>
    <w:multiLevelType w:val="hybridMultilevel"/>
    <w:tmpl w:val="F0823A2E"/>
    <w:lvl w:tplc="FFFFFFF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FFFFFFFF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FFFFFFF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FFFFFFFF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FFFFFFFF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FFFFFFF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FFFFFFFF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FFFFFFFF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F1C4B37"/>
    <w:multiLevelType w:val="hybridMultilevel"/>
    <w:tmpl w:val="AD5AC582"/>
    <w:lvl w:tplc="36886CFE" w:ilvl="0"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">
    <w:nsid w:val="422716EC"/>
    <w:multiLevelType w:val="hybridMultilevel"/>
    <w:tmpl w:val="42E82682"/>
    <w:lvl w:tplc="4B14CC2C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EC77F53"/>
    <w:multiLevelType w:val="hybridMultilevel"/>
    <w:tmpl w:val="26249822"/>
    <w:lvl w:tplc="045CA0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CA6700B"/>
    <w:multiLevelType w:val="hybridMultilevel"/>
    <w:tmpl w:val="3B5A63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327"/>
    <w:rsid w:val="000179FF"/>
    <w:rsid w:val="00097939"/>
    <w:rsid w:val="000E5BA1"/>
    <w:rsid w:val="000F097B"/>
    <w:rsid w:val="00111D67"/>
    <w:rsid w:val="00152BB4"/>
    <w:rsid w:val="00160B09"/>
    <w:rsid w:val="00176001"/>
    <w:rsid w:val="00184491"/>
    <w:rsid w:val="001E200F"/>
    <w:rsid w:val="00241467"/>
    <w:rsid w:val="00246987"/>
    <w:rsid w:val="00287DE0"/>
    <w:rsid w:val="002A7129"/>
    <w:rsid w:val="002D62CF"/>
    <w:rsid w:val="003A53FA"/>
    <w:rsid w:val="003A66AA"/>
    <w:rsid w:val="003A7F99"/>
    <w:rsid w:val="003B2354"/>
    <w:rsid w:val="003E6AA3"/>
    <w:rsid w:val="003F07D0"/>
    <w:rsid w:val="00416AAE"/>
    <w:rsid w:val="00424469"/>
    <w:rsid w:val="004531BF"/>
    <w:rsid w:val="004A2855"/>
    <w:rsid w:val="004D0BBF"/>
    <w:rsid w:val="004E4FBC"/>
    <w:rsid w:val="004F272E"/>
    <w:rsid w:val="00516179"/>
    <w:rsid w:val="005660BB"/>
    <w:rsid w:val="00577E75"/>
    <w:rsid w:val="005A646F"/>
    <w:rsid w:val="005B3699"/>
    <w:rsid w:val="005B49CC"/>
    <w:rsid w:val="006058EE"/>
    <w:rsid w:val="00614458"/>
    <w:rsid w:val="0062000C"/>
    <w:rsid w:val="0067772A"/>
    <w:rsid w:val="00687B5E"/>
    <w:rsid w:val="006C6E4F"/>
    <w:rsid w:val="006D201B"/>
    <w:rsid w:val="007014EE"/>
    <w:rsid w:val="0071641E"/>
    <w:rsid w:val="007726AA"/>
    <w:rsid w:val="00774434"/>
    <w:rsid w:val="007C742E"/>
    <w:rsid w:val="007C75BA"/>
    <w:rsid w:val="008247F2"/>
    <w:rsid w:val="008270B0"/>
    <w:rsid w:val="008363FC"/>
    <w:rsid w:val="00856BC5"/>
    <w:rsid w:val="00875E68"/>
    <w:rsid w:val="008B2AC2"/>
    <w:rsid w:val="008C4216"/>
    <w:rsid w:val="008F4E9C"/>
    <w:rsid w:val="009532B2"/>
    <w:rsid w:val="00962F21"/>
    <w:rsid w:val="00971FC8"/>
    <w:rsid w:val="009938EB"/>
    <w:rsid w:val="009B50BF"/>
    <w:rsid w:val="009B6187"/>
    <w:rsid w:val="009D43C2"/>
    <w:rsid w:val="00A238F9"/>
    <w:rsid w:val="00A510F4"/>
    <w:rsid w:val="00A55AFD"/>
    <w:rsid w:val="00A85B35"/>
    <w:rsid w:val="00AA66E1"/>
    <w:rsid w:val="00AE69E5"/>
    <w:rsid w:val="00B22092"/>
    <w:rsid w:val="00B964B4"/>
    <w:rsid w:val="00BD41B9"/>
    <w:rsid w:val="00BD4D88"/>
    <w:rsid w:val="00BF3327"/>
    <w:rsid w:val="00C11862"/>
    <w:rsid w:val="00C87026"/>
    <w:rsid w:val="00CC1F07"/>
    <w:rsid w:val="00CC2C13"/>
    <w:rsid w:val="00CC478F"/>
    <w:rsid w:val="00CD7FEE"/>
    <w:rsid w:val="00CE128E"/>
    <w:rsid w:val="00CE7C49"/>
    <w:rsid w:val="00CF1B93"/>
    <w:rsid w:val="00D01508"/>
    <w:rsid w:val="00D01AD3"/>
    <w:rsid w:val="00D14FEC"/>
    <w:rsid w:val="00D16F36"/>
    <w:rsid w:val="00D2381B"/>
    <w:rsid w:val="00D37F2B"/>
    <w:rsid w:val="00D44F42"/>
    <w:rsid w:val="00E64968"/>
    <w:rsid w:val="00E93668"/>
    <w:rsid w:val="00EA051D"/>
    <w:rsid w:val="00EB3E76"/>
    <w:rsid w:val="00EB6407"/>
    <w:rsid w:val="00EC04EB"/>
    <w:rsid w:val="00EE21BC"/>
    <w:rsid w:val="00F12E11"/>
    <w:rsid w:val="00F21FC7"/>
    <w:rsid w:val="00F36AC2"/>
    <w:rsid w:val="00F503F1"/>
    <w:rsid w:val="00F638CF"/>
    <w:rsid w:val="00F9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327"/>
    <w:rPr>
      <w:sz w:val="24"/>
      <w:szCs w:val="24"/>
    </w:rPr>
  </w:style>
  <w:style w:styleId="Naslov1" w:type="paragraph">
    <w:name w:val="heading 1"/>
    <w:basedOn w:val="Normal"/>
    <w:next w:val="Normal"/>
    <w:qFormat/>
    <w:rsid w:val="00BF3327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F3327"/>
    <w:pPr>
      <w:jc w:val="both"/>
    </w:pPr>
  </w:style>
  <w:style w:styleId="Zaglavlje" w:type="paragraph">
    <w:name w:val="header"/>
    <w:basedOn w:val="Normal"/>
    <w:link w:val="ZaglavljeChar"/>
    <w:uiPriority w:val="99"/>
    <w:rsid w:val="00CE7C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C49"/>
  </w:style>
  <w:style w:styleId="Podnoje" w:type="paragraph">
    <w:name w:val="footer"/>
    <w:basedOn w:val="Normal"/>
    <w:rsid w:val="003A7F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C04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04EB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F503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327"/>
    <w:rPr>
      <w:sz w:val="24"/>
      <w:szCs w:val="24"/>
    </w:rPr>
  </w:style>
  <w:style w:styleId="Naslov1" w:type="paragraph">
    <w:name w:val="heading 1"/>
    <w:basedOn w:val="Normal"/>
    <w:next w:val="Normal"/>
    <w:qFormat/>
    <w:rsid w:val="00BF3327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F3327"/>
    <w:pPr>
      <w:jc w:val="both"/>
    </w:pPr>
  </w:style>
  <w:style w:styleId="Zaglavlje" w:type="paragraph">
    <w:name w:val="header"/>
    <w:basedOn w:val="Normal"/>
    <w:link w:val="ZaglavljeChar"/>
    <w:uiPriority w:val="99"/>
    <w:rsid w:val="00CE7C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C49"/>
  </w:style>
  <w:style w:styleId="Podnoje" w:type="paragraph">
    <w:name w:val="footer"/>
    <w:basedOn w:val="Normal"/>
    <w:rsid w:val="003A7F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C04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04EB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F503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380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-novčana kazna ISTO Grupa d.d.</izvorni_sadrzaj>
    <derivirana_varijabla naziv="DomainObject.Primjedba_1">-novčana kazna ISTO Grupa d.d.</derivirana_varijabla>
  </DomainObject.Primjedba>
  <DomainObject.Oznaka>
    <izvorni_sadrzaj>St-529/2017-122</izvorni_sadrzaj>
    <derivirana_varijabla naziv="DomainObject.Oznaka_1">St-529/2017-122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-pomoćni omot u referadi 4 (dio 9. svežnja)
- cijeli omoti 10., 11. i 12. u ref. 4</izvorni_sadrzaj>
    <derivirana_varijabla naziv="DomainObject.Predmet.PrimjedbaSuca_1">-pomoćni omot u referadi 4 (dio 9. svežnja)
- cijeli omoti 10., 11. i 12. u ref. 4</derivirana_varijabla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svibnja 2018.</izvorni_sadrzaj>
    <derivirana_varijabla naziv="DomainObject.Predmet.SpisIzvanSuda.DatumIzlazaSpisa_1">4.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revizija</izvorni_sadrzaj>
    <derivirana_varijabla naziv="DomainObject.Predmet.SpisIzvanSuda.RazlogIzlaskaSpisa_1">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St-529/2017-122</izvorni_sadrzaj>
    <derivirana_varijabla naziv="DomainObject.PoslovniBrojDokumenta_1">St-529/2017-122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828</properties:Words>
  <properties:Characters>4393</properties:Characters>
  <properties:Lines>106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5310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2018-06-11T07:47:00Z</dcterms:created>
  <dc:creator>hwedemeyer</dc:creator>
  <cp:lastModifiedBy>Tihana Martinez</cp:lastModifiedBy>
  <cp:lastPrinted>2018-06-11T07:37:00Z</cp:lastPrinted>
  <dcterms:modified xmlns:xsi="http://www.w3.org/2001/XMLSchema-instance" xsi:type="dcterms:W3CDTF">2018-06-11T07:55:00Z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St-529/2017-122 / Odluka - Rješenje (St-529-17-122_-_Rješenje_o_novčanoj_kazni_ISTO_Grupa_d.d_-_11.6.18_.18_)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