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ca7d" w14:paraId="149ca7d" w:rsidRDefault="00EA0AA4" w:rsidP="00AB7880" w:rsidR="00EA0AA4" w:rsidRPr="00127F4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CF1CBE" w:rsidP="00AB7880" w:rsidR="00CF1CBE" w:rsidRPr="00127F49"/>
    <w:p w:rsidRDefault="00CF1CBE" w:rsidP="00AB7880" w:rsidR="00CF1CBE" w:rsidRPr="00127F49"/>
    <w:p w:rsidRDefault="00CF1CBE" w:rsidP="00AB7880" w:rsidR="00CF1CBE" w:rsidRPr="00127F49"/>
    <w:p w:rsidRDefault="00AB7880" w:rsidP="00AB7880" w:rsidR="00AB7880" w:rsidRPr="00127F49">
      <w:r w:rsidRPr="00127F49">
        <w:t>REPUBLIKA HRVATSKA</w:t>
      </w:r>
    </w:p>
    <w:p w:rsidRDefault="00AB7880" w:rsidP="00AB7880" w:rsidR="00830F9D" w:rsidRPr="00127F49">
      <w:r w:rsidRPr="00127F49">
        <w:t>TRGOVAČKI SUD U ZADRU</w:t>
      </w:r>
    </w:p>
    <w:p w:rsidRDefault="00830F9D" w:rsidP="00AB7880" w:rsidR="00B56DD1" w:rsidRPr="00127F49">
      <w:r w:rsidRPr="00127F49">
        <w:t>Ulica dr. Franje Tuđmana 35</w:t>
      </w:r>
      <w:r w:rsidR="00AB7880" w:rsidRPr="00127F49">
        <w:tab/>
      </w:r>
    </w:p>
    <w:p w:rsidRDefault="00AB7880" w:rsidP="00AB7880" w:rsidR="00B56DD1" w:rsidRPr="00127F49">
      <w:r w:rsidRPr="00127F49">
        <w:tab/>
      </w:r>
      <w:r w:rsidRPr="00127F49">
        <w:tab/>
      </w:r>
      <w:r w:rsidRPr="00127F49">
        <w:tab/>
      </w:r>
      <w:r w:rsidRPr="00127F49">
        <w:tab/>
      </w:r>
      <w:r w:rsidRPr="00127F49">
        <w:tab/>
      </w:r>
      <w:r w:rsidR="00A066D0" w:rsidRPr="00127F49">
        <w:t xml:space="preserve">   </w:t>
      </w:r>
    </w:p>
    <w:p w:rsidRDefault="00B56DD1" w:rsidP="00AB7880" w:rsidR="00B56DD1" w:rsidRPr="00127F49"/>
    <w:p w:rsidRDefault="00A066D0" w:rsidP="00AB7880" w:rsidR="00AB7880" w:rsidRPr="00127F49">
      <w:r w:rsidRPr="00127F49">
        <w:t xml:space="preserve">  </w:t>
      </w:r>
      <w:r w:rsidR="007D2E41" w:rsidRPr="00127F49">
        <w:t xml:space="preserve">  </w:t>
      </w:r>
    </w:p>
    <w:p w:rsidRDefault="00AB7880" w:rsidP="00546865" w:rsidR="00AB7880" w:rsidRPr="00127F49">
      <w:pPr>
        <w:jc w:val="right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B56DD1" w:rsidP="00811733" w:rsidR="00B56DD1" w:rsidRPr="00127F49">
      <w:pPr>
        <w:tabs>
          <w:tab w:pos="3555" w:val="left"/>
        </w:tabs>
      </w:pPr>
    </w:p>
    <w:p w:rsidRDefault="00660C80" w:rsidP="00DF3513" w:rsidR="00660C80" w:rsidRPr="00127F49">
      <w:pPr>
        <w:jc w:val="center"/>
      </w:pPr>
    </w:p>
    <w:p w:rsidRDefault="00756F19" w:rsidP="000471FB" w:rsidR="008B1F41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DE1A89">
        <w:t>ALUMINIJ FER d.o.o. za trgovinu i usluge, Pakoštane, Ulica Tina Ujevića 12A, OIB: 67596786630</w:t>
      </w:r>
      <w:r w:rsidR="000471FB" w:rsidRPr="00127F49">
        <w:t xml:space="preserve">, </w:t>
      </w:r>
      <w:r w:rsidR="00395AF4" w:rsidRPr="00127F49">
        <w:t>poz</w:t>
      </w:r>
      <w:r w:rsidR="008B1F41" w:rsidRPr="00127F49">
        <w:t>ivate se na ročište koje će se održati dana</w:t>
      </w:r>
      <w:r w:rsidR="00316E90" w:rsidRPr="00127F49">
        <w:t xml:space="preserve"> </w:t>
      </w:r>
      <w:r w:rsidR="008531C7">
        <w:t>1. ožujka</w:t>
      </w:r>
      <w:r w:rsidR="00127F49" w:rsidRPr="00127F49">
        <w:t xml:space="preserve"> 2018</w:t>
      </w:r>
      <w:r w:rsidR="006E086C" w:rsidRPr="00127F49">
        <w:t xml:space="preserve">. u </w:t>
      </w:r>
      <w:r w:rsidR="008531C7">
        <w:t>08,50</w:t>
      </w:r>
      <w:r w:rsidR="00476CB1" w:rsidRPr="00127F49">
        <w:t xml:space="preserve"> </w:t>
      </w:r>
      <w:r w:rsidR="008B1F41" w:rsidRPr="00127F49">
        <w:t>sati, kod ovog suda</w:t>
      </w:r>
      <w:r w:rsidR="001A2481" w:rsidRPr="00127F49">
        <w:t xml:space="preserve"> u</w:t>
      </w:r>
      <w:r w:rsidR="008B1F41" w:rsidRPr="00127F49">
        <w:t xml:space="preserve"> sudnici broj </w:t>
      </w:r>
      <w:r w:rsidR="00830F9D" w:rsidRPr="00127F49">
        <w:t>14</w:t>
      </w:r>
      <w:r w:rsidR="008B1F41" w:rsidRPr="00127F49">
        <w:t>/I.</w:t>
      </w:r>
    </w:p>
    <w:p w:rsidRDefault="008B1F41" w:rsidP="008B1F41" w:rsidR="008B1F41" w:rsidRPr="00127F49"/>
    <w:p w:rsidRDefault="008B1F41" w:rsidP="000471FB" w:rsidR="000471FB" w:rsidRPr="00127F49">
      <w:pPr>
        <w:jc w:val="both"/>
      </w:pPr>
      <w:r w:rsidRPr="00127F49">
        <w:tab/>
      </w:r>
      <w:r w:rsidR="001A2481" w:rsidRPr="00127F49">
        <w:t>Ukoliko nećete pristupiti na ročište</w:t>
      </w:r>
      <w:r w:rsidRPr="00127F49">
        <w:t xml:space="preserve">, 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Pr="00127F49">
        <w:t>dostaviti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DE1A89">
        <w:t>ALUMINIJ FER d.o.o. za trgovinu i usluge, Pakoštane, Ulica Tina Ujevića 12A, OIB: 67596786630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8531C7">
        <w:t>28. veljače</w:t>
      </w:r>
      <w:r w:rsidR="00127F49" w:rsidRPr="00127F49">
        <w:t xml:space="preserve"> 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0404C6">
        <w:t xml:space="preserve"> </w:t>
      </w:r>
      <w:r w:rsidR="008531C7">
        <w:t>25.</w:t>
      </w:r>
      <w:r w:rsidR="000404C6">
        <w:t xml:space="preserve"> siječnja</w:t>
      </w:r>
      <w:r w:rsidR="00127F49" w:rsidRPr="00127F49">
        <w:t xml:space="preserve"> 2018</w:t>
      </w:r>
      <w:r w:rsidR="001A2481" w:rsidRPr="00127F49">
        <w:t xml:space="preserve">. </w:t>
      </w:r>
    </w:p>
    <w:p w:rsidRDefault="00AB7880" w:rsidP="00AB7880" w:rsidR="00AB7880" w:rsidRPr="00127F49">
      <w:pPr>
        <w:jc w:val="center"/>
      </w:pPr>
    </w:p>
    <w:p w:rsidRDefault="00AB7880" w:rsidP="00AB7880" w:rsidR="00AB7880" w:rsidRPr="00127F49"/>
    <w:p w:rsidRDefault="00285157" w:rsidP="00285157" w:rsidR="0028515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285157" w:rsidP="00285157" w:rsidR="0028515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5D0B2D" w:rsidP="005D0B2D" w:rsidR="005D0B2D" w:rsidRPr="00127F49"/>
    <w:p w:rsidRDefault="00AB7880" w:rsidP="005D0B2D" w:rsidR="00AB7880" w:rsidRPr="00127F49">
      <w:pPr>
        <w:jc w:val="right"/>
      </w:pPr>
    </w:p>
    <w:sectPr w:rsidR="00AB7880" w:rsidRPr="00127F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DE1A89">
      <w:t>21</w:t>
    </w:r>
    <w:r w:rsidR="000471FB">
      <w:t>/</w:t>
    </w:r>
    <w:r w:rsidR="00C2454B">
      <w:t>2018</w:t>
    </w:r>
    <w:r w:rsidR="000404C6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04C6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7CCD"/>
    <w:rsid w:val="0024291D"/>
    <w:rsid w:val="002570FB"/>
    <w:rsid w:val="002658E8"/>
    <w:rsid w:val="00272AC2"/>
    <w:rsid w:val="00285157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D6868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31C7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944C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1A89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15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15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15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15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15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15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3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ALUMINIJ FER d.o.o. za trgovinu i usluge</izvorni_sadrzaj>
    <derivirana_varijabla naziv="DomainObject.Predmet.ProtustrankaFormated_1">  ALUMINIJ FER d.o.o. za trgovinu i usluge</derivirana_varijabla>
  </DomainObject.Predmet.ProtustrankaFormated>
  <DomainObject.Predmet.ProtustrankaFormatedOIB>
    <izvorni_sadrzaj>  ALUMINIJ FER d.o.o. za trgovinu i usluge, OIB 67596786630</izvorni_sadrzaj>
    <derivirana_varijabla naziv="DomainObject.Predmet.ProtustrankaFormatedOIB_1">  ALUMINIJ FER d.o.o. za trgovinu i usluge, OIB 67596786630</derivirana_varijabla>
  </DomainObject.Predmet.ProtustrankaFormatedOIB>
  <DomainObject.Predmet.ProtustrankaFormatedWithAdress>
    <izvorni_sadrzaj> ALUMINIJ FER d.o.o. za trgovinu i usluge, Ulica Tina Ujevića 12 A, 23210 Pakoštane</izvorni_sadrzaj>
    <derivirana_varijabla naziv="DomainObject.Predmet.ProtustrankaFormatedWithAdress_1"> ALUMINIJ FER d.o.o. za trgovinu i usluge, Ulica Tina Ujevića 12 A, 23210 Pakoštane</derivirana_varijabla>
  </DomainObject.Predmet.ProtustrankaFormatedWithAdress>
  <DomainObject.Predmet.ProtustrankaFormatedWithAdressOIB>
    <izvorni_sadrzaj> ALUMINIJ FER d.o.o. za trgovinu i usluge, OIB 67596786630, Ulica Tina Ujevića 12 A, 23210 Pakoštane</izvorni_sadrzaj>
    <derivirana_varijabla naziv="DomainObject.Predmet.ProtustrankaFormatedWithAdressOIB_1"> ALUMINIJ FER d.o.o. za trgovinu i usluge, OIB 67596786630, Ulica Tina Ujevića 12 A, 23210 Pakoštane</derivirana_varijabla>
  </DomainObject.Predmet.ProtustrankaFormatedWithAdressOIB>
  <DomainObject.Predmet.ProtustrankaWithAdress>
    <izvorni_sadrzaj>ALUMINIJ FER d.o.o. za trgovinu i usluge Ulica Tina Ujevića 12 A, 23210 Pakoštane</izvorni_sadrzaj>
    <derivirana_varijabla naziv="DomainObject.Predmet.ProtustrankaWithAdress_1">ALUMINIJ FER d.o.o. za trgovinu i usluge Ulica Tina Ujevića 12 A, 23210 Pakoštane</derivirana_varijabla>
  </DomainObject.Predmet.ProtustrankaWithAdress>
  <DomainObject.Predmet.ProtustrankaWithAdressOIB>
    <izvorni_sadrzaj>ALUMINIJ FER d.o.o. za trgovinu i usluge, OIB 67596786630, Ulica Tina Ujevića 12 A, 23210 Pakoštane</izvorni_sadrzaj>
    <derivirana_varijabla naziv="DomainObject.Predmet.ProtustrankaWithAdressOIB_1">ALUMINIJ FER d.o.o. za trgovinu i usluge, OIB 67596786630, Ulica Tina Ujevića 12 A, 23210 Pakoštane</derivirana_varijabla>
  </DomainObject.Predmet.ProtustrankaWithAdressOIB>
  <DomainObject.Predmet.ProtustrankaNazivFormated>
    <izvorni_sadrzaj>ALUMINIJ FER d.o.o. za trgovinu i usluge</izvorni_sadrzaj>
    <derivirana_varijabla naziv="DomainObject.Predmet.ProtustrankaNazivFormated_1">ALUMINIJ FER d.o.o. za trgovinu i usluge</derivirana_varijabla>
  </DomainObject.Predmet.ProtustrankaNazivFormated>
  <DomainObject.Predmet.ProtustrankaNazivFormatedOIB>
    <izvorni_sadrzaj>ALUMINIJ FER d.o.o. za trgovinu i usluge, OIB 67596786630</izvorni_sadrzaj>
    <derivirana_varijabla naziv="DomainObject.Predmet.ProtustrankaNazivFormatedOIB_1">ALUMINIJ FER d.o.o. za trgovinu i usluge, OIB 67596786630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ALUMINIJ FER d.o.o. za trgovinu i usluge</item>
    </izvorni_sadrzaj>
    <derivirana_varijabla naziv="DomainObject.Predmet.ProtuStrankaListFormated_1">
      <item>ALUMINIJ FER d.o.o. za trgovinu i usluge</item>
    </derivirana_varijabla>
  </DomainObject.Predmet.ProtuStrankaListFormated>
  <DomainObject.Predmet.ProtuStrankaListFormatedOIB>
    <izvorni_sadrzaj>
      <item>ALUMINIJ FER d.o.o. za trgovinu i usluge, OIB 67596786630</item>
    </izvorni_sadrzaj>
    <derivirana_varijabla naziv="DomainObject.Predmet.ProtuStrankaListFormatedOIB_1">
      <item>ALUMINIJ FER d.o.o. za trgovinu i usluge, OIB 67596786630</item>
    </derivirana_varijabla>
  </DomainObject.Predmet.ProtuStrankaListFormatedOIB>
  <DomainObject.Predmet.ProtuStrankaListFormatedWithAdress>
    <izvorni_sadrzaj>
      <item>ALUMINIJ FER d.o.o. za trgovinu i usluge, Ulica Tina Ujevića 12 A, 23210 Pakoštane</item>
    </izvorni_sadrzaj>
    <derivirana_varijabla naziv="DomainObject.Predmet.ProtuStrankaListFormatedWithAdress_1">
      <item>ALUMINIJ FER d.o.o. za trgovinu i usluge, Ulica Tina Ujevića 12 A, 23210 Pakoštane</item>
    </derivirana_varijabla>
  </DomainObject.Predmet.ProtuStrankaListFormatedWithAdress>
  <DomainObject.Predmet.ProtuStrankaListFormatedWithAdressOIB>
    <izvorni_sadrzaj>
      <item>ALUMINIJ FER d.o.o. za trgovinu i usluge, OIB 67596786630, Ulica Tina Ujevića 12 A, 23210 Pakoštane</item>
    </izvorni_sadrzaj>
    <derivirana_varijabla naziv="DomainObject.Predmet.ProtuStrankaListFormatedWithAdressOIB_1">
      <item>ALUMINIJ FER d.o.o. za trgovinu i usluge, OIB 67596786630, Ulica Tina Ujevića 12 A, 23210 Pakoštane</item>
    </derivirana_varijabla>
  </DomainObject.Predmet.ProtuStrankaListFormatedWithAdressOIB>
  <DomainObject.Predmet.ProtuStrankaListNazivFormated>
    <izvorni_sadrzaj>
      <item>ALUMINIJ FER d.o.o. za trgovinu i usluge</item>
    </izvorni_sadrzaj>
    <derivirana_varijabla naziv="DomainObject.Predmet.ProtuStrankaListNazivFormated_1">
      <item>ALUMINIJ FER d.o.o. za trgovinu i usluge</item>
    </derivirana_varijabla>
  </DomainObject.Predmet.ProtuStrankaListNazivFormated>
  <DomainObject.Predmet.ProtuStrankaListNazivFormatedOIB>
    <izvorni_sadrzaj>
      <item>ALUMINIJ FER d.o.o. za trgovinu i usluge, OIB 67596786630</item>
    </izvorni_sadrzaj>
    <derivirana_varijabla naziv="DomainObject.Predmet.ProtuStrankaListNazivFormatedOIB_1">
      <item>ALUMINIJ FER d.o.o. za trgovinu i usluge, OIB 67596786630</item>
    </derivirana_varijabla>
  </DomainObject.Predmet.ProtuStrankaListNazivFormatedOIB>
  <DomainObject.Predmet.OstaliListFormated>
    <izvorni_sadrzaj>
      <item>Nedjeljka Sarić</item>
    </izvorni_sadrzaj>
    <derivirana_varijabla naziv="DomainObject.Predmet.OstaliListFormated_1">
      <item>Nedjeljka Sarić</item>
    </derivirana_varijabla>
  </DomainObject.Predmet.OstaliListFormated>
  <DomainObject.Predmet.OstaliListFormatedOIB>
    <izvorni_sadrzaj>
      <item>Nedjeljka Sarić, OIB 58055403449</item>
    </izvorni_sadrzaj>
    <derivirana_varijabla naziv="DomainObject.Predmet.OstaliListFormatedOIB_1">
      <item>Nedjeljka Sarić, OIB 58055403449</item>
    </derivirana_varijabla>
  </DomainObject.Predmet.OstaliListFormatedOIB>
  <DomainObject.Predmet.OstaliListFormatedWithAdress>
    <izvorni_sadrzaj>
      <item>Nedjeljka Sarić, Čikatska Ulica 15, 10000 Zagreb</item>
    </izvorni_sadrzaj>
    <derivirana_varijabla naziv="DomainObject.Predmet.OstaliListFormatedWithAdress_1">
      <item>Nedjeljka Sarić, Čikatska Ulica 15, 10000 Zagreb</item>
    </derivirana_varijabla>
  </DomainObject.Predmet.OstaliListFormatedWithAdress>
  <DomainObject.Predmet.OstaliListFormatedWithAdressOIB>
    <izvorni_sadrzaj>
      <item>Nedjeljka Sarić, OIB 58055403449, Čikatska Ulica 15, 10000 Zagreb</item>
    </izvorni_sadrzaj>
    <derivirana_varijabla naziv="DomainObject.Predmet.OstaliListFormatedWithAdressOIB_1">
      <item>Nedjeljka Sarić, OIB 58055403449, Čikatska Ulica 15, 10000 Zagreb</item>
    </derivirana_varijabla>
  </DomainObject.Predmet.OstaliListFormatedWithAdressOIB>
  <DomainObject.Predmet.OstaliListNazivFormated>
    <izvorni_sadrzaj>
      <item>Nedjeljka Sarić</item>
    </izvorni_sadrzaj>
    <derivirana_varijabla naziv="DomainObject.Predmet.OstaliListNazivFormated_1">
      <item>Nedjeljka Sarić</item>
    </derivirana_varijabla>
  </DomainObject.Predmet.OstaliListNazivFormated>
  <DomainObject.Predmet.OstaliListNazivFormatedOIB>
    <izvorni_sadrzaj>
      <item>Nedjeljka Sarić, OIB 58055403449</item>
    </izvorni_sadrzaj>
    <derivirana_varijabla naziv="DomainObject.Predmet.OstaliListNazivFormatedOIB_1">
      <item>Nedjeljka Sarić, OIB 58055403449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ALUMINIJ FER d.o.o. za trgovinu i usluge</izvorni_sadrzaj>
    <derivirana_varijabla naziv="DomainObject.Predmet.ProtustrankaIDrugi_1">ALUMINIJ FER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ALUMINIJ FER d.o.o. za trgovinu i usluge, OIB 67596786630, Ulica Tina Ujevića 12 A, 23210 Pakoštane</izvorni_sadrzaj>
    <derivirana_varijabla naziv="DomainObject.Predmet.ProtustrankaIDrugiAdressOIB_1">ALUMINIJ FER d.o.o. za trgovinu i usluge, OIB 67596786630, Ulica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ALUMINIJ FER d.o.o. za trgovinu i usluge</item>
      <item>Nedjeljka Sarić</item>
    </izvorni_sadrzaj>
    <derivirana_varijabla naziv="DomainObject.Predmet.SudioniciListNaziv_1">
      <item>FINA</item>
      <item>ALUMINIJ FER d.o.o. za trgovinu i usluge</item>
      <item>Nedjeljka Sarić</item>
    </derivirana_varijabla>
  </DomainObject.Predmet.SudioniciListNaziv>
  <DomainObject.Predmet.SudioniciListAdressOIB>
    <izvorni_sadrzaj>
      <item>FINA, OIB 85821130368</item>
      <item>ALUMINIJ FER d.o.o. za trgovinu i usluge, OIB 67596786630, Ulica Tina Ujevića 12 A,23210 Pakoštane</item>
      <item>Nedjeljka Sarić, OIB 58055403449, Čikatska Ulica 15,10000 Zagreb</item>
    </izvorni_sadrzaj>
    <derivirana_varijabla naziv="DomainObject.Predmet.SudioniciListAdressOIB_1">
      <item>FINA, OIB 85821130368</item>
      <item>ALUMINIJ FER d.o.o. za trgovinu i usluge, OIB 67596786630, Ulica Tina Ujevića 12 A,23210 Pakoštane</item>
      <item>Nedjeljka Sarić, OIB 58055403449,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67596786630</item>
      <item>, OIB 58055403449</item>
    </izvorni_sadrzaj>
    <derivirana_varijabla naziv="DomainObject.Predmet.SudioniciListNazivOIB_1">
      <item>, OIB 85821130368</item>
      <item>, OIB 67596786630</item>
      <item>, OIB 58055403449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1103E-C858-436E-A6EA-ED68AF6E7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737</properties:Characters>
  <properties:Lines>34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2017-06-06T06:22:00Z</dcterms:created>
  <dc:creator>Administrator</dc:creator>
  <cp:lastModifiedBy>Martina Kalmeta</cp:lastModifiedBy>
  <cp:lastPrinted>2018-01-25T10:52:00Z</cp:lastPrinted>
  <dcterms:modified xmlns:xsi="http://www.w3.org/2001/XMLSchema-instance" xsi:type="dcterms:W3CDTF">2018-01-25T11:40:00Z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