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14950" w14:paraId="e214950" w:rsidRDefault="00A776F2" w:rsidP="00A776F2" w:rsidR="00A776F2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76F2" w:rsidP="00A776F2" w:rsidR="00A776F2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A776F2" w:rsidP="00A776F2" w:rsidR="00A776F2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A776F2" w:rsidP="00A776F2" w:rsidR="00A776F2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A776F2" w:rsidP="00A776F2" w:rsidR="00A776F2"/>
    <w:p w:rsidRDefault="00A776F2" w:rsidP="00A776F2" w:rsidR="00A776F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A776F2" w:rsidP="00A776F2" w:rsidR="00A776F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A776F2" w:rsidP="00A776F2" w:rsidR="00A776F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A776F2" w:rsidP="00A776F2" w:rsidR="00A776F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776F2" w:rsidP="00A776F2" w:rsidR="00A776F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9962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 xml:space="preserve">nog postupka nad pravnom osobom SBA – GIPS d. o. o. Rovinj, Španidiga bb, OIB </w:t>
      </w:r>
      <w:r w:rsidRPr="00A776F2">
        <w:rPr>
          <w:rFonts w:cs="Times New Roman" w:eastAsia="Times New Roman"/>
          <w:szCs w:val="24"/>
          <w:lang w:eastAsia="hr-HR"/>
        </w:rPr>
        <w:t>92611371002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A776F2">
        <w:rPr>
          <w:rFonts w:cs="Times New Roman" w:eastAsia="Times New Roman"/>
          <w:szCs w:val="24"/>
          <w:lang w:eastAsia="hr-HR"/>
        </w:rPr>
        <w:t>040108031</w:t>
      </w:r>
      <w:r>
        <w:rPr>
          <w:rFonts w:cs="Times New Roman" w:eastAsia="Times New Roman"/>
          <w:szCs w:val="24"/>
          <w:lang w:eastAsia="hr-HR"/>
        </w:rPr>
        <w:t>,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A776F2" w:rsidP="00A776F2" w:rsidR="00A776F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776F2" w:rsidP="00A776F2" w:rsidR="00A776F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A776F2" w:rsidP="00A776F2" w:rsidR="00A776F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776F2" w:rsidP="00A776F2" w:rsidR="00A776F2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SBA – GIPS d. o. o. Rovinj, Španidiga bb, OIB </w:t>
      </w:r>
      <w:r w:rsidRPr="00A776F2">
        <w:rPr>
          <w:rFonts w:cs="Times New Roman" w:eastAsia="Times New Roman"/>
          <w:szCs w:val="24"/>
          <w:lang w:eastAsia="hr-HR"/>
        </w:rPr>
        <w:t>92611371002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A776F2">
        <w:rPr>
          <w:rFonts w:cs="Times New Roman" w:eastAsia="Times New Roman"/>
          <w:szCs w:val="24"/>
          <w:lang w:eastAsia="hr-HR"/>
        </w:rPr>
        <w:t>040108031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A776F2" w:rsidP="00A776F2" w:rsidR="00A776F2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A776F2" w:rsidP="00A776F2" w:rsidR="00A776F2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A776F2" w:rsidP="00A776F2" w:rsidR="00A776F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A776F2" w:rsidP="00A776F2" w:rsidR="00A776F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SBA – GIPS d. o. o. Rovinj.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2385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321.205,80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A776F2" w:rsidP="00A776F2" w:rsidR="00A776F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A776F2" w:rsidP="00A776F2" w:rsidR="00A776F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A776F2" w:rsidP="00A776F2" w:rsidR="00A776F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776F2" w:rsidP="00A776F2" w:rsidR="00A776F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A776F2" w:rsidP="00A776F2" w:rsidR="00A776F2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A776F2" w:rsidP="00A776F2" w:rsidR="00A776F2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894198">
        <w:rPr>
          <w:rFonts w:cs="Times New Roman" w:eastAsia="Times New Roman"/>
          <w:szCs w:val="24"/>
          <w:lang w:eastAsia="hr-HR"/>
        </w:rPr>
        <w:t>, v. r.</w:t>
      </w:r>
    </w:p>
    <w:p w:rsidRDefault="00A776F2" w:rsidP="00A776F2" w:rsidR="00A776F2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A776F2" w:rsidP="00A776F2" w:rsidR="00A776F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A776F2" w:rsidP="00A776F2" w:rsidR="00A776F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A776F2" w:rsidP="00A776F2" w:rsidR="00A776F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A776F2" w:rsidP="00A776F2" w:rsidR="00A776F2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A776F2" w:rsidP="00A776F2" w:rsidR="00A776F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A776F2" w:rsidP="00A776F2" w:rsidR="00A776F2" w:rsidRPr="00D05CA9">
      <w:pPr>
        <w:tabs>
          <w:tab w:pos="4116" w:val="left"/>
        </w:tabs>
      </w:pPr>
    </w:p>
    <w:p w:rsidRDefault="00A776F2" w:rsidP="00A776F2" w:rsidR="00A776F2" w:rsidRPr="00D05CA9">
      <w:pPr>
        <w:tabs>
          <w:tab w:pos="4116" w:val="left"/>
        </w:tabs>
      </w:pPr>
    </w:p>
    <w:p w:rsidRDefault="00A776F2" w:rsidP="00A776F2" w:rsidR="00A776F2" w:rsidRPr="00D05CA9">
      <w:pPr>
        <w:tabs>
          <w:tab w:pos="4116" w:val="left"/>
        </w:tabs>
      </w:pPr>
    </w:p>
    <w:p w:rsidRDefault="00A776F2" w:rsidP="00A776F2" w:rsidR="00A776F2" w:rsidRPr="00D05CA9">
      <w:pPr>
        <w:tabs>
          <w:tab w:pos="4116" w:val="left"/>
        </w:tabs>
      </w:pPr>
    </w:p>
    <w:p w:rsidRDefault="00A776F2" w:rsidP="00A776F2" w:rsidR="00A776F2" w:rsidRPr="00D05CA9">
      <w:pPr>
        <w:tabs>
          <w:tab w:pos="4116" w:val="left"/>
        </w:tabs>
      </w:pPr>
    </w:p>
    <w:p w:rsidRDefault="00A776F2" w:rsidP="00A776F2" w:rsidR="00A776F2" w:rsidRPr="00D05CA9">
      <w:pPr>
        <w:tabs>
          <w:tab w:pos="4116" w:val="left"/>
        </w:tabs>
      </w:pPr>
    </w:p>
    <w:p w:rsidRDefault="00A776F2" w:rsidP="00A776F2" w:rsidR="00A776F2" w:rsidRPr="00D05CA9">
      <w:pPr>
        <w:tabs>
          <w:tab w:pos="4116" w:val="left"/>
        </w:tabs>
      </w:pPr>
    </w:p>
    <w:p w:rsidRDefault="00A776F2" w:rsidP="00A776F2" w:rsidR="00A776F2" w:rsidRPr="00D05CA9">
      <w:pPr>
        <w:tabs>
          <w:tab w:pos="4116" w:val="left"/>
        </w:tabs>
      </w:pPr>
    </w:p>
    <w:p w:rsidRDefault="00A776F2" w:rsidP="00A776F2" w:rsidR="00A776F2" w:rsidRPr="00D05CA9">
      <w:pPr>
        <w:tabs>
          <w:tab w:pos="4116" w:val="left"/>
        </w:tabs>
      </w:pPr>
    </w:p>
    <w:p w:rsidRDefault="00A776F2" w:rsidP="00A776F2" w:rsidR="00A776F2" w:rsidRPr="00D05CA9"/>
    <w:p w:rsidRDefault="00A776F2" w:rsidP="00A776F2" w:rsidR="00A776F2" w:rsidRPr="00D05CA9"/>
    <w:p w:rsidRDefault="00A776F2" w:rsidP="00A776F2" w:rsidR="00A776F2" w:rsidRPr="00D05CA9"/>
    <w:p w:rsidRDefault="00A776F2" w:rsidP="00A776F2" w:rsidR="00A776F2" w:rsidRPr="00D05CA9"/>
    <w:p w:rsidRDefault="00A776F2" w:rsidP="00A776F2" w:rsidR="00A776F2" w:rsidRPr="00D05CA9"/>
    <w:p w:rsidRDefault="00A776F2" w:rsidP="00A776F2" w:rsidR="00A776F2" w:rsidRPr="00D05CA9"/>
    <w:p w:rsidRDefault="00A776F2" w:rsidP="00A776F2" w:rsidR="00A776F2" w:rsidRPr="00D05CA9"/>
    <w:p w:rsidRDefault="00A776F2" w:rsidP="00A776F2" w:rsidR="00A776F2" w:rsidRPr="00D05CA9"/>
    <w:p w:rsidRDefault="00A776F2" w:rsidP="00A776F2" w:rsidR="00A776F2" w:rsidRPr="00D05CA9"/>
    <w:p w:rsidRDefault="00A776F2" w:rsidP="00A776F2" w:rsidR="00A776F2" w:rsidRPr="00D05CA9"/>
    <w:p w:rsidRDefault="00A776F2" w:rsidP="00A776F2" w:rsidR="00A776F2" w:rsidRPr="00D05CA9"/>
    <w:p w:rsidRDefault="00A776F2" w:rsidP="00A776F2" w:rsidR="00A776F2" w:rsidRPr="00D05CA9"/>
    <w:p w:rsidRDefault="00A776F2" w:rsidP="00A776F2" w:rsidR="00A776F2" w:rsidRPr="00D05CA9"/>
    <w:p w:rsidRDefault="00A776F2" w:rsidP="00A776F2" w:rsidR="00A776F2" w:rsidRPr="00D05CA9"/>
    <w:p w:rsidRDefault="00A776F2" w:rsidP="00A776F2" w:rsidR="00A776F2" w:rsidRPr="00D05CA9"/>
    <w:p w:rsidRDefault="00A776F2" w:rsidP="00A776F2" w:rsidR="00A776F2"/>
    <w:p w:rsidRDefault="00A776F2" w:rsidP="00A776F2" w:rsidR="00A776F2"/>
    <w:p w:rsidRDefault="00A776F2" w:rsidP="00A776F2" w:rsidR="00A776F2"/>
    <w:p w:rsidRDefault="00A776F2" w:rsidP="00A776F2" w:rsidR="00A776F2"/>
    <w:p w:rsidRDefault="00A776F2" w:rsidP="00A776F2" w:rsidR="00A776F2"/>
    <w:p w:rsidRDefault="00A776F2" w:rsidP="00A776F2" w:rsidR="00A776F2"/>
    <w:p w:rsidRDefault="00A776F2" w:rsidP="00A776F2" w:rsidR="00A776F2"/>
    <w:p w:rsidRDefault="00A776F2" w:rsidP="00A776F2" w:rsidR="00A776F2"/>
    <w:p w:rsidRDefault="00A776F2" w:rsidP="00A776F2" w:rsidR="00A776F2"/>
    <w:p w:rsidRDefault="00A776F2" w:rsidP="00A776F2" w:rsidR="00A776F2"/>
    <w:p w:rsidRDefault="00A776F2" w:rsidP="00A776F2" w:rsidR="00A776F2"/>
    <w:p w:rsidRDefault="00A776F2" w:rsidP="00A776F2" w:rsidR="00A776F2"/>
    <w:p w:rsidRDefault="00A776F2" w:rsidP="00A776F2" w:rsidR="00A776F2"/>
    <w:p w:rsidRDefault="00A776F2" w:rsidP="00A776F2" w:rsidR="00A776F2"/>
    <w:p w:rsidRDefault="00A776F2" w:rsidP="00A776F2" w:rsidR="00A776F2"/>
    <w:p w:rsidRDefault="00A776F2" w:rsidP="00A776F2" w:rsidR="00A776F2"/>
    <w:p w:rsidRDefault="00A776F2" w:rsidP="00A776F2" w:rsidR="00A776F2"/>
    <w:p w:rsidRDefault="00A776F2" w:rsidP="00A776F2" w:rsidR="00A776F2"/>
    <w:p w:rsidRDefault="00A776F2" w:rsidP="00A776F2" w:rsidR="00A776F2"/>
    <w:p w:rsidRDefault="00A776F2" w:rsidP="00A776F2" w:rsidR="00A776F2"/>
    <w:p w:rsidRDefault="00A776F2" w:rsidP="00A776F2" w:rsidR="00A776F2"/>
    <w:p w:rsidRDefault="00A776F2" w:rsidP="00A776F2" w:rsidR="00A776F2"/>
    <w:p w:rsidRDefault="002F7CF3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6CE8" w:rsidP="00A776F2" w:rsidR="00856CE8">
      <w:r>
        <w:separator/>
      </w:r>
    </w:p>
  </w:endnote>
  <w:endnote w:id="0" w:type="continuationSeparator">
    <w:p w:rsidRDefault="00856CE8" w:rsidP="00A776F2" w:rsidR="00856C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6CE8" w:rsidP="00A776F2" w:rsidR="00856CE8">
      <w:r>
        <w:separator/>
      </w:r>
    </w:p>
  </w:footnote>
  <w:footnote w:id="0" w:type="continuationSeparator">
    <w:p w:rsidRDefault="00856CE8" w:rsidP="00A776F2" w:rsidR="00856C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6CE8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2F7CF3">
      <w:rPr>
        <w:noProof/>
      </w:rPr>
      <w:t>2</w:t>
    </w:r>
    <w:r>
      <w:fldChar w:fldCharType="end"/>
    </w:r>
    <w:r>
      <w:tab/>
    </w:r>
    <w:r w:rsidRPr="00F65D9B">
      <w:t>11 St-</w:t>
    </w:r>
    <w:r>
      <w:t>38</w:t>
    </w:r>
    <w:r w:rsidR="00A776F2">
      <w:t>5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6CE8" w:rsidP="0021081C" w:rsidR="00A81E97">
    <w:pPr>
      <w:pStyle w:val="Zaglavlje"/>
      <w:jc w:val="right"/>
    </w:pPr>
    <w:r>
      <w:t>11 St-38</w:t>
    </w:r>
    <w:r w:rsidR="00A776F2">
      <w:t>5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2A31"/>
    <w:rsid w:val="002F7CF3"/>
    <w:rsid w:val="00856CE8"/>
    <w:rsid w:val="00894198"/>
    <w:rsid w:val="00986D03"/>
    <w:rsid w:val="009A6044"/>
    <w:rsid w:val="00A776F2"/>
    <w:rsid w:val="00AF2A31"/>
    <w:rsid w:val="00BF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76F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776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776F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76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76F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776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776F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F7C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CF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CF3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CF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CF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76F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776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776F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76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76F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776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776F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F7C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CF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CF3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CF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CF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St-385/2015</izvorni_sadrzaj>
    <derivirana_varijabla naziv="DomainObject.Predmet.OznakaBroj_1">St-385/2015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SBA - GIPS d. o. o. ROVINJ</izvorni_sadrzaj>
    <derivirana_varijabla naziv="DomainObject.Predmet.ProtustrankaFormated_1">  SBA - GIPS d. o. o. ROVINJ</derivirana_varijabla>
  </DomainObject.Predmet.ProtustrankaFormated>
  <DomainObject.Predmet.ProtustrankaFormatedOIB>
    <izvorni_sadrzaj>  SBA - GIPS d. o. o. ROVINJ, OIB 92611371002</izvorni_sadrzaj>
    <derivirana_varijabla naziv="DomainObject.Predmet.ProtustrankaFormatedOIB_1">  SBA - GIPS d. o. o. ROVINJ, OIB 92611371002</derivirana_varijabla>
  </DomainObject.Predmet.ProtustrankaFormatedOIB>
  <DomainObject.Predmet.ProtustrankaFormatedWithAdress>
    <izvorni_sadrzaj> SBA - GIPS d. o. o. ROVINJ, Španidiga/bb, 52210 Rovinj</izvorni_sadrzaj>
    <derivirana_varijabla naziv="DomainObject.Predmet.ProtustrankaFormatedWithAdress_1"> SBA - GIPS d. o. o. ROVINJ, Španidiga/bb, 52210 Rovinj</derivirana_varijabla>
  </DomainObject.Predmet.ProtustrankaFormatedWithAdress>
  <DomainObject.Predmet.ProtustrankaFormatedWithAdressOIB>
    <izvorni_sadrzaj> SBA - GIPS d. o. o. ROVINJ, OIB 92611371002, Španidiga/bb, 52210 Rovinj</izvorni_sadrzaj>
    <derivirana_varijabla naziv="DomainObject.Predmet.ProtustrankaFormatedWithAdressOIB_1"> SBA - GIPS d. o. o. ROVINJ, OIB 92611371002, Španidiga/bb, 52210 Rovinj</derivirana_varijabla>
  </DomainObject.Predmet.ProtustrankaFormatedWithAdressOIB>
  <DomainObject.Predmet.ProtustrankaWithAdress>
    <izvorni_sadrzaj>SBA - GIPS d. o. o. ROVINJ Španidiga/bb, 52210 Rovinj</izvorni_sadrzaj>
    <derivirana_varijabla naziv="DomainObject.Predmet.ProtustrankaWithAdress_1">SBA - GIPS d. o. o. ROVINJ Španidiga/bb, 52210 Rovinj</derivirana_varijabla>
  </DomainObject.Predmet.ProtustrankaWithAdress>
  <DomainObject.Predmet.ProtustrankaWithAdressOIB>
    <izvorni_sadrzaj>SBA - GIPS d. o. o. ROVINJ, OIB 92611371002, Španidiga/bb, 52210 Rovinj</izvorni_sadrzaj>
    <derivirana_varijabla naziv="DomainObject.Predmet.ProtustrankaWithAdressOIB_1">SBA - GIPS d. o. o. ROVINJ, OIB 92611371002, Španidiga/bb, 52210 Rovinj</derivirana_varijabla>
  </DomainObject.Predmet.ProtustrankaWithAdressOIB>
  <DomainObject.Predmet.ProtustrankaNazivFormated>
    <izvorni_sadrzaj>SBA - GIPS d. o. o. ROVINJ</izvorni_sadrzaj>
    <derivirana_varijabla naziv="DomainObject.Predmet.ProtustrankaNazivFormated_1">SBA - GIPS d. o. o. ROVINJ</derivirana_varijabla>
  </DomainObject.Predmet.ProtustrankaNazivFormated>
  <DomainObject.Predmet.ProtustrankaNazivFormatedOIB>
    <izvorni_sadrzaj>SBA - GIPS d. o. o. ROVINJ, OIB 92611371002</izvorni_sadrzaj>
    <derivirana_varijabla naziv="DomainObject.Predmet.ProtustrankaNazivFormatedOIB_1">SBA - GIPS d. o. o. ROVINJ, OIB 92611371002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321205.80</izvorni_sadrzaj>
    <derivirana_varijabla naziv="DomainObject.Predmet.TrenutnaVrijednost_1">321205.80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SBA - GIPS d. o. o. ROVINJ</item>
    </izvorni_sadrzaj>
    <derivirana_varijabla naziv="DomainObject.Predmet.ProtuStrankaListFormated_1">
      <item>SBA - GIPS d. o. o. ROVINJ</item>
    </derivirana_varijabla>
  </DomainObject.Predmet.ProtuStrankaListFormated>
  <DomainObject.Predmet.ProtuStrankaListFormatedOIB>
    <izvorni_sadrzaj>
      <item>SBA - GIPS d. o. o. ROVINJ, OIB 92611371002</item>
    </izvorni_sadrzaj>
    <derivirana_varijabla naziv="DomainObject.Predmet.ProtuStrankaListFormatedOIB_1">
      <item>SBA - GIPS d. o. o. ROVINJ, OIB 92611371002</item>
    </derivirana_varijabla>
  </DomainObject.Predmet.ProtuStrankaListFormatedOIB>
  <DomainObject.Predmet.ProtuStrankaListFormatedWithAdress>
    <izvorni_sadrzaj>
      <item>SBA - GIPS d. o. o. ROVINJ, Španidiga/bb, 52210 Rovinj</item>
    </izvorni_sadrzaj>
    <derivirana_varijabla naziv="DomainObject.Predmet.ProtuStrankaListFormatedWithAdress_1">
      <item>SBA - GIPS d. o. o. ROVINJ, Španidiga/bb, 52210 Rovinj</item>
    </derivirana_varijabla>
  </DomainObject.Predmet.ProtuStrankaListFormatedWithAdress>
  <DomainObject.Predmet.ProtuStrankaListFormatedWithAdressOIB>
    <izvorni_sadrzaj>
      <item>SBA - GIPS d. o. o. ROVINJ, OIB 92611371002, Španidiga/bb, 52210 Rovinj</item>
    </izvorni_sadrzaj>
    <derivirana_varijabla naziv="DomainObject.Predmet.ProtuStrankaListFormatedWithAdressOIB_1">
      <item>SBA - GIPS d. o. o. ROVINJ, OIB 92611371002, Španidiga/bb, 52210 Rovinj</item>
    </derivirana_varijabla>
  </DomainObject.Predmet.ProtuStrankaListFormatedWithAdressOIB>
  <DomainObject.Predmet.ProtuStrankaListNazivFormated>
    <izvorni_sadrzaj>
      <item>SBA - GIPS d. o. o. ROVINJ</item>
    </izvorni_sadrzaj>
    <derivirana_varijabla naziv="DomainObject.Predmet.ProtuStrankaListNazivFormated_1">
      <item>SBA - GIPS d. o. o. ROVINJ</item>
    </derivirana_varijabla>
  </DomainObject.Predmet.ProtuStrankaListNazivFormated>
  <DomainObject.Predmet.ProtuStrankaListNazivFormatedOIB>
    <izvorni_sadrzaj>
      <item>SBA - GIPS d. o. o. ROVINJ, OIB 92611371002</item>
    </izvorni_sadrzaj>
    <derivirana_varijabla naziv="DomainObject.Predmet.ProtuStrankaListNazivFormatedOIB_1">
      <item>SBA - GIPS d. o. o. ROVINJ, OIB 92611371002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SBA - GIPS d. o. o. ROVINJ</izvorni_sadrzaj>
    <derivirana_varijabla naziv="DomainObject.Predmet.ProtustrankaIDrugi_1">SBA - GIPS d. o. 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SBA - GIPS d. o. o. ROVINJ, OIB 92611371002, Španidiga/bb, 52210 Rovinj</izvorni_sadrzaj>
    <derivirana_varijabla naziv="DomainObject.Predmet.ProtustrankaIDrugiAdressOIB_1">SBA - GIPS d. o. o. ROVINJ, OIB 92611371002, Španidiga/bb,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SBA - GIPS d. o. o. ROVINJ</item>
    </izvorni_sadrzaj>
    <derivirana_varijabla naziv="DomainObject.Predmet.SudioniciListNaziv_1">
      <item>FINANCIJSKA AGENCIJA, RC RIJEKA, PODRUŽNICA PULA, PULA</item>
      <item>SBA - GIPS d. o. 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SBA - GIPS d. o. o. ROVINJ, OIB 92611371002, Španidiga/bb,52210 Rovinj</item>
    </izvorni_sadrzaj>
    <derivirana_varijabla naziv="DomainObject.Predmet.SudioniciListAdressOIB_1">
      <item>FINANCIJSKA AGENCIJA, RC RIJEKA, PODRUŽNICA PULA, PULA, OIB 85821130368, Giardini 5,52100 Pula</item>
      <item>SBA - GIPS d. o. o. ROVINJ, OIB 92611371002, Španidiga/bb,52210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92611371002</item>
    </izvorni_sadrzaj>
    <derivirana_varijabla naziv="DomainObject.Predmet.SudioniciListNazivOIB_1">
      <item>, OIB 85821130368</item>
      <item>, OIB 92611371002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372</properties:Words>
  <properties:Characters>2003</properties:Characters>
  <properties:Lines>96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2015-11-26T11:55:00Z</dcterms:created>
  <dc:creator>Mihaela Kaligari</dc:creator>
  <dc:description/>
  <cp:keywords/>
  <cp:lastModifiedBy>Mihaela Kaligari</cp:lastModifiedBy>
  <cp:lastPrinted>2015-12-10T12:39:00Z</cp:lastPrinted>
  <dcterms:modified xmlns:xsi="http://www.w3.org/2001/XMLSchema-instance" xsi:type="dcterms:W3CDTF">2015-12-10T12:39:00Z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