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dd259" w14:paraId="cfdd259"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3F7256">
        <w:rPr>
          <w:b/>
          <w:sz w:val="22"/>
          <w:szCs w:val="22"/>
        </w:rPr>
        <w:t>586</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3F7256" w:rsidRPr="003F7256">
        <w:rPr>
          <w:sz w:val="22"/>
          <w:szCs w:val="22"/>
        </w:rPr>
        <w:t>PIEDNOIR d.o.o. -  "u likvidaciji", Blato, 32. Ulica kbr. 32/1, OIB: 23522939939</w:t>
      </w:r>
      <w:r w:rsidRPr="00DF6116">
        <w:rPr>
          <w:sz w:val="22"/>
          <w:szCs w:val="22"/>
        </w:rPr>
        <w:t>,</w:t>
      </w:r>
      <w:r w:rsidR="005109F4">
        <w:rPr>
          <w:sz w:val="22"/>
          <w:szCs w:val="22"/>
        </w:rPr>
        <w:t xml:space="preserve"> dana </w:t>
      </w:r>
      <w:r w:rsidR="00BA4423">
        <w:rPr>
          <w:sz w:val="22"/>
          <w:szCs w:val="22"/>
        </w:rPr>
        <w:t>12</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3F7256" w:rsidRPr="003F7256">
        <w:rPr>
          <w:sz w:val="22"/>
          <w:szCs w:val="22"/>
        </w:rPr>
        <w:t>PIEDNOIR d.o.o. -  "u likvidaciji", Blato, 32. Ulica kbr. 32/1, OIB: 23522939939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3F7256" w:rsidRPr="003F7256">
        <w:rPr>
          <w:sz w:val="22"/>
          <w:szCs w:val="22"/>
        </w:rPr>
        <w:t>PIEDNOIR d.o.o. -  "u likvidaciji", Blato, 32. Ulica kbr. 32/1, OIB: 23522939939</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3F7256">
        <w:rPr>
          <w:sz w:val="22"/>
          <w:szCs w:val="22"/>
        </w:rPr>
        <w:t>1</w:t>
      </w:r>
      <w:r w:rsidR="006A5CE3">
        <w:rPr>
          <w:sz w:val="22"/>
          <w:szCs w:val="22"/>
        </w:rPr>
        <w:t>.</w:t>
      </w:r>
      <w:r w:rsidR="003F7256">
        <w:rPr>
          <w:sz w:val="22"/>
          <w:szCs w:val="22"/>
        </w:rPr>
        <w:t>015</w:t>
      </w:r>
      <w:r w:rsidR="006A5CE3">
        <w:rPr>
          <w:sz w:val="22"/>
          <w:szCs w:val="22"/>
        </w:rPr>
        <w:t>,</w:t>
      </w:r>
      <w:r w:rsidR="003F7256">
        <w:rPr>
          <w:sz w:val="22"/>
          <w:szCs w:val="22"/>
        </w:rPr>
        <w:t>81</w:t>
      </w:r>
      <w:r w:rsidRPr="00DF6116">
        <w:rPr>
          <w:sz w:val="22"/>
          <w:szCs w:val="22"/>
        </w:rPr>
        <w:t xml:space="preserve"> kune </w:t>
      </w:r>
      <w:r w:rsidR="00477CAA">
        <w:rPr>
          <w:sz w:val="22"/>
          <w:szCs w:val="22"/>
        </w:rPr>
        <w:t xml:space="preserve">u neprekinutom razdoblju od </w:t>
      </w:r>
      <w:r w:rsidR="003F7256">
        <w:rPr>
          <w:sz w:val="22"/>
          <w:szCs w:val="22"/>
        </w:rPr>
        <w:t>1255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A4423">
        <w:rPr>
          <w:b/>
          <w:sz w:val="22"/>
          <w:szCs w:val="22"/>
        </w:rPr>
        <w:t>12</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97C0F"/>
    <w:rsid w:val="003B19EA"/>
    <w:rsid w:val="003B2238"/>
    <w:rsid w:val="003B7474"/>
    <w:rsid w:val="003F7256"/>
    <w:rsid w:val="00421EC9"/>
    <w:rsid w:val="00422968"/>
    <w:rsid w:val="0046333F"/>
    <w:rsid w:val="00464256"/>
    <w:rsid w:val="00477CAA"/>
    <w:rsid w:val="00490712"/>
    <w:rsid w:val="004D3E23"/>
    <w:rsid w:val="004D5023"/>
    <w:rsid w:val="0050509F"/>
    <w:rsid w:val="005109F4"/>
    <w:rsid w:val="0051153D"/>
    <w:rsid w:val="00516C6E"/>
    <w:rsid w:val="005336DD"/>
    <w:rsid w:val="005365A6"/>
    <w:rsid w:val="00552C25"/>
    <w:rsid w:val="005830D8"/>
    <w:rsid w:val="005851FF"/>
    <w:rsid w:val="005953C6"/>
    <w:rsid w:val="005A174D"/>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A442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St-586/2015</izvorni_sadrzaj>
    <derivirana_varijabla naziv="DomainObject.Predmet.OznakaBroj_1">St-586/2015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PIEDNOIR društvo s ograničenom odgovornošću za trgovinu, turizam i usluge - "u likvidaciji"</izvorni_sadrzaj>
    <derivirana_varijabla naziv="DomainObject.Predmet.ProtustrankaFormated_1">  PIEDNOIR društvo s ograničenom odgovornošću za trgovinu, turizam i usluge - "u likvidaciji"</derivirana_varijabla>
  </DomainObject.Predmet.ProtustrankaFormated>
  <DomainObject.Predmet.ProtustrankaFormatedOIB>
    <izvorni_sadrzaj>  PIEDNOIR društvo s ograničenom odgovornošću za trgovinu, turizam i usluge - "u likvidaciji", OIB 23522939939</izvorni_sadrzaj>
    <derivirana_varijabla naziv="DomainObject.Predmet.ProtustrankaFormatedOIB_1">  PIEDNOIR društvo s ograničenom odgovornošću za trgovinu, turizam i usluge - "u likvidaciji", OIB 23522939939</derivirana_varijabla>
  </DomainObject.Predmet.ProtustrankaFormatedOIB>
  <DomainObject.Predmet.ProtustrankaFormatedWithAdress>
    <izvorni_sadrzaj> PIEDNOIR društvo s ograničenom odgovornošću za trgovinu, turizam i usluge - "u likvidaciji", 32. Ulica kbr. 32/1, 20271 Blato</izvorni_sadrzaj>
    <derivirana_varijabla naziv="DomainObject.Predmet.ProtustrankaFormatedWithAdress_1"> PIEDNOIR društvo s ograničenom odgovornošću za trgovinu, turizam i usluge - "u likvidaciji", 32. Ulica kbr. 32/1, 20271 Blato</derivirana_varijabla>
  </DomainObject.Predmet.ProtustrankaFormatedWithAdress>
  <DomainObject.Predmet.ProtustrankaFormatedWithAdressOIB>
    <izvorni_sadrzaj> PIEDNOIR društvo s ograničenom odgovornošću za trgovinu, turizam i usluge - "u likvidaciji", OIB 23522939939, 32. Ulica kbr. 32/1, 20271 Blato</izvorni_sadrzaj>
    <derivirana_varijabla naziv="DomainObject.Predmet.ProtustrankaFormatedWithAdressOIB_1"> PIEDNOIR društvo s ograničenom odgovornošću za trgovinu, turizam i usluge - "u likvidaciji", OIB 23522939939, 32. Ulica kbr. 32/1, 20271 Blato</derivirana_varijabla>
  </DomainObject.Predmet.ProtustrankaFormatedWithAdressOIB>
  <DomainObject.Predmet.ProtustrankaWithAdress>
    <izvorni_sadrzaj>PIEDNOIR društvo s ograničenom odgovornošću za trgovinu, turizam i usluge - "u likvidaciji" 32. Ulica kbr. 32/1, 20271 Blato</izvorni_sadrzaj>
    <derivirana_varijabla naziv="DomainObject.Predmet.ProtustrankaWithAdress_1">PIEDNOIR društvo s ograničenom odgovornošću za trgovinu, turizam i usluge - "u likvidaciji" 32. Ulica kbr. 32/1, 20271 Blato</derivirana_varijabla>
  </DomainObject.Predmet.ProtustrankaWithAdress>
  <DomainObject.Predmet.ProtustrankaWithAdressOIB>
    <izvorni_sadrzaj>PIEDNOIR društvo s ograničenom odgovornošću za trgovinu, turizam i usluge - "u likvidaciji", OIB 23522939939, 32. Ulica kbr. 32/1, 20271 Blato</izvorni_sadrzaj>
    <derivirana_varijabla naziv="DomainObject.Predmet.ProtustrankaWithAdressOIB_1">PIEDNOIR društvo s ograničenom odgovornošću za trgovinu, turizam i usluge - "u likvidaciji", OIB 23522939939, 32. Ulica kbr. 32/1, 20271 Blato</derivirana_varijabla>
  </DomainObject.Predmet.ProtustrankaWithAdressOIB>
  <DomainObject.Predmet.ProtustrankaNazivFormated>
    <izvorni_sadrzaj>PIEDNOIR društvo s ograničenom odgovornošću za trgovinu, turizam i usluge - "u likvidaciji"</izvorni_sadrzaj>
    <derivirana_varijabla naziv="DomainObject.Predmet.ProtustrankaNazivFormated_1">PIEDNOIR društvo s ograničenom odgovornošću za trgovinu, turizam i usluge - "u likvidaciji"</derivirana_varijabla>
  </DomainObject.Predmet.ProtustrankaNazivFormated>
  <DomainObject.Predmet.ProtustrankaNazivFormatedOIB>
    <izvorni_sadrzaj>PIEDNOIR društvo s ograničenom odgovornošću za trgovinu, turizam i usluge - "u likvidaciji", OIB 23522939939</izvorni_sadrzaj>
    <derivirana_varijabla naziv="DomainObject.Predmet.ProtustrankaNazivFormatedOIB_1">PIEDNOIR društvo s ograničenom odgovornošću za trgovinu, turizam i usluge - "u likvidaciji", OIB 23522939939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1015.81</izvorni_sadrzaj>
    <derivirana_varijabla naziv="DomainObject.Predmet.TrenutnaVrijednost_1">1015.81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PIEDNOIR društvo s ograničenom odgovornošću za trgovinu, turizam i usluge - "u likvidaciji"</item>
    </izvorni_sadrzaj>
    <derivirana_varijabla naziv="DomainObject.Predmet.ProtuStrankaListFormated_1">
      <item>PIEDNOIR društvo s ograničenom odgovornošću za trgovinu, turizam i usluge - "u likvidaciji"</item>
    </derivirana_varijabla>
  </DomainObject.Predmet.ProtuStrankaListFormated>
  <DomainObject.Predmet.ProtuStrankaListFormatedOIB>
    <izvorni_sadrzaj>
      <item>PIEDNOIR društvo s ograničenom odgovornošću za trgovinu, turizam i usluge - "u likvidaciji", OIB 23522939939</item>
    </izvorni_sadrzaj>
    <derivirana_varijabla naziv="DomainObject.Predmet.ProtuStrankaListFormatedOIB_1">
      <item>PIEDNOIR društvo s ograničenom odgovornošću za trgovinu, turizam i usluge - "u likvidaciji", OIB 23522939939</item>
    </derivirana_varijabla>
  </DomainObject.Predmet.ProtuStrankaListFormatedOIB>
  <DomainObject.Predmet.ProtuStrankaListFormatedWithAdress>
    <izvorni_sadrzaj>
      <item>PIEDNOIR društvo s ograničenom odgovornošću za trgovinu, turizam i usluge - "u likvidaciji", 32. Ulica kbr. 32/1, 20271 Blato</item>
    </izvorni_sadrzaj>
    <derivirana_varijabla naziv="DomainObject.Predmet.ProtuStrankaListFormatedWithAdress_1">
      <item>PIEDNOIR društvo s ograničenom odgovornošću za trgovinu, turizam i usluge - "u likvidaciji", 32. Ulica kbr. 32/1, 20271 Blato</item>
    </derivirana_varijabla>
  </DomainObject.Predmet.ProtuStrankaListFormatedWithAdress>
  <DomainObject.Predmet.ProtuStrankaListFormatedWithAdressOIB>
    <izvorni_sadrzaj>
      <item>PIEDNOIR društvo s ograničenom odgovornošću za trgovinu, turizam i usluge - "u likvidaciji", OIB 23522939939, 32. Ulica kbr. 32/1, 20271 Blato</item>
    </izvorni_sadrzaj>
    <derivirana_varijabla naziv="DomainObject.Predmet.ProtuStrankaListFormatedWithAdressOIB_1">
      <item>PIEDNOIR društvo s ograničenom odgovornošću za trgovinu, turizam i usluge - "u likvidaciji", OIB 23522939939, 32. Ulica kbr. 32/1, 20271 Blato</item>
    </derivirana_varijabla>
  </DomainObject.Predmet.ProtuStrankaListFormatedWithAdressOIB>
  <DomainObject.Predmet.ProtuStrankaListNazivFormated>
    <izvorni_sadrzaj>
      <item>PIEDNOIR društvo s ograničenom odgovornošću za trgovinu, turizam i usluge - "u likvidaciji"</item>
    </izvorni_sadrzaj>
    <derivirana_varijabla naziv="DomainObject.Predmet.ProtuStrankaListNazivFormated_1">
      <item>PIEDNOIR društvo s ograničenom odgovornošću za trgovinu, turizam i usluge - "u likvidaciji"</item>
    </derivirana_varijabla>
  </DomainObject.Predmet.ProtuStrankaListNazivFormated>
  <DomainObject.Predmet.ProtuStrankaListNazivFormatedOIB>
    <izvorni_sadrzaj>
      <item>PIEDNOIR društvo s ograničenom odgovornošću za trgovinu, turizam i usluge - "u likvidaciji", OIB 23522939939</item>
    </izvorni_sadrzaj>
    <derivirana_varijabla naziv="DomainObject.Predmet.ProtuStrankaListNazivFormatedOIB_1">
      <item>PIEDNOIR društvo s ograničenom odgovornošću za trgovinu, turizam i usluge - "u likvidaciji", OIB 23522939939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PIEDNOIR društvo s ograničenom odgovornošću za trgovinu, turizam i usluge - "u likvidaciji"</izvorni_sadrzaj>
    <derivirana_varijabla naziv="DomainObject.Predmet.ProtustrankaIDrugi_1">PIEDNOIR društvo s ograničenom odgovornošću za trgovinu, turizam i usluge - "u likvidaciji"</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PIEDNOIR društvo s ograničenom odgovornošću za trgovinu, turizam i usluge - "u likvidaciji", OIB 23522939939, 32. Ulica kbr. 32/1, 20271 Blato</izvorni_sadrzaj>
    <derivirana_varijabla naziv="DomainObject.Predmet.ProtustrankaIDrugiAdressOIB_1">PIEDNOIR društvo s ograničenom odgovornošću za trgovinu, turizam i usluge - "u likvidaciji", OIB 23522939939, 32. Ulica kbr. 32/1,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PIEDNOIR društvo s ograničenom odgovornošću za trgovinu, turizam i usluge - "u likvidaciji"</item>
      <item>FINA,RC SPLIT,Podružnica Dubrovnik</item>
    </izvorni_sadrzaj>
    <derivirana_varijabla naziv="DomainObject.Predmet.SudioniciListNaziv_1">
      <item>PIEDNOIR društvo s ograničenom odgovornošću za trgovinu, turizam i usluge - "u likvidaciji"</item>
      <item>FINA,RC SPLIT,Podružnica Dubrovnik</item>
    </derivirana_varijabla>
  </DomainObject.Predmet.SudioniciListNaziv>
  <DomainObject.Predmet.SudioniciListAdressOIB>
    <izvorni_sadrzaj>
      <item>PIEDNOIR društvo s ograničenom odgovornošću za trgovinu, turizam i usluge - "u likvidaciji", OIB 23522939939, 32. Ulica kbr. 32/1,20271 Blato</item>
      <item>FINA,RC SPLIT,Podružnica Dubrovnik, OIB 85821130368, Vukovarska 2,20000 Dubrovnik</item>
    </izvorni_sadrzaj>
    <derivirana_varijabla naziv="DomainObject.Predmet.SudioniciListAdressOIB_1">
      <item>PIEDNOIR društvo s ograničenom odgovornošću za trgovinu, turizam i usluge - "u likvidaciji", OIB 23522939939, 32. Ulica kbr. 32/1,20271 Blato</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23522939939</item>
    </izvorni_sadrzaj>
    <derivirana_varijabla naziv="DomainObject.Predmet.SudioniciListNazivOIB_1">
      <item>, OIB 85821130368</item>
      <item>, OIB 23522939939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360</properties:Words>
  <properties:Characters>2049</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2016-01-12T10:07:00Z</dcterms:created>
  <dc:creator>Joško Livaković</dc:creator>
  <cp:lastModifiedBy>Andrijana Leto</cp:lastModifiedBy>
  <cp:lastPrinted>2016-01-12T10:04:00Z</cp:lastPrinted>
  <dcterms:modified xmlns:xsi="http://www.w3.org/2001/XMLSchema-instance" xsi:type="dcterms:W3CDTF">2016-01-12T10:10:00Z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