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61b0cd0" w14:paraId="61b0cd0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1B6C2E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1B6C2E">
              <w:rPr>
                <w:rFonts w:hAnsi="Times New Roman" w:ascii="Times New Roman"/>
                <w:snapToGrid/>
                <w:szCs w:val="24"/>
                <w:lang w:eastAsia="hr-HR" w:val="hr-HR"/>
              </w:rPr>
              <w:t>738/16-46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1B6C2E" w:rsidP="000933C1" w:rsidR="001B6C2E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1B6C2E" w:rsidP="00DC4C97" w:rsidR="001B6C2E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9702FC">
      <w:pPr>
        <w:ind w:firstLine="720"/>
        <w:jc w:val="both"/>
        <w:rPr>
          <w:rFonts w:hAnsi="Times New Roman" w:ascii="Times New Roman"/>
          <w:lang w:val="hr-HR"/>
        </w:rPr>
      </w:pPr>
      <w:r w:rsidRPr="009702FC">
        <w:rPr>
          <w:rFonts w:hAnsi="Times New Roman" w:ascii="Times New Roman"/>
          <w:szCs w:val="24"/>
          <w:lang w:val="hr-HR"/>
        </w:rPr>
        <w:t>Trgovački sud u Varaždinu, po sucu toga suda Kseniji Flack-Makitan, u stečajnom postupku koji se vodi nad</w:t>
      </w:r>
      <w:r w:rsidR="001B6C2E">
        <w:rPr>
          <w:rFonts w:hAnsi="Times New Roman" w:ascii="Times New Roman"/>
          <w:lang w:val="hr-HR"/>
        </w:rPr>
        <w:t xml:space="preserve"> </w:t>
      </w:r>
      <w:r w:rsidR="001B6C2E" w:rsidRPr="001B6C2E">
        <w:rPr>
          <w:rFonts w:hAnsi="Times New Roman" w:ascii="Times New Roman"/>
          <w:szCs w:val="24"/>
          <w:lang w:val="hr-HR"/>
        </w:rPr>
        <w:t>imovinom dužnika pojedinca MLADENA BRATINŠČAK, vlasnika obrta "MB" Završni građevinski obrtnički radovi u stečaju, OIB: 09880376426, Savska Ves, Radnička 128</w:t>
      </w:r>
      <w:r w:rsidR="009702FC">
        <w:rPr>
          <w:rFonts w:hAnsi="Times New Roman" w:ascii="Times New Roman"/>
          <w:lang w:val="hr-HR"/>
        </w:rPr>
        <w:t xml:space="preserve">, </w:t>
      </w:r>
      <w:r w:rsidR="009702FC">
        <w:rPr>
          <w:rFonts w:hAnsi="Times New Roman" w:ascii="Times New Roman"/>
          <w:szCs w:val="24"/>
          <w:lang w:val="hr-HR"/>
        </w:rPr>
        <w:t>1</w:t>
      </w:r>
      <w:r w:rsidR="001B6C2E">
        <w:rPr>
          <w:rFonts w:hAnsi="Times New Roman" w:ascii="Times New Roman"/>
          <w:szCs w:val="24"/>
          <w:lang w:val="hr-HR"/>
        </w:rPr>
        <w:t>9</w:t>
      </w:r>
      <w:r w:rsidR="009702FC">
        <w:rPr>
          <w:rFonts w:hAnsi="Times New Roman" w:ascii="Times New Roman"/>
          <w:szCs w:val="24"/>
          <w:lang w:val="hr-HR"/>
        </w:rPr>
        <w:t>. listopada</w:t>
      </w:r>
      <w:r w:rsidR="0093223F" w:rsidRPr="009702FC">
        <w:rPr>
          <w:rFonts w:hAnsi="Times New Roman" w:ascii="Times New Roman"/>
          <w:szCs w:val="24"/>
          <w:lang w:val="hr-HR"/>
        </w:rPr>
        <w:t xml:space="preserve"> </w:t>
      </w:r>
      <w:r w:rsidR="009F2A99" w:rsidRPr="009702FC">
        <w:rPr>
          <w:rFonts w:hAnsi="Times New Roman" w:ascii="Times New Roman"/>
          <w:szCs w:val="24"/>
          <w:lang w:val="hr-HR"/>
        </w:rPr>
        <w:t>2018.</w:t>
      </w:r>
    </w:p>
    <w:p w:rsidRDefault="000E25E2" w:rsidR="000E25E2" w:rsidRPr="009702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E52F25" w:rsidR="00E52F2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B6C2E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13. studenog</w:t>
      </w:r>
      <w:r w:rsidR="007D626D">
        <w:rPr>
          <w:rFonts w:hAnsi="Times New Roman" w:ascii="Times New Roman"/>
          <w:b/>
          <w:szCs w:val="24"/>
          <w:lang w:val="hr-HR"/>
        </w:rPr>
        <w:t xml:space="preserve"> 2018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11,45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B6C2E" w:rsidP="001B6C2E" w:rsidR="000933C1" w:rsidRPr="001B6C2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načinima i uvjetima unov</w:t>
      </w:r>
      <w:r w:rsidRPr="001B6C2E">
        <w:rPr>
          <w:rFonts w:hAnsi="Times New Roman" w:ascii="Times New Roman"/>
          <w:szCs w:val="24"/>
          <w:lang w:val="hr-HR"/>
        </w:rPr>
        <w:t>čenja nekretnine dužnika pojedinca koja nije opterećena založnim pravima,</w:t>
      </w:r>
      <w:r w:rsidR="009702FC" w:rsidRPr="001B6C2E">
        <w:rPr>
          <w:rFonts w:hAnsi="Times New Roman" w:ascii="Times New Roman"/>
          <w:szCs w:val="24"/>
          <w:lang w:val="hr-HR"/>
        </w:rPr>
        <w:t xml:space="preserve"> </w:t>
      </w:r>
    </w:p>
    <w:p w:rsidRDefault="00974D3F" w:rsidP="0093223F" w:rsidR="00974D3F" w:rsidRPr="0093223F">
      <w:pPr>
        <w:rPr>
          <w:rFonts w:hAnsi="Times New Roman" w:ascii="Times New Roman"/>
          <w:szCs w:val="24"/>
          <w:lang w:val="hr-HR"/>
        </w:rPr>
      </w:pPr>
    </w:p>
    <w:p w:rsidRDefault="0093223F" w:rsidP="004C3F42" w:rsidR="00974D3F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E52F25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1B6C2E" w:rsidP="00E52F25" w:rsidR="001B6C2E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9702FC">
        <w:rPr>
          <w:rFonts w:hAnsi="Times New Roman" w:ascii="Times New Roman"/>
          <w:szCs w:val="24"/>
          <w:lang w:val="hr-HR"/>
        </w:rPr>
        <w:t>1</w:t>
      </w:r>
      <w:r w:rsidR="001B6C2E">
        <w:rPr>
          <w:rFonts w:hAnsi="Times New Roman" w:ascii="Times New Roman"/>
          <w:szCs w:val="24"/>
          <w:lang w:val="hr-HR"/>
        </w:rPr>
        <w:t>9.</w:t>
      </w:r>
      <w:r w:rsidR="009702FC">
        <w:rPr>
          <w:rFonts w:hAnsi="Times New Roman" w:ascii="Times New Roman"/>
          <w:szCs w:val="24"/>
          <w:lang w:val="hr-HR"/>
        </w:rPr>
        <w:t xml:space="preserve"> listopada</w:t>
      </w:r>
      <w:r w:rsidR="00DA28C1">
        <w:rPr>
          <w:rFonts w:hAnsi="Times New Roman" w:ascii="Times New Roman"/>
          <w:szCs w:val="24"/>
          <w:lang w:val="hr-HR"/>
        </w:rPr>
        <w:t xml:space="preserve"> 2018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</w:p>
    <w:p w:rsidRDefault="001B6C2E" w:rsidP="00DA28C1" w:rsidR="001B6C2E" w:rsidRP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1B6C2E" w:rsidP="00B746D5" w:rsidR="001B6C2E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B6C2E" w:rsidP="0010503D" w:rsidR="001B6C2E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7D626D" w:rsidR="007D626D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204A80" w:rsidP="001B6C2E" w:rsidR="001B6C2E" w:rsidRPr="001B6C2E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 xml:space="preserve">Stečajni upravitelj </w:t>
      </w:r>
      <w:r w:rsidR="001B6C2E" w:rsidRPr="001B6C2E">
        <w:rPr>
          <w:rFonts w:hAnsi="Times New Roman" w:ascii="Times New Roman"/>
          <w:szCs w:val="24"/>
          <w:lang w:val="hr-HR"/>
        </w:rPr>
        <w:t>Zlatko Kosec, Dubovica 4, Mali Bukovec,</w:t>
      </w:r>
    </w:p>
    <w:p w:rsidRDefault="0050422D" w:rsidP="00DC4C97" w:rsidR="003969B6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204A80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DB5" w:rsidP="00BE64B7" w:rsidR="00231DB5">
      <w:r>
        <w:separator/>
      </w:r>
    </w:p>
  </w:endnote>
  <w:endnote w:id="0" w:type="continuationSeparator">
    <w:p w:rsidRDefault="00231DB5" w:rsidP="00BE64B7" w:rsidR="00231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DB5" w:rsidP="00BE64B7" w:rsidR="00231DB5">
      <w:r>
        <w:separator/>
      </w:r>
    </w:p>
  </w:footnote>
  <w:footnote w:id="0" w:type="continuationSeparator">
    <w:p w:rsidRDefault="00231DB5" w:rsidP="00BE64B7" w:rsidR="00231D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B06351" w:rsidRPr="00B06351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</w:t>
        </w:r>
        <w:r w:rsidR="001B6C2E">
          <w:rPr>
            <w:rFonts w:hAnsi="Times New Roman" w:ascii="Times New Roman"/>
          </w:rPr>
          <w:t>738/16-46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55CEF"/>
    <w:rsid w:val="00160325"/>
    <w:rsid w:val="00167EE8"/>
    <w:rsid w:val="00195473"/>
    <w:rsid w:val="001B6C2E"/>
    <w:rsid w:val="001E4178"/>
    <w:rsid w:val="001E6337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340B1C"/>
    <w:rsid w:val="00383227"/>
    <w:rsid w:val="003956F1"/>
    <w:rsid w:val="003969B6"/>
    <w:rsid w:val="003B6833"/>
    <w:rsid w:val="0040584A"/>
    <w:rsid w:val="00407B88"/>
    <w:rsid w:val="00467849"/>
    <w:rsid w:val="004C3F42"/>
    <w:rsid w:val="0050422D"/>
    <w:rsid w:val="0055432F"/>
    <w:rsid w:val="00594D0D"/>
    <w:rsid w:val="00597B29"/>
    <w:rsid w:val="00601B5F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02FC"/>
    <w:rsid w:val="00974D3F"/>
    <w:rsid w:val="009A7CF6"/>
    <w:rsid w:val="009B50B4"/>
    <w:rsid w:val="009C1D4E"/>
    <w:rsid w:val="009F2A99"/>
    <w:rsid w:val="00A3468B"/>
    <w:rsid w:val="00A44F7D"/>
    <w:rsid w:val="00A53142"/>
    <w:rsid w:val="00A6069D"/>
    <w:rsid w:val="00AE320E"/>
    <w:rsid w:val="00B06351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D161F4"/>
    <w:rsid w:val="00D465DD"/>
    <w:rsid w:val="00DA28C1"/>
    <w:rsid w:val="00DC4C97"/>
    <w:rsid w:val="00E52F25"/>
    <w:rsid w:val="00E964BA"/>
    <w:rsid w:val="00EE6FAD"/>
    <w:rsid w:val="00EF6D6B"/>
    <w:rsid w:val="00F46686"/>
    <w:rsid w:val="00F51B60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6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3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35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3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3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6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3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35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3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3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stečajnog postupka</izvorni_sadrzaj>
    <derivirana_varijabla naziv="DomainObject.Predmet.Opis_1">Prijedlog dužnika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Bratinšćak</izvorni_sadrzaj>
    <derivirana_varijabla naziv="DomainObject.Predmet.StrankaFormated_1">  Mladen Bratinšćak</derivirana_varijabla>
  </DomainObject.Predmet.StrankaFormated>
  <DomainObject.Predmet.StrankaFormatedOIB>
    <izvorni_sadrzaj>  Mladen Bratinšćak, OIB 09880376426</izvorni_sadrzaj>
    <derivirana_varijabla naziv="DomainObject.Predmet.StrankaFormatedOIB_1">  Mladen Bratinšćak, OIB 09880376426</derivirana_varijabla>
  </DomainObject.Predmet.StrankaFormatedOIB>
  <DomainObject.Predmet.StrankaFormatedWithAdress>
    <izvorni_sadrzaj> Mladen Bratinšćak, Radnička 128, 40000 Savska Ves</izvorni_sadrzaj>
    <derivirana_varijabla naziv="DomainObject.Predmet.StrankaFormatedWithAdress_1"> Mladen Bratinšćak, Radnička 128, 40000 Savska Ves</derivirana_varijabla>
  </DomainObject.Predmet.StrankaFormatedWithAdress>
  <DomainObject.Predmet.StrankaFormatedWithAdressOIB>
    <izvorni_sadrzaj> Mladen Bratinšćak, OIB 09880376426, Radnička 128, 40000 Savska Ves</izvorni_sadrzaj>
    <derivirana_varijabla naziv="DomainObject.Predmet.StrankaFormatedWithAdressOIB_1"> Mladen Bratinšćak, OIB 09880376426, Radnička 128, 40000 Savska Ves</derivirana_varijabla>
  </DomainObject.Predmet.StrankaFormatedWithAdressOIB>
  <DomainObject.Predmet.StrankaWithAdress>
    <izvorni_sadrzaj>Mladen Bratinšćak Radnička 128,40000 Savska Ves</izvorni_sadrzaj>
    <derivirana_varijabla naziv="DomainObject.Predmet.StrankaWithAdress_1">Mladen Bratinšćak Radnička 128,40000 Savska Ves</derivirana_varijabla>
  </DomainObject.Predmet.StrankaWithAdress>
  <DomainObject.Predmet.StrankaWithAdressOIB>
    <izvorni_sadrzaj>Mladen Bratinšćak, OIB 09880376426, Radnička 128,40000 Savska Ves</izvorni_sadrzaj>
    <derivirana_varijabla naziv="DomainObject.Predmet.StrankaWithAdressOIB_1">Mladen Bratinšćak, OIB 09880376426, Radnička 128,40000 Savska Ves</derivirana_varijabla>
  </DomainObject.Predmet.StrankaWithAdressOIB>
  <DomainObject.Predmet.StrankaNazivFormated>
    <izvorni_sadrzaj>Mladen Bratinšćak</izvorni_sadrzaj>
    <derivirana_varijabla naziv="DomainObject.Predmet.StrankaNazivFormated_1">Mladen Bratinšćak</derivirana_varijabla>
  </DomainObject.Predmet.StrankaNazivFormated>
  <DomainObject.Predmet.StrankaNazivFormatedOIB>
    <izvorni_sadrzaj>Mladen Bratinšćak, OIB 09880376426</izvorni_sadrzaj>
    <derivirana_varijabla naziv="DomainObject.Predmet.StrankaNazivFormatedOIB_1">Mladen Bratinšćak, OIB 09880376426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323720.63</izvorni_sadrzaj>
    <derivirana_varijabla naziv="DomainObject.Predmet.TrenutnaVrijednost_1">323720.63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Mladen Bratinšćak</item>
    </izvorni_sadrzaj>
    <derivirana_varijabla naziv="DomainObject.Predmet.StrankaListFormated_1">
      <item>Mladen Bratinšćak</item>
    </derivirana_varijabla>
  </DomainObject.Predmet.StrankaListFormated>
  <DomainObject.Predmet.StrankaListFormatedOIB>
    <izvorni_sadrzaj>
      <item>Mladen Bratinšćak, OIB 09880376426</item>
    </izvorni_sadrzaj>
    <derivirana_varijabla naziv="DomainObject.Predmet.StrankaListFormatedOIB_1">
      <item>Mladen Bratinšćak, OIB 09880376426</item>
    </derivirana_varijabla>
  </DomainObject.Predmet.StrankaListFormatedOIB>
  <DomainObject.Predmet.StrankaListFormatedWithAdress>
    <izvorni_sadrzaj>
      <item>Mladen Bratinšćak, Radnička 128, 40000 Savska Ves</item>
    </izvorni_sadrzaj>
    <derivirana_varijabla naziv="DomainObject.Predmet.StrankaListFormatedWithAdress_1">
      <item>Mladen Bratinšćak, Radnička 128, 40000 Savska Ves</item>
    </derivirana_varijabla>
  </DomainObject.Predmet.StrankaListFormatedWithAdress>
  <DomainObject.Predmet.StrankaListFormatedWithAdressOIB>
    <izvorni_sadrzaj>
      <item>Mladen Bratinšćak, OIB 09880376426, Radnička 128, 40000 Savska Ves</item>
    </izvorni_sadrzaj>
    <derivirana_varijabla naziv="DomainObject.Predmet.StrankaListFormatedWithAdressOIB_1">
      <item>Mladen Bratinšćak, OIB 09880376426, Radnička 128, 40000 Savska Ves</item>
    </derivirana_varijabla>
  </DomainObject.Predmet.StrankaListFormatedWithAdressOIB>
  <DomainObject.Predmet.StrankaListNazivFormated>
    <izvorni_sadrzaj>
      <item>Mladen Bratinšćak</item>
    </izvorni_sadrzaj>
    <derivirana_varijabla naziv="DomainObject.Predmet.StrankaListNazivFormated_1">
      <item>Mladen Bratinšćak</item>
    </derivirana_varijabla>
  </DomainObject.Predmet.StrankaListNazivFormated>
  <DomainObject.Predmet.StrankaListNazivFormatedOIB>
    <izvorni_sadrzaj>
      <item>Mladen Bratinšćak, OIB 09880376426</item>
    </izvorni_sadrzaj>
    <derivirana_varijabla naziv="DomainObject.Predmet.StrankaListNazivFormatedOIB_1">
      <item>Mladen Bratinšćak, OIB 09880376426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Bratinšćak</izvorni_sadrzaj>
    <derivirana_varijabla naziv="DomainObject.Predmet.StrankaIDrugi_1">Mladen Bratinšćak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Bratinšćak, OIB 09880376426, Radnička 128, 40000 Savska Ves</izvorni_sadrzaj>
    <derivirana_varijabla naziv="DomainObject.Predmet.StrankaIDrugiAdressOIB_1">Mladen Bratinšćak, OIB 09880376426, Radnička 128, 40000 Savska Ves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Bratinšćak</item>
    </izvorni_sadrzaj>
    <derivirana_varijabla naziv="DomainObject.Predmet.SudioniciListNaziv_1">
      <item>Mladen Bratinšćak</item>
    </derivirana_varijabla>
  </DomainObject.Predmet.SudioniciListNaziv>
  <DomainObject.Predmet.SudioniciListAdressOIB>
    <izvorni_sadrzaj>
      <item>Mladen Bratinšćak, OIB 09880376426, Radnička 128,40000 Savska Ves</item>
    </izvorni_sadrzaj>
    <derivirana_varijabla naziv="DomainObject.Predmet.SudioniciListAdressOIB_1">
      <item>Mladen Bratinšćak, OIB 09880376426, Radnička 128,40000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09880376426</item>
    </izvorni_sadrzaj>
    <derivirana_varijabla naziv="DomainObject.Predmet.SudioniciListNazivOIB_1">
      <item>, OIB 09880376426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studenog 2016.</izvorni_sadrzaj>
    <derivirana_varijabla naziv="DomainObject.Predmet.DatumZadnjeOdrzaneSudskeRadnje_1">17. studenog 2016.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St-738/2016-44</izvorni_sadrzaj>
    <derivirana_varijabla naziv="DomainObject.PredzadnjaOdlukaIzPredmeta.Oznaka_1">St-738/2016-44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DFEC5-D4DF-4F15-8C39-4E079B64A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223</properties:Words>
  <properties:Characters>1060</properties:Characters>
  <properties:Lines>62</properties:Lines>
  <properties:Paragraphs>25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2018-10-19T06:19:00Z</cp:lastPrinted>
  <dcterms:modified xmlns:xsi="http://www.w3.org/2001/XMLSchema-instance" xsi:type="dcterms:W3CDTF">2018-10-19T06:25:00Z</dcterms:modified>
  <cp:revision>70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(ST-47-00-132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