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5c26" w14:paraId="9ab5c26" w:rsidRDefault="00AE05AA" w:rsidP="00DA3C8E" w:rsidR="00DA3C8E" w:rsidRPr="003B220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B220D">
        <w:rPr>
          <w:rFonts w:eastAsia="Calibri"/>
          <w:szCs w:val="24"/>
          <w:lang w:eastAsia="en-US" w:val="hr-HR"/>
        </w:rPr>
        <w:tab/>
      </w:r>
      <w:r w:rsidR="00D6185E" w:rsidRPr="003B220D">
        <w:rPr>
          <w:szCs w:val="24"/>
          <w:lang w:val="hr-HR"/>
        </w:rPr>
        <w:t xml:space="preserve"> </w:t>
      </w:r>
      <w:r w:rsidR="00DA3C8E" w:rsidRPr="003B220D">
        <w:rPr>
          <w:rFonts w:eastAsia="Calibri"/>
          <w:szCs w:val="24"/>
          <w:lang w:eastAsia="en-US" w:val="hr-HR"/>
        </w:rPr>
        <w:t xml:space="preserve">          </w:t>
      </w:r>
      <w:r w:rsidR="00DA3C8E" w:rsidRPr="003B220D">
        <w:rPr>
          <w:bCs/>
          <w:szCs w:val="24"/>
          <w:lang w:val="hr-HR"/>
        </w:rPr>
        <w:t xml:space="preserve">   </w:t>
      </w:r>
      <w:r w:rsidR="00DA3C8E" w:rsidRPr="003B220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3B220D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3B220D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3B220D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3B220D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3B220D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3B220D">
        <w:rPr>
          <w:rFonts w:eastAsia="Calibri"/>
          <w:szCs w:val="24"/>
          <w:lang w:eastAsia="en-US" w:val="hr-HR"/>
        </w:rPr>
        <w:t>TRGOVAČKI SUD U RIJECI</w:t>
      </w:r>
    </w:p>
    <w:p w:rsidRDefault="003B220D" w:rsidP="003B220D" w:rsidR="003B220D" w:rsidRPr="003B220D">
      <w:pPr>
        <w:rPr>
          <w:szCs w:val="24"/>
          <w:lang w:val="hr-HR"/>
        </w:rPr>
      </w:pPr>
      <w:r w:rsidRPr="003B220D">
        <w:rPr>
          <w:rFonts w:eastAsia="Calibri"/>
          <w:szCs w:val="24"/>
          <w:lang w:eastAsia="en-US" w:val="hr-HR"/>
        </w:rPr>
        <w:t xml:space="preserve">       </w:t>
      </w:r>
      <w:r w:rsidR="00DA3C8E" w:rsidRPr="003B220D">
        <w:rPr>
          <w:rFonts w:eastAsia="Calibri"/>
          <w:szCs w:val="24"/>
          <w:lang w:eastAsia="en-US" w:val="hr-HR"/>
        </w:rPr>
        <w:t xml:space="preserve">Rijeka, Zadarska 1-3 </w:t>
      </w:r>
      <w:r w:rsidR="00DA3C8E"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  <w:t xml:space="preserve">   </w:t>
      </w:r>
      <w:r w:rsidR="001C7CAF">
        <w:rPr>
          <w:rFonts w:eastAsia="Calibri"/>
          <w:szCs w:val="24"/>
          <w:lang w:eastAsia="en-US" w:val="hr-HR"/>
        </w:rPr>
        <w:t xml:space="preserve">  </w:t>
      </w:r>
      <w:r w:rsidRPr="003B220D">
        <w:rPr>
          <w:rFonts w:eastAsia="Calibri"/>
          <w:szCs w:val="24"/>
          <w:lang w:eastAsia="en-US" w:val="hr-HR"/>
        </w:rPr>
        <w:t xml:space="preserve">  </w:t>
      </w:r>
      <w:r w:rsidRPr="003B220D">
        <w:rPr>
          <w:szCs w:val="24"/>
          <w:lang w:val="hr-HR"/>
        </w:rPr>
        <w:t>Poslovni broj 7 St-207/2018-3</w:t>
      </w:r>
    </w:p>
    <w:p w:rsidRDefault="00DA3C8E" w:rsidP="00DA3C8E" w:rsidR="00DA3C8E" w:rsidRPr="003B220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  <w:rPr>
          <w:szCs w:val="24"/>
          <w:lang w:val="hr-HR"/>
        </w:rPr>
      </w:pPr>
      <w:r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</w:r>
      <w:r w:rsidRPr="003B220D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3B220D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3B220D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szCs w:val="24"/>
          <w:lang w:val="hr-HR"/>
        </w:rPr>
      </w:pPr>
      <w:r w:rsidRPr="003B220D">
        <w:rPr>
          <w:szCs w:val="24"/>
          <w:lang w:val="hr-HR"/>
        </w:rPr>
        <w:t>R E P U B L I K A   H R V A T S K A</w:t>
      </w:r>
    </w:p>
    <w:p w:rsidRDefault="00DA3C8E" w:rsidP="00DA3C8E" w:rsidR="00DA3C8E" w:rsidRPr="003B220D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bCs/>
          <w:szCs w:val="24"/>
          <w:lang w:val="hr-HR"/>
        </w:rPr>
      </w:pPr>
      <w:r w:rsidRPr="003B220D">
        <w:rPr>
          <w:bCs/>
          <w:szCs w:val="24"/>
          <w:lang w:val="hr-HR"/>
        </w:rPr>
        <w:t>R J E Š E N J E</w:t>
      </w:r>
    </w:p>
    <w:p w:rsidRDefault="00DA3C8E" w:rsidP="00DA3C8E" w:rsidR="00DA3C8E" w:rsidRPr="003B220D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bCs/>
          <w:szCs w:val="24"/>
          <w:lang w:val="hr-HR"/>
        </w:rPr>
      </w:pPr>
    </w:p>
    <w:p w:rsidRDefault="00DA3C8E" w:rsidP="003B220D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Trgovački sud u Rijeci, po sucu Liljani Ugrin, kao sucu pojedincu u stečajnom predmetu, odlučujući o prijedlogu Financijske agencije (OIB 85821130368) za otvaranje stečajnog postupka nad dužnikom </w:t>
      </w:r>
      <w:r w:rsidR="00E14B07" w:rsidRPr="003B220D">
        <w:rPr>
          <w:bCs/>
          <w:szCs w:val="24"/>
          <w:lang w:val="hr-HR"/>
        </w:rPr>
        <w:t>BELAE</w:t>
      </w:r>
      <w:r w:rsidR="00E14B07" w:rsidRPr="003B220D">
        <w:rPr>
          <w:szCs w:val="24"/>
          <w:lang w:val="hr-HR"/>
        </w:rPr>
        <w:t>RA d. o. o. za građenje, ugostiteljstvo i druge poslovne usluge Rijeka, Silva Milenića Lovre 13</w:t>
      </w:r>
      <w:r w:rsidR="00B62C2B" w:rsidRPr="003B220D">
        <w:rPr>
          <w:szCs w:val="24"/>
          <w:lang w:val="hr-HR"/>
        </w:rPr>
        <w:t xml:space="preserve"> </w:t>
      </w:r>
      <w:r w:rsidR="000F3A4B" w:rsidRPr="003B220D">
        <w:rPr>
          <w:szCs w:val="24"/>
          <w:lang w:val="hr-HR"/>
        </w:rPr>
        <w:t xml:space="preserve">(MBS </w:t>
      </w:r>
      <w:hyperlink r:id="rId10" w:history="true">
        <w:r w:rsidR="00E14B07" w:rsidRPr="003B220D">
          <w:rPr>
            <w:rStyle w:val="Hiperveza"/>
            <w:color w:val="auto"/>
            <w:szCs w:val="24"/>
            <w:u w:val="none"/>
            <w:lang w:val="hr-HR"/>
          </w:rPr>
          <w:t>040235063</w:t>
        </w:r>
      </w:hyperlink>
      <w:r w:rsidR="000F3A4B" w:rsidRPr="003B220D">
        <w:rPr>
          <w:szCs w:val="24"/>
          <w:lang w:val="hr-HR"/>
        </w:rPr>
        <w:t xml:space="preserve"> – OIB </w:t>
      </w:r>
      <w:r w:rsidR="00E14B07" w:rsidRPr="003B220D">
        <w:rPr>
          <w:szCs w:val="24"/>
          <w:lang w:val="hr-HR"/>
        </w:rPr>
        <w:t>11067736108</w:t>
      </w:r>
      <w:r w:rsidR="000F3A4B" w:rsidRPr="003B220D">
        <w:rPr>
          <w:szCs w:val="24"/>
          <w:lang w:val="hr-HR"/>
        </w:rPr>
        <w:t>)</w:t>
      </w:r>
      <w:r w:rsidRPr="003B220D">
        <w:rPr>
          <w:bCs/>
          <w:szCs w:val="24"/>
          <w:lang w:val="hr-HR"/>
        </w:rPr>
        <w:t xml:space="preserve"> dana </w:t>
      </w:r>
      <w:r w:rsidR="003B220D">
        <w:rPr>
          <w:bCs/>
          <w:szCs w:val="24"/>
          <w:lang w:val="hr-HR"/>
        </w:rPr>
        <w:t>21</w:t>
      </w:r>
      <w:r w:rsidR="000F3A4B" w:rsidRPr="003B220D">
        <w:rPr>
          <w:bCs/>
          <w:szCs w:val="24"/>
          <w:lang w:val="hr-HR"/>
        </w:rPr>
        <w:t xml:space="preserve">. ožujka </w:t>
      </w:r>
      <w:r w:rsidRPr="003B220D">
        <w:rPr>
          <w:bCs/>
          <w:szCs w:val="24"/>
          <w:lang w:val="hr-HR"/>
        </w:rPr>
        <w:t>2</w:t>
      </w:r>
      <w:r w:rsidRPr="003B220D">
        <w:rPr>
          <w:szCs w:val="24"/>
          <w:lang w:val="hr-HR"/>
        </w:rPr>
        <w:t xml:space="preserve">018. 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szCs w:val="24"/>
          <w:lang w:val="hr-HR"/>
        </w:rPr>
      </w:pPr>
      <w:r w:rsidRPr="003B220D">
        <w:rPr>
          <w:szCs w:val="24"/>
          <w:lang w:val="hr-HR"/>
        </w:rPr>
        <w:t>r i j e š i o      j e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I</w:t>
      </w:r>
      <w:r w:rsidRPr="003B220D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E14B07" w:rsidRPr="003B220D">
        <w:rPr>
          <w:bCs/>
          <w:szCs w:val="24"/>
          <w:lang w:val="hr-HR"/>
        </w:rPr>
        <w:t>BELAE</w:t>
      </w:r>
      <w:r w:rsidR="00E14B07" w:rsidRPr="003B220D">
        <w:rPr>
          <w:szCs w:val="24"/>
          <w:lang w:val="hr-HR"/>
        </w:rPr>
        <w:t xml:space="preserve">RA d. o. o. za građenje, ugostiteljstvo i druge poslovne usluge Rijeka, Silva Milenića Lovre 13 (MBS </w:t>
      </w:r>
      <w:hyperlink r:id="rId11" w:history="true">
        <w:r w:rsidR="00E14B07" w:rsidRPr="003B220D">
          <w:rPr>
            <w:rStyle w:val="Hiperveza"/>
            <w:color w:val="auto"/>
            <w:szCs w:val="24"/>
            <w:u w:val="none"/>
            <w:lang w:val="hr-HR"/>
          </w:rPr>
          <w:t>040235063</w:t>
        </w:r>
      </w:hyperlink>
      <w:r w:rsidR="00E14B07" w:rsidRPr="003B220D">
        <w:rPr>
          <w:szCs w:val="24"/>
          <w:lang w:val="hr-HR"/>
        </w:rPr>
        <w:t xml:space="preserve"> – OIB 11067736108)</w:t>
      </w:r>
      <w:r w:rsidRPr="003B220D">
        <w:rPr>
          <w:szCs w:val="24"/>
          <w:lang w:val="hr-HR"/>
        </w:rPr>
        <w:t>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II </w:t>
      </w:r>
      <w:r w:rsidRPr="003B220D">
        <w:rPr>
          <w:szCs w:val="24"/>
          <w:lang w:val="hr-HR"/>
        </w:rPr>
        <w:tab/>
        <w:t>Nalaže se osobama koje vode poslove dužnika da u roku od osam dana od dana dostave ovog rješenja, pozivom na poslovni broj 7 St-</w:t>
      </w:r>
      <w:r w:rsidR="00B62C2B" w:rsidRPr="003B220D">
        <w:rPr>
          <w:szCs w:val="24"/>
          <w:lang w:val="hr-HR"/>
        </w:rPr>
        <w:t>20</w:t>
      </w:r>
      <w:r w:rsidR="00E14B07" w:rsidRPr="003B220D">
        <w:rPr>
          <w:szCs w:val="24"/>
          <w:lang w:val="hr-HR"/>
        </w:rPr>
        <w:t>7</w:t>
      </w:r>
      <w:r w:rsidRPr="003B220D">
        <w:rPr>
          <w:szCs w:val="24"/>
          <w:lang w:val="hr-HR"/>
        </w:rPr>
        <w:t>/2018 predaju sudu pisano izvješće o financijsko-gospodarskom stanju dužnika.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III</w:t>
      </w:r>
      <w:r w:rsidRPr="003B220D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3B220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 </w:t>
      </w:r>
      <w:r w:rsidRPr="003B220D">
        <w:rPr>
          <w:szCs w:val="24"/>
          <w:lang w:val="hr-HR"/>
        </w:rPr>
        <w:t xml:space="preserve">za dan </w:t>
      </w:r>
    </w:p>
    <w:p w:rsidRDefault="00DA3C8E" w:rsidP="00DA3C8E" w:rsidR="00DA3C8E" w:rsidRPr="003B220D">
      <w:pPr>
        <w:pStyle w:val="Bezproreda"/>
        <w:jc w:val="both"/>
        <w:rPr>
          <w:b/>
          <w:bCs/>
          <w:szCs w:val="24"/>
          <w:lang w:val="hr-HR"/>
        </w:rPr>
      </w:pPr>
    </w:p>
    <w:p w:rsidRDefault="00B62C2B" w:rsidP="00DA3C8E" w:rsidR="00DA3C8E" w:rsidRPr="003B220D">
      <w:pPr>
        <w:pStyle w:val="Bezproreda"/>
        <w:jc w:val="center"/>
        <w:rPr>
          <w:bCs/>
          <w:szCs w:val="24"/>
          <w:lang w:val="hr-HR"/>
        </w:rPr>
      </w:pPr>
      <w:r w:rsidRPr="003B220D">
        <w:rPr>
          <w:bCs/>
          <w:szCs w:val="24"/>
          <w:lang w:val="hr-HR"/>
        </w:rPr>
        <w:t>22</w:t>
      </w:r>
      <w:r w:rsidR="00DA3C8E" w:rsidRPr="003B220D">
        <w:rPr>
          <w:bCs/>
          <w:szCs w:val="24"/>
          <w:lang w:val="hr-HR"/>
        </w:rPr>
        <w:t xml:space="preserve">. </w:t>
      </w:r>
      <w:r w:rsidR="000F3A4B" w:rsidRPr="003B220D">
        <w:rPr>
          <w:bCs/>
          <w:szCs w:val="24"/>
          <w:lang w:val="hr-HR"/>
        </w:rPr>
        <w:t xml:space="preserve">svibnja </w:t>
      </w:r>
      <w:r w:rsidR="00DA3C8E" w:rsidRPr="003B220D">
        <w:rPr>
          <w:bCs/>
          <w:szCs w:val="24"/>
          <w:lang w:val="hr-HR"/>
        </w:rPr>
        <w:t xml:space="preserve">2018. u </w:t>
      </w:r>
      <w:r w:rsidR="000F3A4B" w:rsidRPr="003B220D">
        <w:rPr>
          <w:bCs/>
          <w:szCs w:val="24"/>
          <w:lang w:val="hr-HR"/>
        </w:rPr>
        <w:t>9</w:t>
      </w:r>
      <w:r w:rsidR="00DA3C8E" w:rsidRPr="003B220D">
        <w:rPr>
          <w:bCs/>
          <w:szCs w:val="24"/>
          <w:lang w:val="hr-HR"/>
        </w:rPr>
        <w:t>,</w:t>
      </w:r>
      <w:r w:rsidR="003B220D">
        <w:rPr>
          <w:bCs/>
          <w:szCs w:val="24"/>
          <w:lang w:val="hr-HR"/>
        </w:rPr>
        <w:t>30</w:t>
      </w:r>
      <w:r w:rsidR="00DA3C8E" w:rsidRPr="003B220D">
        <w:rPr>
          <w:bCs/>
          <w:szCs w:val="24"/>
          <w:lang w:val="hr-HR"/>
        </w:rPr>
        <w:t xml:space="preserve"> sati</w:t>
      </w:r>
    </w:p>
    <w:p w:rsidRDefault="00DA3C8E" w:rsidP="00DA3C8E" w:rsidR="00DA3C8E" w:rsidRPr="003B220D">
      <w:pPr>
        <w:pStyle w:val="Bezproreda"/>
        <w:jc w:val="center"/>
        <w:rPr>
          <w:szCs w:val="24"/>
          <w:lang w:val="hr-HR"/>
        </w:rPr>
      </w:pPr>
      <w:r w:rsidRPr="003B220D">
        <w:rPr>
          <w:szCs w:val="24"/>
          <w:lang w:val="hr-HR"/>
        </w:rPr>
        <w:t>kod ovog suda, Zadarska 1 i 3, sudnica broj 11.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center"/>
        <w:rPr>
          <w:szCs w:val="24"/>
          <w:lang w:val="hr-HR"/>
        </w:rPr>
      </w:pPr>
      <w:r w:rsidRPr="003B220D">
        <w:rPr>
          <w:szCs w:val="24"/>
          <w:lang w:val="hr-HR"/>
        </w:rPr>
        <w:t>Obrazloženje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Financijska  agencija je podnijela sudu prijedlog za otvaranje stečajnoga postupka nad dužnikom </w:t>
      </w:r>
      <w:r w:rsidR="00E14B07" w:rsidRPr="003B220D">
        <w:rPr>
          <w:bCs/>
          <w:szCs w:val="24"/>
          <w:lang w:val="hr-HR"/>
        </w:rPr>
        <w:t>BELAE</w:t>
      </w:r>
      <w:r w:rsidR="00E14B07" w:rsidRPr="003B220D">
        <w:rPr>
          <w:szCs w:val="24"/>
          <w:lang w:val="hr-HR"/>
        </w:rPr>
        <w:t xml:space="preserve">RA d. o. o. Rijeka, Silva Milenića Lovre 13 (OIB 11067736108) </w:t>
      </w:r>
      <w:r w:rsidRPr="003B220D">
        <w:rPr>
          <w:szCs w:val="24"/>
          <w:lang w:val="hr-HR"/>
        </w:rPr>
        <w:t xml:space="preserve">temeljem odredbe članka 110. stavak 1. Stečajnog zakona („Narodne novine“ broj 71/15, </w:t>
      </w:r>
      <w:r w:rsidRPr="003B220D">
        <w:rPr>
          <w:szCs w:val="24"/>
          <w:lang w:val="hr-HR"/>
        </w:rPr>
        <w:lastRenderedPageBreak/>
        <w:t xml:space="preserve">104/17, u daljnjem tekstu: SZ), uz obrazloženje da na dan </w:t>
      </w:r>
      <w:r w:rsidR="00B62C2B" w:rsidRPr="003B220D">
        <w:rPr>
          <w:szCs w:val="24"/>
          <w:lang w:val="hr-HR"/>
        </w:rPr>
        <w:t>14</w:t>
      </w:r>
      <w:r w:rsidRPr="003B220D">
        <w:rPr>
          <w:bCs/>
          <w:szCs w:val="24"/>
          <w:lang w:val="hr-HR"/>
        </w:rPr>
        <w:t xml:space="preserve">. </w:t>
      </w:r>
      <w:r w:rsidR="00B62C2B" w:rsidRPr="003B220D">
        <w:rPr>
          <w:bCs/>
          <w:szCs w:val="24"/>
          <w:lang w:val="hr-HR"/>
        </w:rPr>
        <w:t xml:space="preserve">ožujka </w:t>
      </w:r>
      <w:r w:rsidRPr="003B220D">
        <w:rPr>
          <w:bCs/>
          <w:szCs w:val="24"/>
          <w:lang w:val="hr-HR"/>
        </w:rPr>
        <w:t>2</w:t>
      </w:r>
      <w:r w:rsidRPr="003B220D">
        <w:rPr>
          <w:szCs w:val="24"/>
          <w:lang w:val="hr-HR"/>
        </w:rPr>
        <w:t>018. dužnik  u Očevidniku redoslijeda osnova za plaćanje ima evidentirane neizvršene osnove za plaćanje u neprekinutom razdoblju od 1</w:t>
      </w:r>
      <w:r w:rsidR="00F525E4" w:rsidRPr="003B220D">
        <w:rPr>
          <w:szCs w:val="24"/>
          <w:lang w:val="hr-HR"/>
        </w:rPr>
        <w:t>20</w:t>
      </w:r>
      <w:r w:rsidRPr="003B220D">
        <w:rPr>
          <w:szCs w:val="24"/>
          <w:lang w:val="hr-HR"/>
        </w:rPr>
        <w:t xml:space="preserve"> dana u ukupnom iznosu od </w:t>
      </w:r>
      <w:r w:rsidR="00E14B07" w:rsidRPr="003B220D">
        <w:rPr>
          <w:szCs w:val="24"/>
          <w:lang w:val="hr-HR"/>
        </w:rPr>
        <w:t>80.114,86</w:t>
      </w:r>
      <w:r w:rsidRPr="003B220D">
        <w:rPr>
          <w:szCs w:val="24"/>
          <w:lang w:val="hr-HR"/>
        </w:rPr>
        <w:t xml:space="preserve"> kn, te da ima </w:t>
      </w:r>
      <w:r w:rsidR="00E14B07" w:rsidRPr="003B220D">
        <w:rPr>
          <w:szCs w:val="24"/>
          <w:lang w:val="hr-HR"/>
        </w:rPr>
        <w:t xml:space="preserve">jednog </w:t>
      </w:r>
      <w:r w:rsidRPr="003B220D">
        <w:rPr>
          <w:szCs w:val="24"/>
          <w:lang w:val="hr-HR"/>
        </w:rPr>
        <w:t>zaposlenika.</w:t>
      </w:r>
    </w:p>
    <w:p w:rsidRDefault="00DA3C8E" w:rsidP="00F525E4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Odredbom članka 110. stavak 2. SZ propisano je da je Financijska agencija dužna podnijeti prijedlog za otvaranje stečajnog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Nadalje je odredbom članka 115. stavak 1. SZ propisano da na temelju prijedloga za otvaranje stečajnog postupka sud donosi rješenje o pokretanju prethodnog postupka radi utvrđivanja pretpostavki za otvaranje stečajnog postupka (prethodni postupak), protiv kojega nije dopuštena posebna žalba, ili taj prijedlog odbacuje rješenjem</w:t>
      </w:r>
      <w:r w:rsidR="00185B8B" w:rsidRPr="003B220D">
        <w:rPr>
          <w:szCs w:val="24"/>
          <w:lang w:val="hr-HR"/>
        </w:rPr>
        <w:t>.</w:t>
      </w:r>
    </w:p>
    <w:p w:rsidRDefault="00DA3C8E" w:rsidP="00F525E4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Stoga je na osnovu navedenog valjalo sukladno odredbi članka 115. stavak 1. SZ odlučiti kao pod točkom I izreke ovog rješenja.</w:t>
      </w:r>
    </w:p>
    <w:p w:rsidRDefault="00DA3C8E" w:rsidP="00F525E4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3B220D">
      <w:pPr>
        <w:pStyle w:val="Bezproreda"/>
        <w:ind w:firstLine="720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Također je na osnovu odredbe članka 123. SZ zakazano ročište na kojem će se pozvane osobe očitovati o prijedlogu kao pod točkom  III izreke ovog rješenja.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3B220D">
      <w:pPr>
        <w:pStyle w:val="Bezproreda"/>
        <w:jc w:val="center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U Rijeci, </w:t>
      </w:r>
      <w:r w:rsidR="00B62C2B" w:rsidRPr="003B220D">
        <w:rPr>
          <w:szCs w:val="24"/>
          <w:lang w:val="hr-HR"/>
        </w:rPr>
        <w:t>21</w:t>
      </w:r>
      <w:r w:rsidR="000F3A4B" w:rsidRPr="003B220D">
        <w:rPr>
          <w:bCs/>
          <w:szCs w:val="24"/>
          <w:lang w:val="hr-HR"/>
        </w:rPr>
        <w:t>. ožujka 2</w:t>
      </w:r>
      <w:r w:rsidR="000F3A4B" w:rsidRPr="003B220D">
        <w:rPr>
          <w:szCs w:val="24"/>
          <w:lang w:val="hr-HR"/>
        </w:rPr>
        <w:t>018</w:t>
      </w:r>
      <w:r w:rsidRPr="003B220D">
        <w:rPr>
          <w:szCs w:val="24"/>
          <w:lang w:val="hr-HR"/>
        </w:rPr>
        <w:t>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   </w:t>
      </w:r>
      <w:r w:rsidR="00F525E4" w:rsidRPr="003B220D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3B220D">
        <w:rPr>
          <w:szCs w:val="24"/>
          <w:lang w:val="hr-HR"/>
        </w:rPr>
        <w:t xml:space="preserve">  Sudac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>POUKA O PRAVNOM LIJEKU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3B220D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3B220D">
      <w:pPr>
        <w:ind w:left="4320"/>
        <w:jc w:val="both"/>
        <w:textAlignment w:val="auto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         Za točnost otpravka ovlašteni službenik:</w:t>
      </w:r>
    </w:p>
    <w:p w:rsidRDefault="00DA3C8E" w:rsidP="00DA3C8E" w:rsidR="00DA3C8E" w:rsidRPr="003B220D">
      <w:pPr>
        <w:ind w:firstLine="720" w:left="5040"/>
        <w:jc w:val="both"/>
        <w:textAlignment w:val="auto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  Elizabet Jovanović</w:t>
      </w:r>
    </w:p>
    <w:p w:rsidRDefault="00DA3C8E" w:rsidP="00DA3C8E" w:rsidR="00DA3C8E" w:rsidRPr="003B220D">
      <w:pPr>
        <w:textAlignment w:val="auto"/>
        <w:rPr>
          <w:szCs w:val="24"/>
          <w:lang w:val="hr-HR"/>
        </w:rPr>
      </w:pPr>
    </w:p>
    <w:p w:rsidRDefault="00DA3C8E" w:rsidP="00DA3C8E" w:rsidR="00DA3C8E" w:rsidRPr="003B220D">
      <w:pPr>
        <w:jc w:val="both"/>
        <w:textAlignment w:val="auto"/>
        <w:rPr>
          <w:szCs w:val="24"/>
          <w:lang w:val="hr-HR"/>
        </w:rPr>
      </w:pPr>
      <w:r w:rsidRPr="003B220D">
        <w:rPr>
          <w:szCs w:val="24"/>
          <w:lang w:val="hr-HR"/>
        </w:rPr>
        <w:t xml:space="preserve"> </w:t>
      </w:r>
    </w:p>
    <w:p w:rsidRDefault="00E46205" w:rsidP="00A15F9E" w:rsidR="00E46205" w:rsidRPr="003B220D">
      <w:pPr>
        <w:jc w:val="both"/>
        <w:rPr>
          <w:szCs w:val="24"/>
          <w:lang w:val="hr-HR"/>
        </w:rPr>
      </w:pPr>
    </w:p>
    <w:sectPr w:rsidSect="003B220D" w:rsidR="00E46205" w:rsidRPr="003B220D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632" w:rsidR="000D3632">
      <w:r>
        <w:separator/>
      </w:r>
    </w:p>
  </w:endnote>
  <w:endnote w:id="0" w:type="continuationSeparator">
    <w:p w:rsidRDefault="000D3632" w:rsidR="000D3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B2AA0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632" w:rsidR="000D3632">
      <w:r>
        <w:separator/>
      </w:r>
    </w:p>
  </w:footnote>
  <w:footnote w:id="0" w:type="continuationSeparator">
    <w:p w:rsidRDefault="000D3632" w:rsidR="000D3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CAF" w:rsidP="001C7CAF" w:rsidR="001C7CAF">
    <w:pPr>
      <w:pStyle w:val="Zaglavlje"/>
      <w:jc w:val="right"/>
    </w:pPr>
    <w:r w:rsidRPr="003B220D">
      <w:rPr>
        <w:szCs w:val="24"/>
        <w:lang w:val="hr-HR"/>
      </w:rPr>
      <w:t>Poslovni broj 7 St-207/2018-3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D3632"/>
    <w:rsid w:val="000E4D06"/>
    <w:rsid w:val="000E7884"/>
    <w:rsid w:val="000F3026"/>
    <w:rsid w:val="000F3A4B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B8B"/>
    <w:rsid w:val="00185E44"/>
    <w:rsid w:val="001B200E"/>
    <w:rsid w:val="001B6A24"/>
    <w:rsid w:val="001C288F"/>
    <w:rsid w:val="001C64E1"/>
    <w:rsid w:val="001C7CAF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B220D"/>
    <w:rsid w:val="003B5BF3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57F19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E4E9E"/>
    <w:rsid w:val="004F1F70"/>
    <w:rsid w:val="005123D4"/>
    <w:rsid w:val="0051452D"/>
    <w:rsid w:val="005254B4"/>
    <w:rsid w:val="00525EAA"/>
    <w:rsid w:val="00533D7A"/>
    <w:rsid w:val="00542283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2AA0"/>
    <w:rsid w:val="006B44BA"/>
    <w:rsid w:val="006C108C"/>
    <w:rsid w:val="006D2980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4363D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0B73"/>
    <w:rsid w:val="00A5215C"/>
    <w:rsid w:val="00A56546"/>
    <w:rsid w:val="00A6328F"/>
    <w:rsid w:val="00A63C1B"/>
    <w:rsid w:val="00A717B0"/>
    <w:rsid w:val="00A8025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3A98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62C2B"/>
    <w:rsid w:val="00B70E64"/>
    <w:rsid w:val="00B85C23"/>
    <w:rsid w:val="00B868CF"/>
    <w:rsid w:val="00B87054"/>
    <w:rsid w:val="00B902D3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07356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07E5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4B07"/>
    <w:rsid w:val="00E16C06"/>
    <w:rsid w:val="00E33145"/>
    <w:rsid w:val="00E34A85"/>
    <w:rsid w:val="00E36C03"/>
    <w:rsid w:val="00E36E7B"/>
    <w:rsid w:val="00E46205"/>
    <w:rsid w:val="00E51152"/>
    <w:rsid w:val="00E64757"/>
    <w:rsid w:val="00E71A26"/>
    <w:rsid w:val="00E81192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1755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2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AA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2AA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2AA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2AA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B2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A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2AA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2A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2AA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3506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3506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BELAERA d.o.o.</izvorni_sadrzaj>
    <derivirana_varijabla naziv="DomainObject.Predmet.ProtustrankaFormated_1">  BELAERA d.o.o.</derivirana_varijabla>
  </DomainObject.Predmet.ProtustrankaFormated>
  <DomainObject.Predmet.ProtustrankaFormatedOIB>
    <izvorni_sadrzaj>  BELAERA d.o.o., OIB 11067736108</izvorni_sadrzaj>
    <derivirana_varijabla naziv="DomainObject.Predmet.ProtustrankaFormatedOIB_1">  BELAERA d.o.o., OIB 11067736108</derivirana_varijabla>
  </DomainObject.Predmet.ProtustrankaFormatedOIB>
  <DomainObject.Predmet.ProtustrankaFormatedWithAdress>
    <izvorni_sadrzaj> BELAERA d.o.o., Silva Milenića Lovre 13, 51000 Rijeka</izvorni_sadrzaj>
    <derivirana_varijabla naziv="DomainObject.Predmet.ProtustrankaFormatedWithAdress_1"> BELAERA d.o.o., Silva Milenića Lovre 13, 51000 Rijeka</derivirana_varijabla>
  </DomainObject.Predmet.ProtustrankaFormatedWithAdress>
  <DomainObject.Predmet.ProtustrankaFormatedWithAdressOIB>
    <izvorni_sadrzaj> BELAERA d.o.o., OIB 11067736108, Silva Milenića Lovre 13, 51000 Rijeka</izvorni_sadrzaj>
    <derivirana_varijabla naziv="DomainObject.Predmet.ProtustrankaFormatedWithAdressOIB_1"> BELAERA d.o.o., OIB 11067736108, Silva Milenića Lovre 13, 51000 Rijeka</derivirana_varijabla>
  </DomainObject.Predmet.ProtustrankaFormatedWithAdressOIB>
  <DomainObject.Predmet.ProtustrankaWithAdress>
    <izvorni_sadrzaj>BELAERA d.o.o. Silva Milenića Lovre 13, 51000 Rijeka</izvorni_sadrzaj>
    <derivirana_varijabla naziv="DomainObject.Predmet.ProtustrankaWithAdress_1">BELAERA d.o.o. Silva Milenića Lovre 13, 51000 Rijeka</derivirana_varijabla>
  </DomainObject.Predmet.ProtustrankaWithAdress>
  <DomainObject.Predmet.ProtustrankaWithAdressOIB>
    <izvorni_sadrzaj>BELAERA d.o.o., OIB 11067736108, Silva Milenića Lovre 13, 51000 Rijeka</izvorni_sadrzaj>
    <derivirana_varijabla naziv="DomainObject.Predmet.ProtustrankaWithAdressOIB_1">BELAERA d.o.o., OIB 11067736108, Silva Milenića Lovre 13, 51000 Rijeka</derivirana_varijabla>
  </DomainObject.Predmet.ProtustrankaWithAdressOIB>
  <DomainObject.Predmet.ProtustrankaNazivFormated>
    <izvorni_sadrzaj>BELAERA d.o.o.</izvorni_sadrzaj>
    <derivirana_varijabla naziv="DomainObject.Predmet.ProtustrankaNazivFormated_1">BELAERA d.o.o.</derivirana_varijabla>
  </DomainObject.Predmet.ProtustrankaNazivFormated>
  <DomainObject.Predmet.ProtustrankaNazivFormatedOIB>
    <izvorni_sadrzaj>BELAERA d.o.o., OIB 11067736108</izvorni_sadrzaj>
    <derivirana_varijabla naziv="DomainObject.Predmet.ProtustrankaNazivFormatedOIB_1">BELAERA d.o.o., OIB 11067736108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BELAERA d.o.o.</item>
    </izvorni_sadrzaj>
    <derivirana_varijabla naziv="DomainObject.Predmet.ProtuStrankaListFormated_1">
      <item>BELAERA d.o.o.</item>
    </derivirana_varijabla>
  </DomainObject.Predmet.ProtuStrankaListFormated>
  <DomainObject.Predmet.ProtuStrankaListFormatedOIB>
    <izvorni_sadrzaj>
      <item>BELAERA d.o.o., OIB 11067736108</item>
    </izvorni_sadrzaj>
    <derivirana_varijabla naziv="DomainObject.Predmet.ProtuStrankaListFormatedOIB_1">
      <item>BELAERA d.o.o., OIB 11067736108</item>
    </derivirana_varijabla>
  </DomainObject.Predmet.ProtuStrankaListFormatedOIB>
  <DomainObject.Predmet.ProtuStrankaListFormatedWithAdress>
    <izvorni_sadrzaj>
      <item>BELAERA d.o.o., Silva Milenića Lovre 13, 51000 Rijeka</item>
    </izvorni_sadrzaj>
    <derivirana_varijabla naziv="DomainObject.Predmet.ProtuStrankaListFormatedWithAdress_1">
      <item>BELAERA d.o.o., Silva Milenića Lovre 13, 51000 Rijeka</item>
    </derivirana_varijabla>
  </DomainObject.Predmet.ProtuStrankaListFormatedWithAdress>
  <DomainObject.Predmet.ProtuStrankaListFormatedWithAdressOIB>
    <izvorni_sadrzaj>
      <item>BELAERA d.o.o., OIB 11067736108, Silva Milenića Lovre 13, 51000 Rijeka</item>
    </izvorni_sadrzaj>
    <derivirana_varijabla naziv="DomainObject.Predmet.ProtuStrankaListFormatedWithAdressOIB_1">
      <item>BELAERA d.o.o., OIB 11067736108, Silva Milenića Lovre 13, 51000 Rijeka</item>
    </derivirana_varijabla>
  </DomainObject.Predmet.ProtuStrankaListFormatedWithAdressOIB>
  <DomainObject.Predmet.ProtuStrankaListNazivFormated>
    <izvorni_sadrzaj>
      <item>BELAERA d.o.o.</item>
    </izvorni_sadrzaj>
    <derivirana_varijabla naziv="DomainObject.Predmet.ProtuStrankaListNazivFormated_1">
      <item>BELAERA d.o.o.</item>
    </derivirana_varijabla>
  </DomainObject.Predmet.ProtuStrankaListNazivFormated>
  <DomainObject.Predmet.ProtuStrankaListNazivFormatedOIB>
    <izvorni_sadrzaj>
      <item>BELAERA d.o.o., OIB 11067736108</item>
    </izvorni_sadrzaj>
    <derivirana_varijabla naziv="DomainObject.Predmet.ProtuStrankaListNazivFormatedOIB_1">
      <item>BELAERA d.o.o., OIB 11067736108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BELAERA d.o.o.</izvorni_sadrzaj>
    <derivirana_varijabla naziv="DomainObject.Predmet.ProtustrankaIDrugi_1">BELAERA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BELAERA d.o.o., OIB 11067736108, Silva Milenića Lovre 13, 51000 Rijeka</izvorni_sadrzaj>
    <derivirana_varijabla naziv="DomainObject.Predmet.ProtustrankaIDrugiAdressOIB_1">BELAERA d.o.o., OIB 11067736108, Silva Milenića Lovre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BELAERA d.o.o.</item>
    </izvorni_sadrzaj>
    <derivirana_varijabla naziv="DomainObject.Predmet.SudioniciListNaziv_1">
      <item>FINA  Rijeka</item>
      <item>BELAERA d.o.o.</item>
    </derivirana_varijabla>
  </DomainObject.Predmet.SudioniciListNaziv>
  <DomainObject.Predmet.SudioniciListAdressOIB>
    <izvorni_sadrzaj>
      <item>FINA  Rijeka, OIB 85821130368, Frana Kurelca 8,51000 Rijeka</item>
      <item>BELAERA d.o.o., OIB 11067736108, Silva Milenića Lovre 13,51000 Rijeka</item>
    </izvorni_sadrzaj>
    <derivirana_varijabla naziv="DomainObject.Predmet.SudioniciListAdressOIB_1">
      <item>FINA  Rijeka, OIB 85821130368, Frana Kurelca 8,51000 Rijeka</item>
      <item>BELAERA d.o.o., OIB 11067736108, Silva Milenića Lovre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11067736108</item>
    </izvorni_sadrzaj>
    <derivirana_varijabla naziv="DomainObject.Predmet.SudioniciListNazivOIB_1">
      <item>, OIB 85821130368</item>
      <item>, OIB 11067736108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41B58-C915-470F-B245-E7FE32DD00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2732</properties:Characters>
  <properties:Lines>81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2018-03-23T11:49:00Z</dcterms:created>
  <dc:creator>T SUD</dc:creator>
  <cp:lastModifiedBy>Elizabet Jovanović</cp:lastModifiedBy>
  <cp:lastPrinted>2018-03-23T11:49:00Z</cp:lastPrinted>
  <dcterms:modified xmlns:xsi="http://www.w3.org/2001/XMLSchema-instance" xsi:type="dcterms:W3CDTF">2018-03-23T11:55:00Z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(207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