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2db5" w14:paraId="ef92db5" w:rsidRDefault="000B5AD1" w:rsidP="000B5AD1" w:rsidR="000B5AD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5AD1" w:rsidP="000B5AD1" w:rsidR="000B5AD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B5AD1" w:rsidP="000B5AD1" w:rsidR="000B5AD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B5AD1" w:rsidP="000B5AD1" w:rsidR="000B5AD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B5AD1" w:rsidP="000B5AD1" w:rsidR="000B5AD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B5AD1" w:rsidP="000B5AD1" w:rsidR="000B5AD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B5AD1" w:rsidP="000B5AD1" w:rsidR="000B5AD1" w:rsidRPr="005D578C">
      <w:pPr>
        <w:jc w:val="center"/>
        <w:rPr>
          <w:rFonts w:cs="Times New Roman" w:eastAsia="Times New Roman"/>
          <w:szCs w:val="24"/>
        </w:rPr>
      </w:pPr>
    </w:p>
    <w:p w:rsidRDefault="000B5AD1" w:rsidP="000B5AD1" w:rsidR="000B5AD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B5AD1" w:rsidP="000B5AD1" w:rsidR="000B5AD1" w:rsidRPr="005D578C">
      <w:pPr>
        <w:rPr>
          <w:rFonts w:cs="Times New Roman" w:eastAsia="Times New Roman"/>
          <w:szCs w:val="24"/>
        </w:rPr>
      </w:pPr>
    </w:p>
    <w:p w:rsidRDefault="000B5AD1" w:rsidP="000B5AD1" w:rsidR="000B5AD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STUDIO NOVIGRAD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Novigrad, Podravska 15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38838405702, MBS 040297376, 1</w:t>
      </w:r>
      <w:r w:rsidR="00AF30F9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0B5AD1" w:rsidP="000B5AD1" w:rsidR="000B5AD1" w:rsidRPr="005D578C">
      <w:pPr>
        <w:rPr>
          <w:rFonts w:cs="Times New Roman" w:eastAsia="Times New Roman"/>
          <w:szCs w:val="24"/>
        </w:rPr>
      </w:pPr>
    </w:p>
    <w:p w:rsidRDefault="000B5AD1" w:rsidP="000B5AD1" w:rsidR="000B5AD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B5AD1" w:rsidP="000B5AD1" w:rsidR="000B5AD1" w:rsidRPr="005D578C">
      <w:pPr>
        <w:rPr>
          <w:rFonts w:cs="Times New Roman" w:eastAsia="Times New Roman"/>
          <w:szCs w:val="24"/>
        </w:rPr>
      </w:pPr>
    </w:p>
    <w:p w:rsidRDefault="000B5AD1" w:rsidP="000B5AD1" w:rsidR="000B5AD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STUDIO NOVIGRAD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Novigrad, Podravska 15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38838405702, MBS 040297376.</w:t>
      </w:r>
    </w:p>
    <w:p w:rsidRDefault="000B5AD1" w:rsidP="000B5AD1" w:rsidR="000B5AD1" w:rsidRPr="005D578C">
      <w:pPr>
        <w:rPr>
          <w:rFonts w:cs="Times New Roman" w:eastAsia="Times New Roman"/>
          <w:szCs w:val="24"/>
        </w:rPr>
      </w:pPr>
    </w:p>
    <w:p w:rsidRDefault="000B5AD1" w:rsidP="000B5AD1" w:rsidR="000B5AD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0B5AD1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0B5AD1" w:rsidP="000B5AD1" w:rsidR="000B5AD1">
      <w:pPr>
        <w:rPr>
          <w:rFonts w:cs="Times New Roman" w:eastAsia="Times New Roman"/>
          <w:szCs w:val="20"/>
        </w:rPr>
      </w:pPr>
    </w:p>
    <w:p w:rsidRDefault="000B5AD1" w:rsidP="000B5AD1" w:rsidR="000B5AD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STUDIO NOVIGRAD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Novigrad, Podravska 15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38838405702, MBS 040297376.</w:t>
      </w:r>
    </w:p>
    <w:p w:rsidRDefault="000B5AD1" w:rsidP="000B5AD1" w:rsidR="000B5AD1">
      <w:pPr>
        <w:ind w:firstLine="709"/>
        <w:rPr>
          <w:rFonts w:cs="Times New Roman" w:eastAsia="Times New Roman"/>
          <w:szCs w:val="24"/>
        </w:rPr>
      </w:pPr>
    </w:p>
    <w:p w:rsidRDefault="000B5AD1" w:rsidP="000B5AD1" w:rsidR="000B5AD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STUDIO NOVIGRAD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Novigrad, Podravska 15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38838405702, MBS 040297376.</w:t>
      </w:r>
    </w:p>
    <w:p w:rsidRDefault="000B5AD1" w:rsidP="000B5AD1" w:rsidR="000B5AD1">
      <w:pPr>
        <w:rPr>
          <w:rFonts w:cs="Times New Roman" w:eastAsia="Times New Roman"/>
          <w:szCs w:val="24"/>
        </w:rPr>
      </w:pPr>
    </w:p>
    <w:p w:rsidRDefault="000B5AD1" w:rsidP="000B5AD1" w:rsidR="000B5AD1" w:rsidRPr="005D578C">
      <w:pPr>
        <w:rPr>
          <w:rFonts w:cs="Times New Roman" w:eastAsia="Times New Roman"/>
          <w:szCs w:val="24"/>
        </w:rPr>
      </w:pPr>
    </w:p>
    <w:p w:rsidRDefault="000B5AD1" w:rsidP="000B5AD1" w:rsidR="000B5AD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B5AD1" w:rsidP="000B5AD1" w:rsidR="000B5AD1">
      <w:pPr>
        <w:ind w:firstLine="708"/>
        <w:rPr>
          <w:rFonts w:cs="Times New Roman" w:eastAsia="Times New Roman"/>
          <w:szCs w:val="24"/>
        </w:rPr>
      </w:pPr>
    </w:p>
    <w:p w:rsidRDefault="000B5AD1" w:rsidP="000B5AD1" w:rsidR="000B5AD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STUDIO NOVIGRAD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3.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St-175/2016-3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B5AD1" w:rsidP="000B5AD1" w:rsidR="000B5AD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B5AD1" w:rsidP="000B5AD1" w:rsidR="000B5AD1" w:rsidRPr="005D578C">
      <w:pPr>
        <w:rPr>
          <w:rFonts w:cs="Times New Roman" w:eastAsia="Times New Roman"/>
          <w:szCs w:val="24"/>
        </w:rPr>
      </w:pPr>
    </w:p>
    <w:p w:rsidRDefault="000B5AD1" w:rsidP="000B5AD1" w:rsidR="000B5AD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AF30F9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B5AD1" w:rsidP="000B5AD1" w:rsidR="000B5AD1">
      <w:pPr>
        <w:rPr>
          <w:rFonts w:cs="Times New Roman" w:eastAsia="Times New Roman"/>
          <w:szCs w:val="24"/>
        </w:rPr>
      </w:pPr>
    </w:p>
    <w:p w:rsidRDefault="000B5AD1" w:rsidP="000B5AD1" w:rsidR="000B5AD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B5AD1" w:rsidP="000B5AD1" w:rsidR="000B5AD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0B5AD1" w:rsidP="000B5AD1" w:rsidR="000B5AD1">
      <w:pPr>
        <w:jc w:val="left"/>
        <w:rPr>
          <w:rFonts w:cs="Times New Roman" w:eastAsia="Times New Roman"/>
          <w:szCs w:val="24"/>
        </w:rPr>
      </w:pPr>
    </w:p>
    <w:p w:rsidRDefault="000B5AD1" w:rsidP="000B5AD1" w:rsidR="000B5AD1" w:rsidRPr="005D578C">
      <w:pPr>
        <w:jc w:val="left"/>
        <w:rPr>
          <w:rFonts w:cs="Times New Roman" w:eastAsia="Times New Roman"/>
          <w:szCs w:val="24"/>
        </w:rPr>
      </w:pPr>
    </w:p>
    <w:p w:rsidRDefault="00AF30F9" w:rsidP="000B5AD1" w:rsidR="00AF30F9">
      <w:pPr>
        <w:jc w:val="left"/>
        <w:rPr>
          <w:rFonts w:cs="Times New Roman" w:eastAsia="Times New Roman"/>
          <w:szCs w:val="24"/>
        </w:rPr>
      </w:pPr>
    </w:p>
    <w:p w:rsidRDefault="00AF30F9" w:rsidP="000B5AD1" w:rsidR="00AF30F9">
      <w:pPr>
        <w:jc w:val="left"/>
        <w:rPr>
          <w:rFonts w:cs="Times New Roman" w:eastAsia="Times New Roman"/>
          <w:szCs w:val="24"/>
        </w:rPr>
      </w:pPr>
    </w:p>
    <w:p w:rsidRDefault="000B5AD1" w:rsidP="000B5AD1" w:rsidR="000B5AD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B5AD1" w:rsidP="000B5AD1" w:rsidR="000B5AD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B5AD1" w:rsidP="000B5AD1" w:rsidR="000B5A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B5AD1" w:rsidP="000B5AD1" w:rsidR="000B5AD1">
      <w:pPr>
        <w:rPr>
          <w:rFonts w:cs="Times New Roman" w:eastAsia="Times New Roman"/>
          <w:szCs w:val="24"/>
        </w:rPr>
      </w:pPr>
    </w:p>
    <w:p w:rsidRDefault="000B5AD1" w:rsidP="000B5AD1" w:rsidR="000B5AD1" w:rsidRPr="005D578C">
      <w:pPr>
        <w:rPr>
          <w:rFonts w:cs="Times New Roman" w:eastAsia="Times New Roman"/>
          <w:szCs w:val="24"/>
        </w:rPr>
      </w:pPr>
    </w:p>
    <w:p w:rsidRDefault="000B5AD1" w:rsidP="000B5AD1" w:rsidR="000B5AD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B5AD1" w:rsidP="000B5AD1" w:rsidR="000B5A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B5AD1" w:rsidP="000B5AD1" w:rsidR="000B5A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STUDIO NOVIGRAD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Novigrad, Podravska 15,</w:t>
      </w:r>
    </w:p>
    <w:p w:rsidRDefault="000B5AD1" w:rsidP="000B5AD1" w:rsidR="000B5AD1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>, Lika, Ispostava Poreč – Parenzo, Poreč, M. Vlašića 20,</w:t>
      </w:r>
    </w:p>
    <w:p w:rsidRDefault="000B5AD1" w:rsidP="000B5AD1" w:rsidR="000B5A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B5AD1" w:rsidP="000B5AD1" w:rsidR="000B5AD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 iz Opatije, M. Tita 49, </w:t>
      </w:r>
    </w:p>
    <w:p w:rsidRDefault="000B5AD1" w:rsidP="000B5AD1" w:rsidR="000B5AD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0B5AD1" w:rsidP="000B5AD1" w:rsidR="000B5A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0B5AD1" w:rsidP="000B5AD1" w:rsidR="000B5A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0B5AD1" w:rsidP="000B5AD1" w:rsidR="000B5AD1"/>
    <w:p w:rsidRDefault="000B5AD1" w:rsidP="000B5AD1" w:rsidR="000B5AD1"/>
    <w:p w:rsidRDefault="000B5AD1" w:rsidP="000B5AD1" w:rsidR="000B5AD1"/>
    <w:p w:rsidRDefault="000B5AD1" w:rsidP="000B5AD1" w:rsidR="000B5AD1"/>
    <w:p w:rsidRDefault="000B5AD1" w:rsidP="000B5AD1" w:rsidR="000B5AD1"/>
    <w:p w:rsidRDefault="000B5AD1" w:rsidP="000B5AD1" w:rsidR="000B5AD1"/>
    <w:p w:rsidRDefault="000B5AD1" w:rsidP="000B5AD1" w:rsidR="000B5AD1"/>
    <w:p w:rsidRDefault="000B5AD1" w:rsidP="000B5AD1" w:rsidR="000B5AD1"/>
    <w:p w:rsidRDefault="000B5AD1" w:rsidP="000B5AD1" w:rsidR="000B5AD1"/>
    <w:p w:rsidRDefault="000B5AD1" w:rsidP="000B5AD1" w:rsidR="000B5AD1"/>
    <w:p w:rsidRDefault="000B5AD1" w:rsidP="000B5AD1" w:rsidR="000B5AD1"/>
    <w:p w:rsidRDefault="000B5AD1" w:rsidP="000B5AD1" w:rsidR="000B5AD1"/>
    <w:p w:rsidRDefault="000B5AD1" w:rsidP="000B5AD1" w:rsidR="000B5AD1"/>
    <w:p w:rsidRDefault="000B5AD1" w:rsidP="000B5AD1" w:rsidR="000B5AD1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AD1" w:rsidP="000B5AD1" w:rsidR="000B5AD1">
      <w:r>
        <w:separator/>
      </w:r>
    </w:p>
  </w:endnote>
  <w:endnote w:id="0" w:type="continuationSeparator">
    <w:p w:rsidRDefault="000B5AD1" w:rsidP="000B5AD1" w:rsidR="000B5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AD1" w:rsidP="000B5AD1" w:rsidR="000B5AD1">
      <w:r>
        <w:separator/>
      </w:r>
    </w:p>
  </w:footnote>
  <w:footnote w:id="0" w:type="continuationSeparator">
    <w:p w:rsidRDefault="000B5AD1" w:rsidP="000B5AD1" w:rsidR="000B5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AD1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503D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St-175/2016-5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AD1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St-175/2016-5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B0F"/>
    <w:rsid w:val="000B5AD1"/>
    <w:rsid w:val="004F5027"/>
    <w:rsid w:val="00AC58EF"/>
    <w:rsid w:val="00AF30F9"/>
    <w:rsid w:val="00E503D9"/>
    <w:rsid w:val="00F90B0F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5AD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5AD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B5AD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5A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AD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5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5AD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D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03D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03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03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5AD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5AD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B5AD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5A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AD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5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5AD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D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03D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03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03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NOVIGRAD j.d.o.o. NOVIGRAD</izvorni_sadrzaj>
    <derivirana_varijabla naziv="DomainObject.Predmet.ProtustrankaFormated_1">  STUDIO NOVIGRAD j.d.o.o. NOVIGRAD</derivirana_varijabla>
  </DomainObject.Predmet.ProtustrankaFormated>
  <DomainObject.Predmet.ProtustrankaFormatedOIB>
    <izvorni_sadrzaj>  STUDIO NOVIGRAD j.d.o.o. NOVIGRAD, OIB 38838405702</izvorni_sadrzaj>
    <derivirana_varijabla naziv="DomainObject.Predmet.ProtustrankaFormatedOIB_1">  STUDIO NOVIGRAD j.d.o.o. NOVIGRAD, OIB 38838405702</derivirana_varijabla>
  </DomainObject.Predmet.ProtustrankaFormatedOIB>
  <DomainObject.Predmet.ProtustrankaFormatedWithAdress>
    <izvorni_sadrzaj> STUDIO NOVIGRAD j.d.o.o. NOVIGRAD, Podravska 15, 52466 Novigrad</izvorni_sadrzaj>
    <derivirana_varijabla naziv="DomainObject.Predmet.ProtustrankaFormatedWithAdress_1"> STUDIO NOVIGRAD j.d.o.o. NOVIGRAD, Podravska 15, 52466 Novigrad</derivirana_varijabla>
  </DomainObject.Predmet.ProtustrankaFormatedWithAdress>
  <DomainObject.Predmet.ProtustrankaFormatedWithAdressOIB>
    <izvorni_sadrzaj> STUDIO NOVIGRAD j.d.o.o. NOVIGRAD, OIB 38838405702, Podravska 15, 52466 Novigrad</izvorni_sadrzaj>
    <derivirana_varijabla naziv="DomainObject.Predmet.ProtustrankaFormatedWithAdressOIB_1"> STUDIO NOVIGRAD j.d.o.o. NOVIGRAD, OIB 38838405702, Podravska 15, 52466 Novigrad</derivirana_varijabla>
  </DomainObject.Predmet.ProtustrankaFormatedWithAdressOIB>
  <DomainObject.Predmet.ProtustrankaWithAdress>
    <izvorni_sadrzaj>STUDIO NOVIGRAD j.d.o.o. NOVIGRAD Podravska 15, 52466 Novigrad</izvorni_sadrzaj>
    <derivirana_varijabla naziv="DomainObject.Predmet.ProtustrankaWithAdress_1">STUDIO NOVIGRAD j.d.o.o. NOVIGRAD Podravska 15, 52466 Novigrad</derivirana_varijabla>
  </DomainObject.Predmet.ProtustrankaWithAdress>
  <DomainObject.Predmet.ProtustrankaWithAdressOIB>
    <izvorni_sadrzaj>STUDIO NOVIGRAD j.d.o.o. NOVIGRAD, OIB 38838405702, Podravska 15, 52466 Novigrad</izvorni_sadrzaj>
    <derivirana_varijabla naziv="DomainObject.Predmet.ProtustrankaWithAdressOIB_1">STUDIO NOVIGRAD j.d.o.o. NOVIGRAD, OIB 38838405702, Podravska 15, 52466 Novigrad</derivirana_varijabla>
  </DomainObject.Predmet.ProtustrankaWithAdressOIB>
  <DomainObject.Predmet.ProtustrankaNazivFormated>
    <izvorni_sadrzaj>STUDIO NOVIGRAD j.d.o.o. NOVIGRAD</izvorni_sadrzaj>
    <derivirana_varijabla naziv="DomainObject.Predmet.ProtustrankaNazivFormated_1">STUDIO NOVIGRAD j.d.o.o. NOVIGRAD</derivirana_varijabla>
  </DomainObject.Predmet.ProtustrankaNazivFormated>
  <DomainObject.Predmet.ProtustrankaNazivFormatedOIB>
    <izvorni_sadrzaj>STUDIO NOVIGRAD j.d.o.o. NOVIGRAD, OIB 38838405702</izvorni_sadrzaj>
    <derivirana_varijabla naziv="DomainObject.Predmet.ProtustrankaNazivFormatedOIB_1">STUDIO NOVIGRAD j.d.o.o. NOVIGRAD, OIB 38838405702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90096.15</izvorni_sadrzaj>
    <derivirana_varijabla naziv="DomainObject.Predmet.TrenutnaVrijednost_1">90096.15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NOVIGRAD j.d.o.o. NOVIGRAD</item>
    </izvorni_sadrzaj>
    <derivirana_varijabla naziv="DomainObject.Predmet.ProtuStrankaListFormated_1">
      <item>STUDIO NOVIGRAD j.d.o.o. NOVIGRAD</item>
    </derivirana_varijabla>
  </DomainObject.Predmet.ProtuStrankaListFormated>
  <DomainObject.Predmet.ProtuStrankaListFormatedOIB>
    <izvorni_sadrzaj>
      <item>STUDIO NOVIGRAD j.d.o.o. NOVIGRAD, OIB 38838405702</item>
    </izvorni_sadrzaj>
    <derivirana_varijabla naziv="DomainObject.Predmet.ProtuStrankaListFormatedOIB_1">
      <item>STUDIO NOVIGRAD j.d.o.o. NOVIGRAD, OIB 38838405702</item>
    </derivirana_varijabla>
  </DomainObject.Predmet.ProtuStrankaListFormatedOIB>
  <DomainObject.Predmet.ProtuStrankaListFormatedWithAdress>
    <izvorni_sadrzaj>
      <item>STUDIO NOVIGRAD j.d.o.o. NOVIGRAD, Podravska 15, 52466 Novigrad</item>
    </izvorni_sadrzaj>
    <derivirana_varijabla naziv="DomainObject.Predmet.ProtuStrankaListFormatedWithAdress_1">
      <item>STUDIO NOVIGRAD j.d.o.o. NOVIGRAD, Podravska 15, 52466 Novigrad</item>
    </derivirana_varijabla>
  </DomainObject.Predmet.ProtuStrankaListFormatedWithAdress>
  <DomainObject.Predmet.ProtuStrankaListFormatedWithAdressOIB>
    <izvorni_sadrzaj>
      <item>STUDIO NOVIGRAD j.d.o.o. NOVIGRAD, OIB 38838405702, Podravska 15, 52466 Novigrad</item>
    </izvorni_sadrzaj>
    <derivirana_varijabla naziv="DomainObject.Predmet.ProtuStrankaListFormatedWithAdressOIB_1">
      <item>STUDIO NOVIGRAD j.d.o.o. NOVIGRAD, OIB 38838405702, Podravska 15, 52466 Novigrad</item>
    </derivirana_varijabla>
  </DomainObject.Predmet.ProtuStrankaListFormatedWithAdressOIB>
  <DomainObject.Predmet.ProtuStrankaListNazivFormated>
    <izvorni_sadrzaj>
      <item>STUDIO NOVIGRAD j.d.o.o. NOVIGRAD</item>
    </izvorni_sadrzaj>
    <derivirana_varijabla naziv="DomainObject.Predmet.ProtuStrankaListNazivFormated_1">
      <item>STUDIO NOVIGRAD j.d.o.o. NOVIGRAD</item>
    </derivirana_varijabla>
  </DomainObject.Predmet.ProtuStrankaListNazivFormated>
  <DomainObject.Predmet.ProtuStrankaListNazivFormatedOIB>
    <izvorni_sadrzaj>
      <item>STUDIO NOVIGRAD j.d.o.o. NOVIGRAD, OIB 38838405702</item>
    </izvorni_sadrzaj>
    <derivirana_varijabla naziv="DomainObject.Predmet.ProtuStrankaListNazivFormatedOIB_1">
      <item>STUDIO NOVIGRAD j.d.o.o. NOVIGRAD, OIB 38838405702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NOVIGRAD j.d.o.o. NOVIGRAD</izvorni_sadrzaj>
    <derivirana_varijabla naziv="DomainObject.Predmet.ProtustrankaIDrugi_1">STUDIO NOVIGRAD j.d.o.o.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STUDIO NOVIGRAD j.d.o.o. NOVIGRAD, OIB 38838405702, Podravska 15, 52466 Novigrad</izvorni_sadrzaj>
    <derivirana_varijabla naziv="DomainObject.Predmet.ProtustrankaIDrugiAdressOIB_1">STUDIO NOVIGRAD j.d.o.o. NOVIGRAD, OIB 38838405702, Podravska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NOVIGRAD j.d.o.o. NOVIGRAD</item>
    </izvorni_sadrzaj>
    <derivirana_varijabla naziv="DomainObject.Predmet.SudioniciListNaziv_1">
      <item>FINANCIJSKA AGENCIJA, RC RIJEKA, PODRUŽNICA PULA, PULA</item>
      <item>STUDIO NOVIGRAD j.d.o.o.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STUDIO NOVIGRAD j.d.o.o. NOVIGRAD, OIB 38838405702, Podravska 15,52466 Novigrad</item>
    </izvorni_sadrzaj>
    <derivirana_varijabla naziv="DomainObject.Predmet.SudioniciListAdressOIB_1">
      <item>FINANCIJSKA AGENCIJA, RC RIJEKA, PODRUŽNICA PULA, PULA, OIB 85821130368, Giardini 5,52100 Pula</item>
      <item>STUDIO NOVIGRAD j.d.o.o. NOVIGRAD, OIB 38838405702, Podravska 15,52466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38838405702</item>
    </izvorni_sadrzaj>
    <derivirana_varijabla naziv="DomainObject.Predmet.SudioniciListNazivOIB_1">
      <item>, OIB 85821130368</item>
      <item>, OIB 38838405702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3025</properties:Characters>
  <properties:Lines>91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2016-04-14T06:55:00Z</dcterms:created>
  <dc:creator>Mihaela Kaligari</dc:creator>
  <cp:lastModifiedBy>Sanja Lakošeljac</cp:lastModifiedBy>
  <dcterms:modified xmlns:xsi="http://www.w3.org/2001/XMLSchema-instance" xsi:type="dcterms:W3CDTF">2016-04-14T06:56:00Z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