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e048" w14:paraId="d05e048" w:rsidRDefault="00110B7F" w:rsidP="001940FB" w:rsidR="00110B7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06316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10B7F" w:rsidP="00AA6BCF" w:rsidR="00110B7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110B7F" w:rsidR="00110B7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110B7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10B7F" w:rsidP="00110B7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10B7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10B7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JURICA FAVRO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10B7F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1.773.182,22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1.620.782,22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152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10B7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10B7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10B7F" w:rsidRPr="00110B7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10B7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005C8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05C8C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43C3" w:rsidP="003643C3" w:rsidR="00AA6BCF" w:rsidRPr="00005C8C">
            <w:pPr>
              <w:spacing w:after="0"/>
              <w:jc w:val="both"/>
              <w:rPr>
                <w:rFonts w:cs="Calibri" w:hAnsi="Calibri" w:ascii="Calibri"/>
              </w:rPr>
            </w:pPr>
            <w:r w:rsidRPr="00005C8C">
              <w:rPr>
                <w:rFonts w:cs="Calibri" w:hAnsi="Calibri" w:ascii="Calibri"/>
              </w:rPr>
              <w:t>Jurica Favro</w:t>
            </w:r>
            <w:r w:rsidR="00F20B3B" w:rsidRPr="00005C8C">
              <w:rPr>
                <w:rFonts w:cs="Calibri" w:hAnsi="Calibri" w:ascii="Calibri"/>
              </w:rPr>
              <w:t xml:space="preserve">, </w:t>
            </w:r>
            <w:r w:rsidRPr="00005C8C">
              <w:rPr>
                <w:rFonts w:cs="Calibri" w:hAnsi="Calibri" w:ascii="Calibri"/>
              </w:rPr>
              <w:t>Vukovarska 60</w:t>
            </w:r>
            <w:r w:rsidR="00783BFB" w:rsidRPr="00005C8C">
              <w:rPr>
                <w:rFonts w:cs="Calibri" w:hAnsi="Calibri" w:ascii="Calibri"/>
              </w:rPr>
              <w:t xml:space="preserve">, </w:t>
            </w:r>
            <w:r w:rsidR="00575392" w:rsidRPr="00005C8C">
              <w:rPr>
                <w:rFonts w:cs="Calibri" w:hAnsi="Calibri" w:ascii="Calibri"/>
              </w:rPr>
              <w:t>S</w:t>
            </w:r>
            <w:r w:rsidRPr="00005C8C">
              <w:rPr>
                <w:rFonts w:cs="Calibri" w:hAnsi="Calibri" w:ascii="Calibri"/>
              </w:rPr>
              <w:t>plit</w:t>
            </w:r>
            <w:r w:rsidR="00575392" w:rsidRPr="00005C8C">
              <w:rPr>
                <w:rFonts w:cs="Calibri" w:hAnsi="Calibri" w:ascii="Calibri"/>
              </w:rPr>
              <w:t>,</w:t>
            </w:r>
            <w:r w:rsidR="003C5AF8" w:rsidRPr="00005C8C">
              <w:rPr>
                <w:rFonts w:cs="Calibri" w:hAnsi="Calibri" w:ascii="Calibri"/>
              </w:rPr>
              <w:t xml:space="preserve"> </w:t>
            </w:r>
            <w:r w:rsidR="003A5883" w:rsidRPr="00005C8C">
              <w:rPr>
                <w:rFonts w:cs="Calibri" w:hAnsi="Calibri" w:ascii="Calibri"/>
              </w:rPr>
              <w:t>OIB:</w:t>
            </w:r>
            <w:r w:rsidR="00E43846" w:rsidRPr="00005C8C">
              <w:rPr>
                <w:rFonts w:cs="Calibri" w:hAnsi="Calibri" w:ascii="Calibri"/>
              </w:rPr>
              <w:t xml:space="preserve"> </w:t>
            </w:r>
            <w:r w:rsidRPr="00005C8C">
              <w:rPr>
                <w:rFonts w:cs="Calibri" w:hAnsi="Calibri" w:ascii="Calibri"/>
              </w:rPr>
              <w:t>34011209864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43C3" w:rsidP="003643C3" w:rsidR="003643C3" w:rsidRPr="00005C8C">
            <w:pPr>
              <w:rPr>
                <w:rFonts w:cs="Calibri" w:hAnsi="Calibri" w:ascii="Calibri"/>
              </w:rPr>
            </w:pPr>
            <w:r w:rsidRPr="00005C8C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005C8C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005C8C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643C3" w:rsidP="00AA6BCF" w:rsidR="00AA6BCF" w:rsidRPr="00005C8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05C8C">
              <w:rPr>
                <w:rFonts w:cs="Calibri" w:hAnsi="Calibri" w:ascii="Calibri"/>
              </w:rPr>
              <w:t>1.773.182,22</w:t>
            </w:r>
            <w:r w:rsidR="00783BFB" w:rsidRPr="00005C8C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005C8C">
            <w:pPr>
              <w:spacing w:after="0"/>
              <w:rPr>
                <w:rFonts w:cs="Calibri" w:hAnsi="Calibri" w:ascii="Calibri"/>
              </w:rPr>
            </w:pPr>
          </w:p>
          <w:p w:rsidRDefault="003643C3" w:rsidP="00AA6BCF" w:rsidR="00AA6BCF" w:rsidRPr="00005C8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05C8C">
              <w:rPr>
                <w:rFonts w:cs="Calibri" w:hAnsi="Calibri" w:ascii="Calibri"/>
              </w:rPr>
              <w:t>1.620.782,22</w:t>
            </w:r>
            <w:r w:rsidR="00783BFB" w:rsidRPr="00005C8C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005C8C">
            <w:pPr>
              <w:spacing w:after="0"/>
              <w:rPr>
                <w:rFonts w:cs="Calibri" w:hAnsi="Calibri" w:ascii="Calibri"/>
              </w:rPr>
            </w:pPr>
          </w:p>
          <w:p w:rsidRDefault="003643C3" w:rsidP="003643C3" w:rsidR="00AA6BCF" w:rsidRPr="00005C8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05C8C">
              <w:rPr>
                <w:rFonts w:cs="Calibri" w:hAnsi="Calibri" w:ascii="Calibri"/>
              </w:rPr>
              <w:t>152</w:t>
            </w:r>
            <w:r w:rsidR="00575392" w:rsidRPr="00005C8C">
              <w:rPr>
                <w:rFonts w:cs="Calibri" w:hAnsi="Calibri" w:ascii="Calibri"/>
              </w:rPr>
              <w:t>.</w:t>
            </w:r>
            <w:r w:rsidRPr="00005C8C">
              <w:rPr>
                <w:rFonts w:cs="Calibri" w:hAnsi="Calibri" w:ascii="Calibri"/>
              </w:rPr>
              <w:t>4</w:t>
            </w:r>
            <w:r w:rsidR="00575392" w:rsidRPr="00005C8C">
              <w:rPr>
                <w:rFonts w:cs="Calibri" w:hAnsi="Calibri" w:ascii="Calibri"/>
              </w:rPr>
              <w:t>00,00</w:t>
            </w:r>
            <w:r w:rsidR="00F20B3B" w:rsidRPr="00005C8C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D38D1" w:rsidP="002D38D1" w:rsidR="002D38D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54C85" w:rsidP="002D38D1" w:rsidR="002D38D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8D1" w:rsidP="002D38D1" w:rsidR="002D38D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D38D1" w:rsidP="002D38D1" w:rsidR="002D38D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D38D1" w:rsidP="002D38D1" w:rsidR="002D38D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D38D1" w:rsidP="002D38D1" w:rsidR="002D38D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D38D1" w:rsidP="002D38D1" w:rsidR="002D38D1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081" w:rsidR="00C22081">
      <w:pPr>
        <w:spacing w:after="0"/>
      </w:pPr>
      <w:r>
        <w:separator/>
      </w:r>
    </w:p>
  </w:endnote>
  <w:endnote w:id="0" w:type="continuationSeparator">
    <w:p w:rsidRDefault="00C22081" w:rsidR="00C220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3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081" w:rsidR="00C22081">
      <w:pPr>
        <w:spacing w:after="0"/>
      </w:pPr>
      <w:r>
        <w:separator/>
      </w:r>
    </w:p>
  </w:footnote>
  <w:footnote w:id="0" w:type="continuationSeparator">
    <w:p w:rsidRDefault="00C22081" w:rsidR="00C2208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0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5C8C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0F7F86"/>
    <w:rsid w:val="0010046D"/>
    <w:rsid w:val="00100CEA"/>
    <w:rsid w:val="00100EFA"/>
    <w:rsid w:val="00110B7F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8D1"/>
    <w:rsid w:val="002D6F3E"/>
    <w:rsid w:val="002E671A"/>
    <w:rsid w:val="002F00EB"/>
    <w:rsid w:val="002F08B7"/>
    <w:rsid w:val="002F3471"/>
    <w:rsid w:val="00305519"/>
    <w:rsid w:val="00310F24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4C85"/>
    <w:rsid w:val="00356B0C"/>
    <w:rsid w:val="00357FA9"/>
    <w:rsid w:val="00362E9D"/>
    <w:rsid w:val="00363BF9"/>
    <w:rsid w:val="003643C3"/>
    <w:rsid w:val="003653F5"/>
    <w:rsid w:val="00366869"/>
    <w:rsid w:val="00367249"/>
    <w:rsid w:val="00371310"/>
    <w:rsid w:val="00372EC9"/>
    <w:rsid w:val="00380458"/>
    <w:rsid w:val="003812C3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1E70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231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16"/>
    <w:rsid w:val="0060637A"/>
    <w:rsid w:val="006077AC"/>
    <w:rsid w:val="00612C8D"/>
    <w:rsid w:val="006177EB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078F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6305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081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6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30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30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30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30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6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30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30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30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30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27249-EAE8-4E7E-9237-0571030E1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1448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2018-08-23T11:40:00Z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St-651/2017-196 / Podnesak - Podnesak (-196.docx)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