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476e" w14:paraId="fba476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631CB">
        <w:t>781</w:t>
      </w:r>
      <w:r w:rsidR="006B338C">
        <w:t>/1</w:t>
      </w:r>
      <w:r w:rsidR="00664993">
        <w:t>6</w:t>
      </w:r>
      <w:r w:rsidR="006B338C">
        <w:t>-</w:t>
      </w:r>
      <w:r w:rsidR="003631CB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B794E">
        <w:t>DUO PEKA BIOGRAD d.o.o., Biograd Na Moru, Dugootočka bb</w:t>
      </w:r>
      <w:r w:rsidR="00C23D62">
        <w:t xml:space="preserve">, OIB: </w:t>
      </w:r>
      <w:r w:rsidR="006B794E">
        <w:t>42178063897</w:t>
      </w:r>
      <w:r w:rsidR="006B338C">
        <w:t xml:space="preserve">, </w:t>
      </w:r>
      <w:r w:rsidR="006B794E">
        <w:t>0</w:t>
      </w:r>
      <w:r w:rsidR="007A0777">
        <w:t>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6B794E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6B794E">
        <w:t xml:space="preserve">DUO PEKA BIOGRAD d.o.o., Biograd Na Moru, Dugootočka bb, OIB: 42178063897 </w:t>
      </w:r>
      <w:r w:rsidR="007A0777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C23D62">
        <w:t>18</w:t>
      </w:r>
      <w:r w:rsidR="003B23F0">
        <w:t xml:space="preserve">. </w:t>
      </w:r>
      <w:r w:rsidR="00CE4BDA">
        <w:t>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CE4BDA">
        <w:t>DUO PEKA BIOGRAD d.o.o., Biograd Na Moru</w:t>
      </w:r>
      <w:r w:rsidR="006B794E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7A0777">
        <w:t>16</w:t>
      </w:r>
      <w:r w:rsidR="00CE4BDA">
        <w:t>. lipnja 2016</w:t>
      </w:r>
      <w:r w:rsidR="00513B95">
        <w:t>.</w:t>
      </w:r>
      <w:r w:rsidR="006B794E">
        <w:t>godine</w:t>
      </w:r>
      <w:r w:rsidR="00513B95">
        <w:t xml:space="preserve"> </w:t>
      </w:r>
      <w:r w:rsidR="007A0777">
        <w:t xml:space="preserve">zastupnik po zakonu stečajnog dužnika je dostavio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7A0777">
        <w:t>23. svibnja</w:t>
      </w:r>
      <w:r w:rsidR="006B794E">
        <w:t xml:space="preserve"> 2016</w:t>
      </w:r>
      <w:r w:rsidR="00513B95">
        <w:t xml:space="preserve">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7A0777">
        <w:t>05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BDA" w:rsidP="00DF177E" w:rsidR="00CE4BDA">
      <w:r>
        <w:separator/>
      </w:r>
    </w:p>
  </w:endnote>
  <w:endnote w:id="0" w:type="continuationSeparator">
    <w:p w:rsidRDefault="00CE4BDA" w:rsidP="00DF177E" w:rsidR="00CE4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3E" w:rsidR="007920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3E" w:rsidR="0079203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3E" w:rsidR="007920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BDA" w:rsidP="00DF177E" w:rsidR="00CE4BDA">
      <w:r>
        <w:separator/>
      </w:r>
    </w:p>
  </w:footnote>
  <w:footnote w:id="0" w:type="continuationSeparator">
    <w:p w:rsidRDefault="00CE4BDA" w:rsidP="00DF177E" w:rsidR="00CE4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3E" w:rsidR="007920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CE4BDA" w:rsidP="00DF177E" w:rsidR="00CE4BDA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CF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9203E">
          <w:t>781</w:t>
        </w:r>
        <w:r>
          <w:t>/16-12</w:t>
        </w:r>
      </w:p>
      <w:p w:rsidRDefault="00666CFA" w:rsidR="00CE4BDA">
        <w:pPr>
          <w:pStyle w:val="Zaglavlje"/>
          <w:jc w:val="center"/>
        </w:pPr>
      </w:p>
    </w:sdtContent>
  </w:sdt>
  <w:p w:rsidRDefault="00CE4BDA" w:rsidR="00CE4BD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3E" w:rsidR="007920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631CB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66CFA"/>
    <w:rsid w:val="0069338A"/>
    <w:rsid w:val="006B338C"/>
    <w:rsid w:val="006B794E"/>
    <w:rsid w:val="006D5987"/>
    <w:rsid w:val="006D6236"/>
    <w:rsid w:val="00745785"/>
    <w:rsid w:val="0079203E"/>
    <w:rsid w:val="007A0777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Original spisa u ref. 1.</izvorni_sadrzaj>
    <derivirana_varijabla naziv="DomainObject.Predmet.PrimjedbaSuca_1">Kopija spisa po žalbi na VTS 17.06.16.
Original spisa u ref.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PEKA BIOGRAD društvo s ograničenom odgovornošću za proizvodnju i trgovinu</izvorni_sadrzaj>
    <derivirana_varijabla naziv="DomainObject.Predmet.ProtustrankaFormated_1">  DUO PEKA BIOGRAD društvo s ograničenom odgovornošću za proizvodnju i trgovinu</derivirana_varijabla>
  </DomainObject.Predmet.ProtustrankaFormated>
  <DomainObject.Predmet.ProtustrankaFormatedOIB>
    <izvorni_sadrzaj>  DUO PEKA BIOGRAD društvo s ograničenom odgovornošću za proizvodnju i trgovinu, OIB 42178063897</izvorni_sadrzaj>
    <derivirana_varijabla naziv="DomainObject.Predmet.ProtustrankaFormatedOIB_1">  DUO PEKA BIOGRAD društvo s ograničenom odgovornošću za proizvodnju i trgovinu, OIB 42178063897</derivirana_varijabla>
  </DomainObject.Predmet.ProtustrankaFormatedOIB>
  <DomainObject.Predmet.ProtustrankaFormatedWithAdress>
    <izvorni_sadrzaj> DUO PEKA BIOGRAD društvo s ograničenom odgovornošću za proizvodnju i trgovinu, Dugootočka/bb, 23210 Biograd Na Moru</izvorni_sadrzaj>
    <derivirana_varijabla naziv="DomainObject.Predmet.ProtustrankaFormatedWithAdress_1"> DUO PEKA BIOGRAD društvo s ograničenom odgovornošću za proizvodnju i trgovinu, Dugootočka/bb, 23210 Biograd Na Moru</derivirana_varijabla>
  </DomainObject.Predmet.ProtustrankaFormatedWithAdress>
  <DomainObject.Predmet.ProtustrankaFormatedWithAdressOIB>
    <izvorni_sadrzaj> DUO PEKA BIOGRAD društvo s ograničenom odgovornošću za proizvodnju i trgovinu, OIB 42178063897, Dugootočka/bb, 23210 Biograd Na Moru</izvorni_sadrzaj>
    <derivirana_varijabla naziv="DomainObject.Predmet.ProtustrankaFormatedWithAdressOIB_1"> DUO PEKA BIOGRAD društvo s ograničenom odgovornošću za proizvodnju i trgovinu, OIB 42178063897, Dugootočka/bb, 23210 Biograd Na Moru</derivirana_varijabla>
  </DomainObject.Predmet.ProtustrankaFormatedWithAdressOIB>
  <DomainObject.Predmet.ProtustrankaWithAdress>
    <izvorni_sadrzaj>DUO PEKA BIOGRAD društvo s ograničenom odgovornošću za proizvodnju i trgovinu Dugootočka/bb, 23210 Biograd Na Moru</izvorni_sadrzaj>
    <derivirana_varijabla naziv="DomainObject.Predmet.ProtustrankaWithAdress_1">DUO PEKA BIOGRAD društvo s ograničenom odgovornošću za proizvodnju i trgovinu Dugootočka/bb, 23210 Biograd Na Moru</derivirana_varijabla>
  </DomainObject.Predmet.ProtustrankaWithAdress>
  <DomainObject.Predmet.ProtustrankaWithAdressOIB>
    <izvorni_sadrzaj>DUO PEKA BIOGRAD društvo s ograničenom odgovornošću za proizvodnju i trgovinu, OIB 42178063897, Dugootočka/bb, 23210 Biograd Na Moru</izvorni_sadrzaj>
    <derivirana_varijabla naziv="DomainObject.Predmet.ProtustrankaWithAdressOIB_1">DUO PEKA BIOGRAD društvo s ograničenom odgovornošću za proizvodnju i trgovinu, OIB 42178063897, Dugootočka/bb, 23210 Biograd Na Moru</derivirana_varijabla>
  </DomainObject.Predmet.ProtustrankaWithAdressOIB>
  <DomainObject.Predmet.ProtustrankaNazivFormated>
    <izvorni_sadrzaj>DUO PEKA BIOGRAD društvo s ograničenom odgovornošću za proizvodnju i trgovinu</izvorni_sadrzaj>
    <derivirana_varijabla naziv="DomainObject.Predmet.ProtustrankaNazivFormated_1">DUO PEKA BIOGRAD društvo s ograničenom odgovornošću za proizvodnju i trgovinu</derivirana_varijabla>
  </DomainObject.Predmet.ProtustrankaNazivFormated>
  <DomainObject.Predmet.ProtustrankaNazivFormatedOIB>
    <izvorni_sadrzaj>DUO PEKA BIOGRAD društvo s ograničenom odgovornošću za proizvodnju i trgovinu, OIB 42178063897</izvorni_sadrzaj>
    <derivirana_varijabla naziv="DomainObject.Predmet.ProtustrankaNazivFormatedOIB_1">DUO PEKA BIOGRAD društvo s ograničenom odgovornošću za proizvodnju i trgovinu, OIB 42178063897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lipnja 2016.</izvorni_sadrzaj>
    <derivirana_varijabla naziv="DomainObject.Predmet.SpisIzvanSuda.DatumIzlazaSpisa_1">17.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176115.78</izvorni_sadrzaj>
    <derivirana_varijabla naziv="DomainObject.Predmet.TrenutnaVrijednost_1">176115.78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DUO PEKA BIOGRAD društvo s ograničenom odgovornošću za proizvodnju i trgovinu</item>
    </izvorni_sadrzaj>
    <derivirana_varijabla naziv="DomainObject.Predmet.ProtuStrankaListFormated_1">
      <item>DUO PEKA BIOGRAD društvo s ograničenom odgovornošću za proizvodnju i trgovinu</item>
    </derivirana_varijabla>
  </DomainObject.Predmet.ProtuStrankaListFormated>
  <DomainObject.Predmet.ProtuStrankaListFormatedOIB>
    <izvorni_sadrzaj>
      <item>DUO PEKA BIOGRAD društvo s ograničenom odgovornošću za proizvodnju i trgovinu, OIB 42178063897</item>
    </izvorni_sadrzaj>
    <derivirana_varijabla naziv="DomainObject.Predmet.ProtuStrankaListFormatedOIB_1">
      <item>DUO PEKA BIOGRAD društvo s ograničenom odgovornošću za proizvodnju i trgovinu, OIB 42178063897</item>
    </derivirana_varijabla>
  </DomainObject.Predmet.ProtuStrankaListFormatedOIB>
  <DomainObject.Predmet.ProtuStrankaListFormatedWithAdress>
    <izvorni_sadrzaj>
      <item>DUO PEKA BIOGRAD društvo s ograničenom odgovornošću za proizvodnju i trgovinu, Dugootočka/bb, 23210 Biograd Na Moru</item>
    </izvorni_sadrzaj>
    <derivirana_varijabla naziv="DomainObject.Predmet.ProtuStrankaListFormatedWithAdress_1">
      <item>DUO PEKA BIOGRAD društvo s ograničenom odgovornošću za proizvodnju i trgovinu, Dugootočka/bb, 23210 Biograd Na Moru</item>
    </derivirana_varijabla>
  </DomainObject.Predmet.ProtuStrankaListFormatedWithAdress>
  <DomainObject.Predmet.ProtuStrankaListFormatedWithAdressOIB>
    <izvorni_sadrzaj>
      <item>DUO PEKA BIOGRAD društvo s ograničenom odgovornošću za proizvodnju i trgovinu, OIB 42178063897, Dugootočka/bb, 23210 Biograd Na Moru</item>
    </izvorni_sadrzaj>
    <derivirana_varijabla naziv="DomainObject.Predmet.ProtuStrankaListFormatedWithAdressOIB_1">
      <item>DUO PEKA BIOGRAD društvo s ograničenom odgovornošću za proizvodnju i trgovinu, OIB 42178063897, Dugootočka/bb, 23210 Biograd Na Moru</item>
    </derivirana_varijabla>
  </DomainObject.Predmet.ProtuStrankaListFormatedWithAdressOIB>
  <DomainObject.Predmet.ProtuStrankaListNazivFormated>
    <izvorni_sadrzaj>
      <item>DUO PEKA BIOGRAD društvo s ograničenom odgovornošću za proizvodnju i trgovinu</item>
    </izvorni_sadrzaj>
    <derivirana_varijabla naziv="DomainObject.Predmet.ProtuStrankaListNazivFormated_1">
      <item>DUO PEKA BIOGRAD društvo s ograničenom odgovornošću za proizvodnju i trgovinu</item>
    </derivirana_varijabla>
  </DomainObject.Predmet.ProtuStrankaListNazivFormated>
  <DomainObject.Predmet.ProtuStrankaListNazivFormatedOIB>
    <izvorni_sadrzaj>
      <item>DUO PEKA BIOGRAD društvo s ograničenom odgovornošću za proizvodnju i trgovinu, OIB 42178063897</item>
    </izvorni_sadrzaj>
    <derivirana_varijabla naziv="DomainObject.Predmet.ProtuStrankaListNazivFormatedOIB_1">
      <item>DUO PEKA BIOGRAD društvo s ograničenom odgovornošću za proizvodnju i trgovinu, OIB 42178063897</item>
    </derivirana_varijabla>
  </DomainObject.Predmet.ProtuStrankaListNazivFormatedOIB>
  <DomainObject.Predmet.OstaliListFormated>
    <izvorni_sadrzaj>
      <item>Denis Zorić</item>
    </izvorni_sadrzaj>
    <derivirana_varijabla naziv="DomainObject.Predmet.OstaliListFormated_1">
      <item>Denis Zorić</item>
    </derivirana_varijabla>
  </DomainObject.Predmet.OstaliListFormated>
  <DomainObject.Predmet.OstaliListFormatedOIB>
    <izvorni_sadrzaj>
      <item>Denis Zorić, OIB 78408256780</item>
    </izvorni_sadrzaj>
    <derivirana_varijabla naziv="DomainObject.Predmet.OstaliListFormatedOIB_1">
      <item>Denis Zorić, OIB 78408256780</item>
    </derivirana_varijabla>
  </DomainObject.Predmet.OstaliListFormatedOIB>
  <DomainObject.Predmet.OstaliListFormatedWithAdress>
    <izvorni_sadrzaj>
      <item>Denis Zorić, Ivana Meštrovića 39, 23210 Biograd Na Moru</item>
    </izvorni_sadrzaj>
    <derivirana_varijabla naziv="DomainObject.Predmet.OstaliListFormatedWithAdress_1">
      <item>Denis Zorić, Ivana Meštrovića 39, 23210 Biograd Na Moru</item>
    </derivirana_varijabla>
  </DomainObject.Predmet.OstaliListFormatedWithAdress>
  <DomainObject.Predmet.OstaliListFormatedWithAdressOIB>
    <izvorni_sadrzaj>
      <item>Denis Zorić, OIB 78408256780, Ivana Meštrovića 39, 23210 Biograd Na Moru</item>
    </izvorni_sadrzaj>
    <derivirana_varijabla naziv="DomainObject.Predmet.OstaliListFormatedWithAdressOIB_1">
      <item>Denis Zorić, OIB 78408256780, Ivana Meštrovića 39, 23210 Biograd Na Moru</item>
    </derivirana_varijabla>
  </DomainObject.Predmet.OstaliListFormatedWithAdressOIB>
  <DomainObject.Predmet.OstaliListNazivFormated>
    <izvorni_sadrzaj>
      <item>Denis Zorić</item>
    </izvorni_sadrzaj>
    <derivirana_varijabla naziv="DomainObject.Predmet.OstaliListNazivFormated_1">
      <item>Denis Zorić</item>
    </derivirana_varijabla>
  </DomainObject.Predmet.OstaliListNazivFormated>
  <DomainObject.Predmet.OstaliListNazivFormatedOIB>
    <izvorni_sadrzaj>
      <item>Denis Zorić, OIB 78408256780</item>
    </izvorni_sadrzaj>
    <derivirana_varijabla naziv="DomainObject.Predmet.OstaliListNazivFormatedOIB_1">
      <item>Denis Zorić, OIB 78408256780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DUO PEKA BIOGRAD društvo s ograničenom odgovornošću za proizvodnju i trgovinu</izvorni_sadrzaj>
    <derivirana_varijabla naziv="DomainObject.Predmet.ProtustrankaIDrugi_1">DUO PEKA BIOGRAD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DUO PEKA BIOGRAD društvo s ograničenom odgovornošću za proizvodnju i trgovinu, OIB 42178063897, Dugootočka/bb, 23210 Biograd Na Moru</izvorni_sadrzaj>
    <derivirana_varijabla naziv="DomainObject.Predmet.ProtustrankaIDrugiAdressOIB_1">DUO PEKA BIOGRAD društvo s ograničenom odgovornošću za proizvodnju i trgovinu, OIB 42178063897, Dugootočka/bb,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DUO PEKA BIOGRAD društvo s ograničenom odgovornošću za proizvodnju i trgovinu</item>
      <item>Denis Zorić</item>
    </izvorni_sadrzaj>
    <derivirana_varijabla naziv="DomainObject.Predmet.SudioniciListNaziv_1">
      <item>Financijska agencija</item>
      <item>DUO PEKA BIOGRAD društvo s ograničenom odgovornošću za proizvodnju i trgovinu</item>
      <item>Denis Zorić</item>
    </derivirana_varijabla>
  </DomainObject.Predmet.SudioniciListNaziv>
  <DomainObject.Predmet.SudioniciListAdressOIB>
    <izvorni_sadrzaj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izvorni_sadrzaj>
    <derivirana_varijabla naziv="DomainObject.Predmet.SudioniciListAdressOIB_1"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42178063897</item>
      <item>, OIB 78408256780</item>
    </izvorni_sadrzaj>
    <derivirana_varijabla naziv="DomainObject.Predmet.SudioniciListNazivOIB_1">
      <item>, OIB 85821130368</item>
      <item>, OIB 42178063897</item>
      <item>, OIB 78408256780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323</properties:Words>
  <properties:Characters>1611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2016-07-04T10:56:00Z</dcterms:created>
  <dc:creator>Ardena Bajlo</dc:creator>
  <cp:lastModifiedBy>wsadmin</cp:lastModifiedBy>
  <cp:lastPrinted>2016-05-20T09:24:00Z</cp:lastPrinted>
  <dcterms:modified xmlns:xsi="http://www.w3.org/2001/XMLSchema-instance" xsi:type="dcterms:W3CDTF">2016-07-08T09:02:00Z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