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2ab9" w14:paraId="8402ab9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F40B91" w:rsidRPr="00D55B6A">
        <w:rPr>
          <w:sz w:val="24"/>
        </w:rPr>
        <w:t>-</w:t>
      </w:r>
      <w:r w:rsidR="00E80FBF">
        <w:rPr>
          <w:sz w:val="24"/>
        </w:rPr>
        <w:t>3301</w:t>
      </w:r>
      <w:r w:rsidR="000727E0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E80FBF">
        <w:rPr>
          <w:sz w:val="24"/>
          <w:szCs w:val="24"/>
        </w:rPr>
        <w:t>ZAKLADA ZA ZAŠTITU I RAZVOJ PODSLJEMENSKOG KRAJA, OIB:24474978786, Zagreb, Kulmerska 19</w:t>
      </w:r>
      <w:r w:rsidRPr="00F40B91">
        <w:rPr>
          <w:sz w:val="24"/>
          <w:szCs w:val="24"/>
        </w:rPr>
        <w:t xml:space="preserve"> </w:t>
      </w:r>
      <w:r w:rsidR="000727E0">
        <w:rPr>
          <w:sz w:val="24"/>
          <w:szCs w:val="24"/>
        </w:rPr>
        <w:t>dana 12</w:t>
      </w:r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80FBF">
        <w:rPr>
          <w:sz w:val="24"/>
          <w:szCs w:val="24"/>
        </w:rPr>
        <w:t xml:space="preserve"> ZAKLADA ZA ZAŠTITU I RAZVOJ PODSLJEMENSKOG KRAJA, OIB:24474978786, Zagreb, Kulmerska 19</w:t>
      </w:r>
      <w:r w:rsidR="00E80FBF" w:rsidRPr="00F40B91">
        <w:rPr>
          <w:sz w:val="24"/>
          <w:szCs w:val="24"/>
        </w:rPr>
        <w:t xml:space="preserve"> </w:t>
      </w:r>
      <w:r w:rsidR="00CC56A4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E80FB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80FBF">
        <w:rPr>
          <w:sz w:val="24"/>
          <w:szCs w:val="24"/>
        </w:rPr>
        <w:t>ZAKLADA ZA ZAŠTITU I RAZVOJ PODSLJEMENSKOG KRAJA, OIB:24474978786, Zagreb, Kulmerska 19</w:t>
      </w:r>
      <w:r w:rsidR="00E80FBF" w:rsidRPr="00F40B91">
        <w:rPr>
          <w:sz w:val="24"/>
          <w:szCs w:val="24"/>
        </w:rPr>
        <w:t xml:space="preserve"> </w:t>
      </w:r>
      <w:r w:rsidR="00E80FB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0727E0" w:rsidR="00775D92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0727E0">
        <w:rPr>
          <w:sz w:val="24"/>
          <w:szCs w:val="24"/>
        </w:rPr>
        <w:t xml:space="preserve"> 12</w:t>
      </w:r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8A6421" w:rsidP="000727E0" w:rsidR="008A6421">
      <w:pPr>
        <w:jc w:val="right"/>
        <w:rPr>
          <w:sz w:val="24"/>
          <w:szCs w:val="24"/>
        </w:rPr>
      </w:pPr>
      <w:r>
        <w:rPr>
          <w:sz w:val="24"/>
          <w:szCs w:val="24"/>
        </w:rPr>
        <w:t>Marija Jurdana</w:t>
      </w:r>
    </w:p>
    <w:p w:rsidRDefault="006E7ACF" w:rsidP="000727E0" w:rsidR="006E7ACF">
      <w:pPr>
        <w:jc w:val="right"/>
        <w:rPr>
          <w:sz w:val="24"/>
          <w:szCs w:val="24"/>
        </w:rPr>
      </w:pP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53A17" w:rsidR="00C53A17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  <w:r w:rsidR="00C53A17">
        <w:rPr>
          <w:sz w:val="24"/>
          <w:szCs w:val="24"/>
        </w:rPr>
        <w:t>DNA:</w:t>
      </w:r>
    </w:p>
    <w:p w:rsidRDefault="00E80FBF" w:rsidP="00E80FBF" w:rsidR="00E80FBF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>
        <w:rPr>
          <w:sz w:val="24"/>
          <w:szCs w:val="24"/>
        </w:rPr>
        <w:t xml:space="preserve">zmo, </w:t>
      </w:r>
      <w:r w:rsidRPr="00EA0B89">
        <w:rPr>
          <w:sz w:val="24"/>
          <w:szCs w:val="24"/>
        </w:rPr>
        <w:t>Zagreb, Trpimirova 4</w:t>
      </w:r>
    </w:p>
    <w:p w:rsidRDefault="00E80FBF" w:rsidP="00E80FBF" w:rsidR="00E80FBF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 15 dana</w:t>
      </w:r>
    </w:p>
    <w:p w:rsidRDefault="00E80FBF" w:rsidP="00E80FBF" w:rsidR="00E80FBF" w:rsidRPr="00C17C50">
      <w:pPr>
        <w:jc w:val="both"/>
        <w:rPr>
          <w:sz w:val="24"/>
          <w:szCs w:val="24"/>
        </w:rPr>
      </w:pPr>
      <w:r w:rsidRPr="00C17C50">
        <w:rPr>
          <w:sz w:val="24"/>
          <w:szCs w:val="24"/>
        </w:rPr>
        <w:t xml:space="preserve">uvezati izvod </w:t>
      </w:r>
    </w:p>
    <w:p w:rsidRDefault="00C53A17" w:rsidP="00C53A17" w:rsidR="00C53A17">
      <w:pPr>
        <w:jc w:val="both"/>
        <w:rPr>
          <w:sz w:val="24"/>
          <w:szCs w:val="24"/>
        </w:rPr>
      </w:pPr>
    </w:p>
    <w:p w:rsidRDefault="00B84C1C" w:rsidP="00CF56FE" w:rsidR="00B84C1C">
      <w:pPr>
        <w:jc w:val="both"/>
        <w:rPr>
          <w:sz w:val="24"/>
        </w:rPr>
      </w:pPr>
    </w:p>
    <w:sectPr w:rsidSect="00E60C00" w:rsidR="00B84C1C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23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727E0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0F78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34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7ACF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43F79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6421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B2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3A17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56A4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3289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0FBF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23C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3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3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3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3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3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23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3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3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3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3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3301</izvorni_sadrzaj>
    <derivirana_varijabla naziv="DomainObject.Predmet.Broj_1">3301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St-3301/2015</izvorni_sadrzaj>
    <derivirana_varijabla naziv="DomainObject.Predmet.OznakaBroj_1">St-3301/2015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ZAKLADA ZA ZAŠTITU I RAZVOJ PODSLJEMENSKOG KRAJA</izvorni_sadrzaj>
    <derivirana_varijabla naziv="DomainObject.Predmet.ProtustrankaFormated_1">  ZAKLADA ZA ZAŠTITU I RAZVOJ PODSLJEMENSKOG KRAJA</derivirana_varijabla>
  </DomainObject.Predmet.ProtustrankaFormated>
  <DomainObject.Predmet.ProtustrankaFormatedOIB>
    <izvorni_sadrzaj>  ZAKLADA ZA ZAŠTITU I RAZVOJ PODSLJEMENSKOG KRAJA, OIB 24474978786</izvorni_sadrzaj>
    <derivirana_varijabla naziv="DomainObject.Predmet.ProtustrankaFormatedOIB_1">  ZAKLADA ZA ZAŠTITU I RAZVOJ PODSLJEMENSKOG KRAJA, OIB 24474978786</derivirana_varijabla>
  </DomainObject.Predmet.ProtustrankaFormatedOIB>
  <DomainObject.Predmet.ProtustrankaFormatedWithAdress>
    <izvorni_sadrzaj> ZAKLADA ZA ZAŠTITU I RAZVOJ PODSLJEMENSKOG KRAJA, Kulmerska 19, 10000 Zagreb</izvorni_sadrzaj>
    <derivirana_varijabla naziv="DomainObject.Predmet.ProtustrankaFormatedWithAdress_1"> ZAKLADA ZA ZAŠTITU I RAZVOJ PODSLJEMENSKOG KRAJA, Kulmerska 19, 10000 Zagreb</derivirana_varijabla>
  </DomainObject.Predmet.ProtustrankaFormatedWithAdress>
  <DomainObject.Predmet.ProtustrankaFormatedWithAdressOIB>
    <izvorni_sadrzaj> ZAKLADA ZA ZAŠTITU I RAZVOJ PODSLJEMENSKOG KRAJA, OIB 24474978786, Kulmerska 19, 10000 Zagreb</izvorni_sadrzaj>
    <derivirana_varijabla naziv="DomainObject.Predmet.ProtustrankaFormatedWithAdressOIB_1"> ZAKLADA ZA ZAŠTITU I RAZVOJ PODSLJEMENSKOG KRAJA, OIB 24474978786, Kulmerska 19, 10000 Zagreb</derivirana_varijabla>
  </DomainObject.Predmet.ProtustrankaFormatedWithAdressOIB>
  <DomainObject.Predmet.ProtustrankaWithAdress>
    <izvorni_sadrzaj>ZAKLADA ZA ZAŠTITU I RAZVOJ PODSLJEMENSKOG KRAJA Kulmerska 19, 10000 Zagreb</izvorni_sadrzaj>
    <derivirana_varijabla naziv="DomainObject.Predmet.ProtustrankaWithAdress_1">ZAKLADA ZA ZAŠTITU I RAZVOJ PODSLJEMENSKOG KRAJA Kulmerska 19, 10000 Zagreb</derivirana_varijabla>
  </DomainObject.Predmet.ProtustrankaWithAdress>
  <DomainObject.Predmet.ProtustrankaWithAdressOIB>
    <izvorni_sadrzaj>ZAKLADA ZA ZAŠTITU I RAZVOJ PODSLJEMENSKOG KRAJA, OIB 24474978786, Kulmerska 19, 10000 Zagreb</izvorni_sadrzaj>
    <derivirana_varijabla naziv="DomainObject.Predmet.ProtustrankaWithAdressOIB_1">ZAKLADA ZA ZAŠTITU I RAZVOJ PODSLJEMENSKOG KRAJA, OIB 24474978786, Kulmerska 19, 10000 Zagreb</derivirana_varijabla>
  </DomainObject.Predmet.ProtustrankaWithAdressOIB>
  <DomainObject.Predmet.ProtustrankaNazivFormated>
    <izvorni_sadrzaj>ZAKLADA ZA ZAŠTITU I RAZVOJ PODSLJEMENSKOG KRAJA</izvorni_sadrzaj>
    <derivirana_varijabla naziv="DomainObject.Predmet.ProtustrankaNazivFormated_1">ZAKLADA ZA ZAŠTITU I RAZVOJ PODSLJEMENSKOG KRAJA</derivirana_varijabla>
  </DomainObject.Predmet.ProtustrankaNazivFormated>
  <DomainObject.Predmet.ProtustrankaNazivFormatedOIB>
    <izvorni_sadrzaj>ZAKLADA ZA ZAŠTITU I RAZVOJ PODSLJEMENSKOG KRAJA, OIB 24474978786</izvorni_sadrzaj>
    <derivirana_varijabla naziv="DomainObject.Predmet.ProtustrankaNazivFormatedOIB_1">ZAKLADA ZA ZAŠTITU I RAZVOJ PODSLJEMENSKOG KRAJA, OIB 24474978786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ZAKLADA ZA ZAŠTITU I RAZVOJ PODSLJEMENSKOG KRAJA</item>
    </izvorni_sadrzaj>
    <derivirana_varijabla naziv="DomainObject.Predmet.ProtuStrankaListFormated_1">
      <item>ZAKLADA ZA ZAŠTITU I RAZVOJ PODSLJEMENSKOG KRAJA</item>
    </derivirana_varijabla>
  </DomainObject.Predmet.ProtuStrankaListFormated>
  <DomainObject.Predmet.ProtuStrankaListFormatedOIB>
    <izvorni_sadrzaj>
      <item>ZAKLADA ZA ZAŠTITU I RAZVOJ PODSLJEMENSKOG KRAJA, OIB 24474978786</item>
    </izvorni_sadrzaj>
    <derivirana_varijabla naziv="DomainObject.Predmet.ProtuStrankaListFormatedOIB_1">
      <item>ZAKLADA ZA ZAŠTITU I RAZVOJ PODSLJEMENSKOG KRAJA, OIB 24474978786</item>
    </derivirana_varijabla>
  </DomainObject.Predmet.ProtuStrankaListFormatedOIB>
  <DomainObject.Predmet.ProtuStrankaListFormatedWithAdress>
    <izvorni_sadrzaj>
      <item>ZAKLADA ZA ZAŠTITU I RAZVOJ PODSLJEMENSKOG KRAJA, Kulmerska 19, 10000 Zagreb</item>
    </izvorni_sadrzaj>
    <derivirana_varijabla naziv="DomainObject.Predmet.ProtuStrankaListFormatedWithAdress_1">
      <item>ZAKLADA ZA ZAŠTITU I RAZVOJ PODSLJEMENSKOG KRAJA, Kulmerska 19, 10000 Zagreb</item>
    </derivirana_varijabla>
  </DomainObject.Predmet.ProtuStrankaListFormatedWithAdress>
  <DomainObject.Predmet.ProtuStrankaListFormatedWithAdressOIB>
    <izvorni_sadrzaj>
      <item>ZAKLADA ZA ZAŠTITU I RAZVOJ PODSLJEMENSKOG KRAJA, OIB 24474978786, Kulmerska 19, 10000 Zagreb</item>
    </izvorni_sadrzaj>
    <derivirana_varijabla naziv="DomainObject.Predmet.ProtuStrankaListFormatedWithAdressOIB_1">
      <item>ZAKLADA ZA ZAŠTITU I RAZVOJ PODSLJEMENSKOG KRAJA, OIB 24474978786, Kulmerska 19, 10000 Zagreb</item>
    </derivirana_varijabla>
  </DomainObject.Predmet.ProtuStrankaListFormatedWithAdressOIB>
  <DomainObject.Predmet.ProtuStrankaListNazivFormated>
    <izvorni_sadrzaj>
      <item>ZAKLADA ZA ZAŠTITU I RAZVOJ PODSLJEMENSKOG KRAJA</item>
    </izvorni_sadrzaj>
    <derivirana_varijabla naziv="DomainObject.Predmet.ProtuStrankaListNazivFormated_1">
      <item>ZAKLADA ZA ZAŠTITU I RAZVOJ PODSLJEMENSKOG KRAJA</item>
    </derivirana_varijabla>
  </DomainObject.Predmet.ProtuStrankaListNazivFormated>
  <DomainObject.Predmet.ProtuStrankaListNazivFormatedOIB>
    <izvorni_sadrzaj>
      <item>ZAKLADA ZA ZAŠTITU I RAZVOJ PODSLJEMENSKOG KRAJA, OIB 24474978786</item>
    </izvorni_sadrzaj>
    <derivirana_varijabla naziv="DomainObject.Predmet.ProtuStrankaListNazivFormatedOIB_1">
      <item>ZAKLADA ZA ZAŠTITU I RAZVOJ PODSLJEMENSKOG KRAJA, OIB 24474978786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ZAKLADA ZA ZAŠTITU I RAZVOJ PODSLJEMENSKOG KRAJA</izvorni_sadrzaj>
    <derivirana_varijabla naziv="DomainObject.Predmet.ProtustrankaIDrugi_1">ZAKLADA ZA ZAŠTITU I RAZVOJ PODSLJEMENSKOG KRAJA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ZAKLADA ZA ZAŠTITU I RAZVOJ PODSLJEMENSKOG KRAJA, OIB 24474978786, Kulmerska 19, 10000 Zagreb</izvorni_sadrzaj>
    <derivirana_varijabla naziv="DomainObject.Predmet.ProtustrankaIDrugiAdressOIB_1">ZAKLADA ZA ZAŠTITU I RAZVOJ PODSLJEMENSKOG KRAJA, OIB 24474978786, Kulmerska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ZAKLADA ZA ZAŠTITU I RAZVOJ PODSLJEMENSKOG KRAJA</item>
    </izvorni_sadrzaj>
    <derivirana_varijabla naziv="DomainObject.Predmet.SudioniciListNaziv_1">
      <item>FINA Regionalni centar Zagreb</item>
      <item>ZAKLADA ZA ZAŠTITU I RAZVOJ PODSLJEMENSKOG KRAJA</item>
    </derivirana_varijabla>
  </DomainObject.Predmet.SudioniciListNaziv>
  <DomainObject.Predmet.SudioniciListAdressOIB>
    <izvorni_sadrzaj>
      <item>FINA Regionalni centar Zagreb, OIB 85821130368, Trg svibanjskih žrtava 1995. 1,10000 Zagreb</item>
      <item>ZAKLADA ZA ZAŠTITU I RAZVOJ PODSLJEMENSKOG KRAJA, OIB 24474978786, Kulmerska 19,10000 Zagreb</item>
    </izvorni_sadrzaj>
    <derivirana_varijabla naziv="DomainObject.Predmet.SudioniciListAdressOIB_1">
      <item>FINA Regionalni centar Zagreb, OIB 85821130368, Trg svibanjskih žrtava 1995. 1,10000 Zagreb</item>
      <item>ZAKLADA ZA ZAŠTITU I RAZVOJ PODSLJEMENSKOG KRAJA, OIB 24474978786, Kulmerska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24474978786</item>
    </izvorni_sadrzaj>
    <derivirana_varijabla naziv="DomainObject.Predmet.SudioniciListNazivOIB_1">
      <item>, OIB 85821130368</item>
      <item>, OIB 24474978786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1846</properties:Characters>
  <properties:Lines>50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2015-11-12T10:29:00Z</dcterms:created>
  <dc:creator>Korisnik</dc:creator>
  <cp:lastModifiedBy>Nikolina Krunić</cp:lastModifiedBy>
  <cp:lastPrinted>2015-11-12T10:29:00Z</cp:lastPrinted>
  <dcterms:modified xmlns:xsi="http://www.w3.org/2001/XMLSchema-instance" xsi:type="dcterms:W3CDTF">2015-11-12T10:43:00Z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