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613a" w14:paraId="181613a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D608CE">
        <w:t>2824</w:t>
      </w:r>
      <w:r w:rsidR="00993073">
        <w:t>/16-</w:t>
      </w:r>
      <w:r w:rsidR="007C6964">
        <w:t>19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B30567" w:rsidP="00AE30AB" w:rsidR="00B3056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D608CE">
        <w:t>OD VE DO VE MEĐIMURJE j.d.o.o. za građenje, ugostiteljstvo i trgovinu, OIB 13582819439, Zagreb, Zelengaj 21</w:t>
      </w:r>
      <w:r w:rsidRPr="00B9015B">
        <w:rPr>
          <w:lang w:val="pt-BR"/>
        </w:rPr>
        <w:t>,</w:t>
      </w:r>
      <w:r w:rsidR="00B30567">
        <w:rPr>
          <w:lang w:val="pt-BR"/>
        </w:rPr>
        <w:t xml:space="preserve"> 8</w:t>
      </w:r>
      <w:r w:rsidR="008023B4">
        <w:rPr>
          <w:lang w:val="pt-BR"/>
        </w:rPr>
        <w:t>. lipnja</w:t>
      </w:r>
      <w:r w:rsidRPr="00B47357">
        <w:rPr>
          <w:color w:val="FF0000"/>
          <w:lang w:val="pt-BR"/>
        </w:rPr>
        <w:t xml:space="preserve"> </w:t>
      </w:r>
      <w:r>
        <w:rPr>
          <w:lang w:val="pt-BR"/>
        </w:rPr>
        <w:t>2017</w:t>
      </w:r>
      <w:r w:rsidRPr="00B9015B">
        <w:t>.,</w:t>
      </w:r>
    </w:p>
    <w:p w:rsidRDefault="00D608CE" w:rsidP="00843BBB" w:rsidR="00D608CE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8A3D4A" w:rsidR="00A93839" w:rsidRPr="00B30567">
      <w:pPr>
        <w:ind w:firstLine="708"/>
        <w:jc w:val="both"/>
      </w:pPr>
      <w:r w:rsidRPr="00A93839">
        <w:t xml:space="preserve">I. Otvara se stečajni postupak nad dužnikom </w:t>
      </w:r>
      <w:r w:rsidR="00D608CE">
        <w:t>OD VE DO VE MEĐIMURJE j.d.o.o. za građenje, ugostiteljstvo i trgovinu, OIB 13582819439, Zagreb, Zelengaj 21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B30567">
        <w:t xml:space="preserve">Zagrebu </w:t>
      </w:r>
      <w:r w:rsidR="007C6964" w:rsidRPr="00B30567">
        <w:t>8. lipnja 2017</w:t>
      </w:r>
      <w:r w:rsidRPr="00B30567">
        <w:t xml:space="preserve">. u </w:t>
      </w:r>
      <w:r w:rsidR="00C70ACC" w:rsidRPr="00B30567">
        <w:t>1</w:t>
      </w:r>
      <w:r w:rsidR="007C6964" w:rsidRPr="00B30567">
        <w:t>2</w:t>
      </w:r>
      <w:r w:rsidR="00C70ACC" w:rsidRPr="00B30567">
        <w:t>.0</w:t>
      </w:r>
      <w:r w:rsidR="00DC7C75" w:rsidRPr="00B30567">
        <w:t>0</w:t>
      </w:r>
      <w:r w:rsidRPr="00B30567">
        <w:t xml:space="preserve"> sati.</w:t>
      </w:r>
    </w:p>
    <w:p w:rsidRDefault="00A93839" w:rsidP="008A3D4A" w:rsidR="00A93839" w:rsidRPr="00843BBB">
      <w:pPr>
        <w:ind w:firstLine="708"/>
        <w:jc w:val="both"/>
        <w:rPr>
          <w:color w:val="FF0000"/>
        </w:rPr>
      </w:pPr>
      <w:r w:rsidRPr="00DC7C75">
        <w:t>II. Za s</w:t>
      </w:r>
      <w:r w:rsidR="007C6964">
        <w:t>tečajnog upravitelja imenuje se Damir Mikić</w:t>
      </w:r>
      <w:r w:rsidR="00B30567">
        <w:t>, OIB: 41347934153, Zagreb, Trnjanska cesta 23.</w:t>
      </w:r>
    </w:p>
    <w:p w:rsidRDefault="00A93839" w:rsidP="008A3D4A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D608CE">
        <w:t>OD VE DO VE MEĐIMURJE j.d.o.o. za građenje, ugostiteljstvo i trgovinu, OIB 13582819439, Zagreb, Zelengaj 21</w:t>
      </w:r>
      <w:r w:rsidRPr="00A93839">
        <w:t>.</w:t>
      </w:r>
    </w:p>
    <w:p w:rsidRDefault="00A93839" w:rsidP="008A3D4A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8A3D4A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053309" w:rsidP="00053309" w:rsidR="00053309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D608CE">
        <w:t>OD VE DO VE MEĐIMURJE j.d.o.o. za građenje, ugostiteljstvo i trgovinu, OIB 13582819439, Zagreb, Zelengaj 21.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053309" w:rsidP="00053309" w:rsidR="00053309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D608CE">
        <w:t>18. ožujka</w:t>
      </w:r>
      <w:r w:rsidR="00993073" w:rsidRPr="00993073">
        <w:t xml:space="preserve"> 2016</w:t>
      </w:r>
      <w:r w:rsidRPr="00993073">
        <w:t xml:space="preserve">. </w:t>
      </w:r>
      <w:r>
        <w:t xml:space="preserve">u Očevidniku redoslijeda osnova za plaćanje ima evidentirane neizvršene osnove za plaćanje u neprekinutom razdoblju od 120 dana, u ukupnom iznosu od </w:t>
      </w:r>
      <w:r w:rsidR="00D608CE">
        <w:t>14.470,33</w:t>
      </w:r>
      <w:r w:rsidRPr="00993073">
        <w:t xml:space="preserve"> </w:t>
      </w:r>
      <w:r>
        <w:t xml:space="preserve">kn, kao i da dužnik ima </w:t>
      </w:r>
      <w:r w:rsidR="00993073">
        <w:t>1</w:t>
      </w:r>
      <w:r>
        <w:t xml:space="preserve"> zaposlen</w:t>
      </w:r>
      <w:r w:rsidR="00993073">
        <w:t>og</w:t>
      </w:r>
      <w:r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</w:t>
      </w:r>
      <w:r w:rsidRPr="00E974B3">
        <w:rPr>
          <w:lang w:val="en-GB"/>
        </w:rPr>
        <w:lastRenderedPageBreak/>
        <w:t>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053309" w:rsidP="00053309" w:rsidR="0005330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505924" w:rsidR="00505924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D608CE">
        <w:t>5. listopada</w:t>
      </w:r>
      <w:r w:rsidRPr="00993073">
        <w:t xml:space="preserve"> 2016. </w:t>
      </w:r>
      <w:r w:rsidRPr="00C70ACC">
        <w:t>održano je ročište radi očitovanja o prijedlogu za otvaranje stečajnog postupka</w:t>
      </w:r>
      <w:r w:rsidR="00505924">
        <w:t xml:space="preserve"> na koje nije pristupio zastupnik po zakonu dužnika no u spisu je </w:t>
      </w:r>
      <w:r w:rsidR="00993073" w:rsidRPr="00993073">
        <w:t>29. studenog</w:t>
      </w:r>
      <w:r w:rsidR="00505924" w:rsidRPr="00993073">
        <w:t xml:space="preserve"> 2016. </w:t>
      </w:r>
      <w:r w:rsidR="00505924">
        <w:t xml:space="preserve">zaprimljen </w:t>
      </w:r>
      <w:r w:rsidR="00505924" w:rsidRPr="00F24250">
        <w:t xml:space="preserve">prokazni popis imovine za dužnika </w:t>
      </w:r>
      <w:r w:rsidR="00D608CE" w:rsidRPr="00F24250">
        <w:t xml:space="preserve">(list </w:t>
      </w:r>
      <w:r w:rsidR="00D608CE">
        <w:t>21-31</w:t>
      </w:r>
      <w:r w:rsidR="00D608CE" w:rsidRPr="00F24250">
        <w:t xml:space="preserve"> spisa) </w:t>
      </w:r>
      <w:r w:rsidR="00D608CE">
        <w:t>iz kojeg proizlazi da dužnik nema nekretnina, pokretnina u svom vlasništvu kao ni imovinskih prava na tuđim stvarima, novčanih tražbina, nenovčanih tražbina te novčanih sredstava na računima</w:t>
      </w:r>
      <w:r w:rsidR="00993073">
        <w:t>.</w:t>
      </w:r>
    </w:p>
    <w:p w:rsidRDefault="00053309" w:rsidP="00053309" w:rsidR="00053309">
      <w:pPr>
        <w:ind w:firstLine="708"/>
        <w:jc w:val="both"/>
      </w:pPr>
      <w:r w:rsidRPr="003A7D16">
        <w:t xml:space="preserve">Sud je rješenjem od </w:t>
      </w:r>
      <w:r w:rsidR="00993073" w:rsidRPr="00993073">
        <w:t>30. studenog</w:t>
      </w:r>
      <w:r w:rsidRPr="00993073">
        <w:t xml:space="preserve"> 2016.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D608CE">
        <w:t>30. studenog</w:t>
      </w:r>
      <w:r w:rsidRPr="00993073">
        <w:t xml:space="preserve"> 2016. </w:t>
      </w:r>
      <w:r w:rsidRPr="003A7D16">
        <w:t xml:space="preserve">Vjerovnici nisu predujmili iznos od </w:t>
      </w:r>
      <w:r w:rsidRPr="00993073">
        <w:t xml:space="preserve">23.000,00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 xml:space="preserve">prokazni popis imovine te činjenicu da je rješenjem zastupnik po zakonu dužnika </w:t>
      </w:r>
      <w:r w:rsidRPr="003A7D16">
        <w:t>upozoren na pravne posljedice davanja netočnih ili nepot</w:t>
      </w:r>
      <w:r>
        <w:t>punih podataka, obavijesti, izv</w:t>
      </w:r>
      <w:r w:rsidR="00505924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>u</w:t>
      </w:r>
      <w:r w:rsidR="008023B4">
        <w:t xml:space="preserve"> </w:t>
      </w:r>
      <w:r w:rsidR="00B30567">
        <w:t>8</w:t>
      </w:r>
      <w:r w:rsidR="008023B4">
        <w:t>. lipnja</w:t>
      </w:r>
      <w:r w:rsidR="00B6336F" w:rsidRPr="00B47357">
        <w:rPr>
          <w:color w:val="FF0000"/>
        </w:rPr>
        <w:t xml:space="preserve"> </w:t>
      </w:r>
      <w:r w:rsidR="006A7E02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DA5E61">
        <w:t>,v.r.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A5E61" w:rsidP="00C359B6" w:rsidR="00DA5E61">
      <w:pPr>
        <w:pStyle w:val="Bezproreda"/>
        <w:ind w:left="4956"/>
        <w:jc w:val="right"/>
      </w:pPr>
      <w:r>
        <w:t>Za točnost otpravka - ovlašteni službenik</w:t>
      </w:r>
    </w:p>
    <w:p w:rsidRDefault="00DA5E61" w:rsidP="00C359B6" w:rsidR="00DA5E61">
      <w:pPr>
        <w:pStyle w:val="Bezproreda"/>
        <w:ind w:left="4956"/>
        <w:jc w:val="right"/>
      </w:pPr>
      <w:r>
        <w:t>Karmela Dolenc</w:t>
      </w:r>
    </w:p>
    <w:p w:rsidRDefault="00DA5E61" w:rsidP="00C12410" w:rsidR="00DA5E61"/>
    <w:sectPr w:rsidSect="00B83F80" w:rsidR="00DA5E6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DA5E61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D608CE">
          <w:t>2824</w:t>
        </w:r>
        <w:r w:rsidR="00993073">
          <w:t>/16</w:t>
        </w:r>
        <w:r w:rsidR="006A7E02">
          <w:t>-</w:t>
        </w:r>
        <w:r w:rsidR="007C6964">
          <w:t>19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C6964"/>
    <w:rsid w:val="007E349A"/>
    <w:rsid w:val="008023B4"/>
    <w:rsid w:val="00830ADC"/>
    <w:rsid w:val="00843BBB"/>
    <w:rsid w:val="0086652B"/>
    <w:rsid w:val="008A1754"/>
    <w:rsid w:val="008A3D4A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30567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D51E2"/>
    <w:rsid w:val="00CE7E27"/>
    <w:rsid w:val="00D42E0E"/>
    <w:rsid w:val="00D608CE"/>
    <w:rsid w:val="00D85CC6"/>
    <w:rsid w:val="00DA5E61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5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E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E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E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E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5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E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E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E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E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2824</izvorni_sadrzaj>
    <derivirana_varijabla naziv="DomainObject.Predmet.Broj_1">2824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St-2824/2016</izvorni_sadrzaj>
    <derivirana_varijabla naziv="DomainObject.Predmet.OznakaBroj_1">St-2824/2016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 VE DO VE MEĐIMURJE jednostavno društvo s ograničenom odgovornošću za građenje, ugostiteljstvo i trgovinu zastupanog po punomoćniku Juraj Kovačić</izvorni_sadrzaj>
    <derivirana_varijabla naziv="DomainObject.Predmet.ProtustrankaFormated_1">  OD VE DO VE MEĐIMURJE jednostavno društvo s ograničenom odgovornošću za građenje, ugostiteljstvo i trgovinu zastupanog po punomoćniku Juraj Kovačić</derivirana_varijabla>
  </DomainObject.Predmet.ProtustrankaFormated>
  <DomainObject.Predmet.ProtustrankaFormatedOIB>
    <izvorni_sadrzaj>  OD VE DO VE MEĐIMURJE jednostavno društvo s ograničenom odgovornošću za građenje, ugostiteljstvo i trgovinu, OIB 13582819439 zastupanog po punomoćniku Juraj Kovačić</izvorni_sadrzaj>
    <derivirana_varijabla naziv="DomainObject.Predmet.ProtustrankaFormatedOIB_1">  OD VE DO VE MEĐIMURJE jednostavno društvo s ograničenom odgovornošću za građenje, ugostiteljstvo i trgovinu, OIB 13582819439 zastupanog po punomoćniku Juraj Kovačić</derivirana_varijabla>
  </DomainObject.Predmet.ProtustrankaFormatedOIB>
  <DomainObject.Predmet.ProtustrankaFormatedWithAdress>
    <izvorni_sadrzaj> OD VE DO VE MEĐIMURJE jednostavno društvo s ograničenom odgovornošću za građenje, ugostiteljstvo i trgovinu, Zelengaj 21, 10000 Zagreb zastupanog po punomoćniku Juraj Kovačić</izvorni_sadrzaj>
    <derivirana_varijabla naziv="DomainObject.Predmet.ProtustrankaFormatedWithAdress_1"> OD VE DO VE MEĐIMURJE jednostavno društvo s ograničenom odgovornošću za građenje, ugostiteljstvo i trgovinu, Zelengaj 21, 10000 Zagreb zastupanog po punomoćniku Juraj Kovačić</derivirana_varijabla>
  </DomainObject.Predmet.ProtustrankaFormatedWithAdress>
  <DomainObject.Predmet.ProtustrankaFormatedWithAdressOIB>
    <izvorni_sadrzaj> OD VE DO VE MEĐIMURJE jednostavno društvo s ograničenom odgovornošću za građenje, ugostiteljstvo i trgovinu, OIB 13582819439, Zelengaj 21, 10000 Zagreb zastupanog po punomoćniku Juraj Kovačić</izvorni_sadrzaj>
    <derivirana_varijabla naziv="DomainObject.Predmet.ProtustrankaFormatedWithAdressOIB_1"> OD VE DO VE MEĐIMURJE jednostavno društvo s ograničenom odgovornošću za građenje, ugostiteljstvo i trgovinu, OIB 13582819439, Zelengaj 21, 10000 Zagreb zastupanog po punomoćniku Juraj Kovačić</derivirana_varijabla>
  </DomainObject.Predmet.ProtustrankaFormatedWithAdressOIB>
  <DomainObject.Predmet.ProtustrankaWithAdress>
    <izvorni_sadrzaj>OD VE DO VE MEĐIMURJE jednostavno društvo s ograničenom odgovornošću za građenje, ugostiteljstvo i trgovinu Zelengaj 21, 10000 Zagreb</izvorni_sadrzaj>
    <derivirana_varijabla naziv="DomainObject.Predmet.ProtustrankaWithAdress_1">OD VE DO VE MEĐIMURJE jednostavno društvo s ograničenom odgovornošću za građenje, ugostiteljstvo i trgovinu Zelengaj 21, 10000 Zagreb</derivirana_varijabla>
  </DomainObject.Predmet.ProtustrankaWithAdress>
  <DomainObject.Predmet.ProtustrankaWithAdressOIB>
    <izvorni_sadrzaj>OD VE DO VE MEĐIMURJE jednostavno društvo s ograničenom odgovornošću za građenje, ugostiteljstvo i trgovinu, OIB 13582819439, Zelengaj 21, 10000 Zagreb</izvorni_sadrzaj>
    <derivirana_varijabla naziv="DomainObject.Predmet.ProtustrankaWithAdressOIB_1">OD VE DO VE MEĐIMURJE jednostavno društvo s ograničenom odgovornošću za građenje, ugostiteljstvo i trgovinu, OIB 13582819439, Zelengaj 21, 10000 Zagreb</derivirana_varijabla>
  </DomainObject.Predmet.ProtustrankaWithAdressOIB>
  <DomainObject.Predmet.ProtustrankaNazivFormated>
    <izvorni_sadrzaj>OD VE DO VE MEĐIMURJE jednostavno društvo s ograničenom odgovornošću za građenje, ugostiteljstvo i trgovinu</izvorni_sadrzaj>
    <derivirana_varijabla naziv="DomainObject.Predmet.ProtustrankaNazivFormated_1">OD VE DO VE MEĐIMURJE jednostavno društvo s ograničenom odgovornošću za građenje, ugostiteljstvo i trgovinu</derivirana_varijabla>
  </DomainObject.Predmet.ProtustrankaNazivFormated>
  <DomainObject.Predmet.ProtustrankaNazivFormatedOIB>
    <izvorni_sadrzaj>OD VE DO VE MEĐIMURJE jednostavno društvo s ograničenom odgovornošću za građenje, ugostiteljstvo i trgovinu, OIB 13582819439</izvorni_sadrzaj>
    <derivirana_varijabla naziv="DomainObject.Predmet.ProtustrankaNazivFormatedOIB_1">OD VE DO VE MEĐIMURJE jednostavno društvo s ograničenom odgovornošću za građenje, ugostiteljstvo i trgovinu, OIB 13582819439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OD VE DO VE MEĐIMURJE jednostavno društvo s ograničenom odgovornošću za građenje, ugostiteljstvo i trgovinu zastupanog po punomoćniku Juraj Kovačić</item>
    </izvorni_sadrzaj>
    <derivirana_varijabla naziv="DomainObject.Predmet.ProtuStrankaListFormated_1">
      <item>OD VE DO VE MEĐIMURJE jednostavno društvo s ograničenom odgovornošću za građenje, ugostiteljstvo i trgovinu zastupanog po punomoćniku Juraj Kovačić</item>
    </derivirana_varijabla>
  </DomainObject.Predmet.ProtuStrankaListFormated>
  <DomainObject.Predmet.ProtuStrankaListFormatedOIB>
    <izvorni_sadrzaj>
      <item>OD VE DO VE MEĐIMURJE jednostavno društvo s ograničenom odgovornošću za građenje, ugostiteljstvo i trgovinu, OIB 13582819439 zastupanog po punomoćniku Juraj Kovačić</item>
    </izvorni_sadrzaj>
    <derivirana_varijabla naziv="DomainObject.Predmet.ProtuStrankaListFormatedOIB_1">
      <item>OD VE DO VE MEĐIMURJE jednostavno društvo s ograničenom odgovornošću za građenje, ugostiteljstvo i trgovinu, OIB 13582819439 zastupanog po punomoćniku Juraj Kovačić</item>
    </derivirana_varijabla>
  </DomainObject.Predmet.ProtuStrankaListFormatedOIB>
  <DomainObject.Predmet.ProtuStrankaListFormatedWithAdress>
    <izvorni_sadrzaj>
      <item>OD VE DO VE MEĐIMURJE jednostavno društvo s ograničenom odgovornošću za građenje, ugostiteljstvo i trgovinu, Zelengaj 21, 10000 Zagreb zastupanog po punomoćniku Juraj Kovačić</item>
    </izvorni_sadrzaj>
    <derivirana_varijabla naziv="DomainObject.Predmet.ProtuStrankaListFormatedWithAdress_1">
      <item>OD VE DO VE MEĐIMURJE jednostavno društvo s ograničenom odgovornošću za građenje, ugostiteljstvo i trgovinu, Zelengaj 21, 10000 Zagreb zastupanog po punomoćniku Juraj Kovačić</item>
    </derivirana_varijabla>
  </DomainObject.Predmet.ProtuStrankaListFormatedWithAdress>
  <DomainObject.Predmet.ProtuStrankaListFormatedWithAdressOIB>
    <izvorni_sadrzaj>
      <item>OD VE DO VE MEĐIMURJE jednostavno društvo s ograničenom odgovornošću za građenje, ugostiteljstvo i trgovinu, OIB 13582819439, Zelengaj 21, 10000 Zagreb zastupanog po punomoćniku Juraj Kovačić</item>
    </izvorni_sadrzaj>
    <derivirana_varijabla naziv="DomainObject.Predmet.ProtuStrankaListFormatedWithAdressOIB_1">
      <item>OD VE DO VE MEĐIMURJE jednostavno društvo s ograničenom odgovornošću za građenje, ugostiteljstvo i trgovinu, OIB 13582819439, Zelengaj 21, 10000 Zagreb zastupanog po punomoćniku Juraj Kovačić</item>
    </derivirana_varijabla>
  </DomainObject.Predmet.ProtuStrankaListFormatedWithAdressOIB>
  <DomainObject.Predmet.ProtuStrankaListNazivFormated>
    <izvorni_sadrzaj>
      <item>OD VE DO VE MEĐIMURJE jednostavno društvo s ograničenom odgovornošću za građenje, ugostiteljstvo i trgovinu</item>
    </izvorni_sadrzaj>
    <derivirana_varijabla naziv="DomainObject.Predmet.ProtuStrankaListNazivFormated_1">
      <item>OD VE DO VE MEĐIMURJE jednostavno društvo s ograničenom odgovornošću za građenje, ugostiteljstvo i trgovinu</item>
    </derivirana_varijabla>
  </DomainObject.Predmet.ProtuStrankaListNazivFormated>
  <DomainObject.Predmet.ProtuStrankaListNazivFormatedOIB>
    <izvorni_sadrzaj>
      <item>OD VE DO VE MEĐIMURJE jednostavno društvo s ograničenom odgovornošću za građenje, ugostiteljstvo i trgovinu, OIB 13582819439</item>
    </izvorni_sadrzaj>
    <derivirana_varijabla naziv="DomainObject.Predmet.ProtuStrankaListNazivFormatedOIB_1">
      <item>OD VE DO VE MEĐIMURJE jednostavno društvo s ograničenom odgovornošću za građenje, ugostiteljstvo i trgovinu, OIB 13582819439</item>
    </derivirana_varijabla>
  </DomainObject.Predmet.ProtuStrankaListNazivFormatedOIB>
  <DomainObject.Predmet.OstaliListFormated>
    <izvorni_sadrzaj>
      <item>Juraj Kovačić punomoćnik sudionika u postupku OD VE DO VE MEĐIMURJE jednostavno društvo s ograničenom odgovornošću za građenje, ugostiteljstvo i trgovinu</item>
      <item>ZAGREBAČKA BANKA DIONIČKO DRUŠTVO</item>
    </izvorni_sadrzaj>
    <derivirana_varijabla naziv="DomainObject.Predmet.OstaliListFormated_1">
      <item>Juraj Kovačić punomoćnik sudionika u postupku OD VE DO VE MEĐIMURJE jednostavno društvo s ograničenom odgovornošću za građenje, ugostiteljstvo i trgovinu</item>
      <item>ZAGREBAČKA BANKA DIONIČKO DRUŠTVO</item>
    </derivirana_varijabla>
  </DomainObject.Predmet.OstaliListFormated>
  <DomainObject.Predmet.OstaliListFormatedOIB>
    <izvorni_sadrzaj>
      <item>Juraj Kovačić, OIB 71685253973 punomoćnik sudionika u postupku OD VE DO VE MEĐIMURJE jednostavno društvo s ograničenom odgovornošću za građenje, ugostiteljstvo i trgovinu</item>
      <item>ZAGREBAČKA BANKA DIONIČKO DRUŠTVO, OIB 92963223473</item>
    </izvorni_sadrzaj>
    <derivirana_varijabla naziv="DomainObject.Predmet.OstaliListFormatedOIB_1">
      <item>Juraj Kovačić, OIB 71685253973 punomoćnik sudionika u postupku OD VE DO VE MEĐIMURJE jednostavno društvo s ograničenom odgovornošću za građenje, ugostiteljstvo i trgovinu</item>
      <item>ZAGREBAČKA BANKA DIONIČKO DRUŠTVO, OIB 92963223473</item>
    </derivirana_varijabla>
  </DomainObject.Predmet.OstaliListFormatedOIB>
  <DomainObject.Predmet.OstaliListFormatedWithAdress>
    <izvorni_sadrzaj>
      <item>Juraj Kovačić, Tuškanac 12, 10000 Zagreb punomoćnik sudionika u postupku OD VE DO VE MEĐIMURJE jednostavno društvo s ograničenom odgovornošću za građenje, ugostiteljstvo i trgovinu</item>
      <item>ZAGREBAČKA BANKA DIONIČKO DRUŠTVO, Trg bana Josipa Jelačića 10, 10000 Zagreb</item>
    </izvorni_sadrzaj>
    <derivirana_varijabla naziv="DomainObject.Predmet.OstaliListFormatedWithAdress_1">
      <item>Juraj Kovačić, Tuškanac 12, 10000 Zagreb punomoćnik sudionika u postupku OD VE DO VE MEĐIMURJE jednostavno društvo s ograničenom odgovornošću za građenje, ugostiteljstvo i trgovinu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Juraj Kovačić, OIB 71685253973, Tuškanac 12, 10000 Zagreb punomoćnik sudionika u postupku OD VE DO VE MEĐIMURJE jednostavno društvo s ograničenom odgovornošću za građenje, ugostiteljstvo i trgovinu</item>
      <item>ZAGREBAČKA BANKA DIONIČKO DRUŠTVO, OIB 92963223473, Trg bana Josipa Jelačića 10, 10000 Zagreb</item>
    </izvorni_sadrzaj>
    <derivirana_varijabla naziv="DomainObject.Predmet.OstaliListFormatedWithAdressOIB_1">
      <item>Juraj Kovačić, OIB 71685253973, Tuškanac 12, 10000 Zagreb punomoćnik sudionika u postupku OD VE DO VE MEĐIMURJE jednostavno društvo s ograničenom odgovornošću za građenje, ugostiteljstvo i trgovinu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Juraj Kovačić</item>
      <item>ZAGREBAČKA BANKA DIONIČKO DRUŠTVO</item>
    </izvorni_sadrzaj>
    <derivirana_varijabla naziv="DomainObject.Predmet.OstaliListNazivFormated_1">
      <item>Juraj Kovačić</item>
      <item>ZAGREBAČKA BANKA DIONIČKO DRUŠTVO</item>
    </derivirana_varijabla>
  </DomainObject.Predmet.OstaliListNazivFormated>
  <DomainObject.Predmet.OstaliListNazivFormatedOIB>
    <izvorni_sadrzaj>
      <item>Juraj Kovačić, OIB 71685253973</item>
      <item>ZAGREBAČKA BANKA DIONIČKO DRUŠTVO, OIB 92963223473</item>
    </izvorni_sadrzaj>
    <derivirana_varijabla naziv="DomainObject.Predmet.OstaliListNazivFormatedOIB_1">
      <item>Juraj Kovačić, OIB 71685253973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OD VE DO VE MEĐIMURJE jednostavno društvo s ograničenom odgovornošću za građenje, ugostiteljstvo i trgovinu</izvorni_sadrzaj>
    <derivirana_varijabla naziv="DomainObject.Predmet.ProtustrankaIDrugi_1">OD VE DO VE MEĐIMURJE jednostavno društvo s ograničenom odgovornošću za građenje,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OD VE DO VE MEĐIMURJE jednostavno društvo s ograničenom odgovornošću za građenje, ugostiteljstvo i trgovinu, OIB 13582819439, Zelengaj 21, 10000 Zagreb</izvorni_sadrzaj>
    <derivirana_varijabla naziv="DomainObject.Predmet.ProtustrankaIDrugiAdressOIB_1">OD VE DO VE MEĐIMURJE jednostavno društvo s ograničenom odgovornošću za građenje, ugostiteljstvo i trgovinu, OIB 13582819439, Zelengaj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 VE DO VE MEĐIMURJE jednostavno društvo s ograničenom odgovornošću za građenje, ugostiteljstvo i trgovinu</item>
      <item>Juraj Kovačić</item>
      <item>ZAGREBAČKA BANKA DIONIČKO DRUŠTVO</item>
      <item>VJEROVNICI</item>
    </izvorni_sadrzaj>
    <derivirana_varijabla naziv="DomainObject.Predmet.SudioniciListNaziv_1">
      <item>FINA Regionalni centar Zagreb</item>
      <item>OD VE DO VE MEĐIMURJE jednostavno društvo s ograničenom odgovornošću za građenje, ugostiteljstvo i trgovinu</item>
      <item>Juraj Kovačić</item>
      <item>ZAGREBAČKA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 VE DO VE MEĐIMURJE jednostavno društvo s ograničenom odgovornošću za građenje, ugostiteljstvo i trgovinu, OIB 13582819439, Zelengaj 21,10000 Zagreb</item>
      <item>Juraj Kovačić, OIB 71685253973, Tuškanac 12,10000 Zagreb</item>
      <item>ZAGREBAČKA BANKA DIONIČKO DRUŠTVO, OIB 92963223473, Trg bana Josipa Jelačića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OD VE DO VE MEĐIMURJE jednostavno društvo s ograničenom odgovornošću za građenje, ugostiteljstvo i trgovinu, OIB 13582819439, Zelengaj 21,10000 Zagreb</item>
      <item>Juraj Kovačić, OIB 71685253973, Tuškanac 12,10000 Zagreb</item>
      <item>ZAGREBAČKA BANKA DIONIČKO DRUŠTVO, OIB 92963223473, Trg bana Josipa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13582819439</item>
      <item>, OIB 71685253973</item>
      <item>, OIB 92963223473</item>
      <item>, OIB null</item>
    </izvorni_sadrzaj>
    <derivirana_varijabla naziv="DomainObject.Predmet.SudioniciListNazivOIB_1">
      <item>, OIB 85821130368</item>
      <item>, OIB 13582819439</item>
      <item>, OIB 71685253973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788193-102F-4224-A2CE-A40B29D6DD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897</properties:Words>
  <properties:Characters>4971</properties:Characters>
  <properties:Lines>95</properties:Lines>
  <properties:Paragraphs>30</properties:Paragraphs>
  <properties:TotalTime>427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2017-06-08T09:30:00Z</cp:lastPrinted>
  <dcterms:modified xmlns:xsi="http://www.w3.org/2001/XMLSchema-instance" xsi:type="dcterms:W3CDTF">2017-06-08T09:30:00Z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