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08ffb" w14:paraId="1608ffb" w:rsidRDefault="00B1687B" w:rsidR="00B15477" w:rsidRPr="003D5F56">
      <w:pPr>
        <w15:collapsed w:val="false"/>
      </w:pPr>
      <w:bookmarkStart w:name="_GoBack" w:id="0"/>
      <w:bookmarkEnd w:id="0"/>
      <w:r w:rsidRPr="003D5F56">
        <w:t xml:space="preserve"> </w:t>
      </w:r>
      <w:r w:rsidR="00205451" w:rsidRPr="003D5F56">
        <w:t xml:space="preserve">       </w:t>
      </w:r>
      <w:r w:rsidRPr="003D5F56">
        <w:t xml:space="preserve">          </w:t>
      </w:r>
      <w:r w:rsidR="00B15477" w:rsidRPr="003D5F5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3D5F56">
      <w:pPr>
        <w:jc w:val="both"/>
      </w:pPr>
    </w:p>
    <w:p w:rsidRDefault="00B1687B" w:rsidP="0070027B" w:rsidR="0070027B" w:rsidRPr="003D5F56">
      <w:pPr>
        <w:jc w:val="both"/>
      </w:pPr>
      <w:r w:rsidRPr="003D5F56">
        <w:t xml:space="preserve">      </w:t>
      </w:r>
      <w:r w:rsidR="0070027B" w:rsidRPr="003D5F56">
        <w:t>REPUBLIKA HRVATSKA</w:t>
      </w:r>
    </w:p>
    <w:p w:rsidRDefault="0070027B" w:rsidP="0070027B" w:rsidR="0070027B" w:rsidRPr="003D5F56">
      <w:pPr>
        <w:jc w:val="both"/>
      </w:pPr>
      <w:r w:rsidRPr="003D5F56">
        <w:t xml:space="preserve">TRGOVAČKI SUD U ZAGREBU                                     </w:t>
      </w:r>
      <w:r w:rsidR="007C030D" w:rsidRPr="003D5F56">
        <w:t xml:space="preserve">                     89</w:t>
      </w:r>
      <w:r w:rsidR="00C70ACC" w:rsidRPr="003D5F56">
        <w:t>. St-</w:t>
      </w:r>
      <w:r w:rsidR="005B5904" w:rsidRPr="003D5F56">
        <w:t>1555</w:t>
      </w:r>
      <w:r w:rsidR="00843BBB" w:rsidRPr="003D5F56">
        <w:t>/15-</w:t>
      </w:r>
      <w:r w:rsidR="005B5904" w:rsidRPr="003D5F56">
        <w:t>16</w:t>
      </w:r>
    </w:p>
    <w:p w:rsidRDefault="00B1687B" w:rsidP="0070027B" w:rsidR="0070027B" w:rsidRPr="003D5F56">
      <w:pPr>
        <w:jc w:val="both"/>
      </w:pPr>
      <w:r w:rsidRPr="003D5F56">
        <w:t xml:space="preserve">         Zagreb, </w:t>
      </w:r>
      <w:r w:rsidR="0070027B" w:rsidRPr="003D5F56">
        <w:t>Amruševa 2/II</w:t>
      </w:r>
    </w:p>
    <w:p w:rsidRDefault="00205451" w:rsidP="00AE30AB" w:rsidR="00205451" w:rsidRPr="003D5F56">
      <w:pPr>
        <w:jc w:val="center"/>
      </w:pPr>
    </w:p>
    <w:p w:rsidRDefault="00AE30AB" w:rsidP="00AE30AB" w:rsidR="0070027B" w:rsidRPr="003D5F56">
      <w:pPr>
        <w:jc w:val="center"/>
      </w:pPr>
      <w:r w:rsidRPr="003D5F56">
        <w:t xml:space="preserve">U   I M E   R E P U B L I K E   H R V A T S K E </w:t>
      </w:r>
    </w:p>
    <w:p w:rsidRDefault="00F24636" w:rsidP="0070027B" w:rsidR="00F24636" w:rsidRPr="003D5F56">
      <w:pPr>
        <w:jc w:val="center"/>
      </w:pPr>
    </w:p>
    <w:p w:rsidRDefault="00645B73" w:rsidP="0070027B" w:rsidR="0070027B" w:rsidRPr="003D5F56">
      <w:pPr>
        <w:jc w:val="center"/>
      </w:pPr>
      <w:r w:rsidRPr="003D5F56">
        <w:t>R J E Š E NJ E</w:t>
      </w:r>
    </w:p>
    <w:p w:rsidRDefault="0070027B" w:rsidP="0070027B" w:rsidR="0070027B" w:rsidRPr="003D5F56">
      <w:pPr>
        <w:jc w:val="both"/>
      </w:pPr>
    </w:p>
    <w:p w:rsidRDefault="00843BBB" w:rsidP="00843BBB" w:rsidR="00843BBB" w:rsidRPr="003D5F56">
      <w:pPr>
        <w:ind w:firstLine="708"/>
        <w:jc w:val="both"/>
      </w:pPr>
      <w:r w:rsidRPr="003D5F56">
        <w:t xml:space="preserve">Trgovački sud u Zagrebu, po sucu Nikolini Dorić Hadžisejdić, </w:t>
      </w:r>
      <w:r w:rsidRPr="003D5F56">
        <w:rPr>
          <w:lang w:val="pt-BR"/>
        </w:rPr>
        <w:t xml:space="preserve">u stečajnom predmetu u povodu prijedloga predlagatelja FINANCIJSKE AGENCIJE, RC Zagreb, </w:t>
      </w:r>
      <w:r w:rsidRPr="003D5F56">
        <w:t>Podružnica Zagreb, Trg svibanjskih žrtava 1995. 1</w:t>
      </w:r>
      <w:r w:rsidRPr="003D5F56">
        <w:rPr>
          <w:lang w:val="pt-BR"/>
        </w:rPr>
        <w:t xml:space="preserve">, OIB: </w:t>
      </w:r>
      <w:r w:rsidRPr="003D5F56">
        <w:t>85821130368</w:t>
      </w:r>
      <w:r w:rsidRPr="003D5F56">
        <w:rPr>
          <w:lang w:val="pt-BR"/>
        </w:rPr>
        <w:t xml:space="preserve">, za otvaranje stečajnog postupka nad dužnikom </w:t>
      </w:r>
      <w:r w:rsidR="005B5904" w:rsidRPr="003D5F56">
        <w:rPr>
          <w:lang w:val="pt-BR"/>
        </w:rPr>
        <w:t>ETNO-EKO d.o.o., Zagreb, Opatovina 35, OIB: 67363175047</w:t>
      </w:r>
      <w:r w:rsidRPr="003D5F56">
        <w:rPr>
          <w:lang w:val="pt-BR"/>
        </w:rPr>
        <w:t xml:space="preserve">, </w:t>
      </w:r>
      <w:r w:rsidR="00184D37" w:rsidRPr="003D5F56">
        <w:rPr>
          <w:lang w:val="pt-BR"/>
        </w:rPr>
        <w:t>9. lipnja</w:t>
      </w:r>
      <w:r w:rsidRPr="003D5F56">
        <w:rPr>
          <w:lang w:val="pt-BR"/>
        </w:rPr>
        <w:t xml:space="preserve"> 2017</w:t>
      </w:r>
      <w:r w:rsidRPr="003D5F56">
        <w:t>.,</w:t>
      </w:r>
    </w:p>
    <w:p w:rsidRDefault="005B5904" w:rsidP="00D85CC6" w:rsidR="005B5904" w:rsidRPr="003D5F56">
      <w:pPr>
        <w:jc w:val="center"/>
      </w:pPr>
    </w:p>
    <w:p w:rsidRDefault="00C12410" w:rsidP="00D85CC6" w:rsidR="00C12410" w:rsidRPr="003D5F56">
      <w:pPr>
        <w:jc w:val="center"/>
      </w:pPr>
      <w:r w:rsidRPr="003D5F56">
        <w:t>r i j e š i o     j e</w:t>
      </w:r>
    </w:p>
    <w:p w:rsidRDefault="00C12410" w:rsidP="00C12410" w:rsidR="00C12410" w:rsidRPr="003D5F56">
      <w:r w:rsidRPr="003D5F56">
        <w:t xml:space="preserve"> </w:t>
      </w:r>
    </w:p>
    <w:p w:rsidRDefault="00A93839" w:rsidP="005B5904" w:rsidR="00A93839" w:rsidRPr="003D5F56">
      <w:pPr>
        <w:ind w:firstLine="708"/>
        <w:jc w:val="both"/>
      </w:pPr>
      <w:r w:rsidRPr="003D5F56">
        <w:t xml:space="preserve">I. Otvara se stečajni postupak nad dužnikom </w:t>
      </w:r>
      <w:r w:rsidR="005B5904" w:rsidRPr="003D5F56">
        <w:rPr>
          <w:lang w:val="pt-BR"/>
        </w:rPr>
        <w:t>ETNO-EKO d.o.o., Zagreb, Opatovina 35, OIB: 67363175047</w:t>
      </w:r>
      <w:r w:rsidRPr="003D5F56">
        <w:t>. Rješenje o otvaranju stečajnog postupka nad dužnikom istaknut</w:t>
      </w:r>
      <w:r w:rsidR="009B6435" w:rsidRPr="003D5F56">
        <w:t xml:space="preserve">o </w:t>
      </w:r>
      <w:r w:rsidRPr="003D5F56">
        <w:t>je</w:t>
      </w:r>
      <w:r w:rsidR="00CE7E27" w:rsidRPr="003D5F56">
        <w:t xml:space="preserve"> </w:t>
      </w:r>
      <w:r w:rsidR="009B6435" w:rsidRPr="003D5F56">
        <w:t xml:space="preserve">na </w:t>
      </w:r>
      <w:r w:rsidR="00CE7E27" w:rsidRPr="003D5F56">
        <w:t>mrežnoj stranici</w:t>
      </w:r>
      <w:r w:rsidRPr="003D5F56">
        <w:t xml:space="preserve"> e-</w:t>
      </w:r>
      <w:r w:rsidR="00CE7E27" w:rsidRPr="003D5F56">
        <w:t>oglasn</w:t>
      </w:r>
      <w:r w:rsidR="009B6435" w:rsidRPr="003D5F56">
        <w:t>e</w:t>
      </w:r>
      <w:r w:rsidR="00CE7E27" w:rsidRPr="003D5F56">
        <w:t xml:space="preserve"> ploč</w:t>
      </w:r>
      <w:r w:rsidR="009B6435" w:rsidRPr="003D5F56">
        <w:t>e</w:t>
      </w:r>
      <w:r w:rsidRPr="003D5F56">
        <w:t xml:space="preserve"> Trgovačkog suda u Zagrebu </w:t>
      </w:r>
      <w:r w:rsidR="003D5F56" w:rsidRPr="003D5F56">
        <w:t>9. lipnja 2017</w:t>
      </w:r>
      <w:r w:rsidRPr="003D5F56">
        <w:t xml:space="preserve">. u </w:t>
      </w:r>
      <w:r w:rsidR="003D5F56" w:rsidRPr="003D5F56">
        <w:t>12</w:t>
      </w:r>
      <w:r w:rsidR="00C70ACC" w:rsidRPr="003D5F56">
        <w:t>.0</w:t>
      </w:r>
      <w:r w:rsidR="00DC7C75" w:rsidRPr="003D5F56">
        <w:t>0</w:t>
      </w:r>
      <w:r w:rsidRPr="003D5F56">
        <w:t xml:space="preserve"> sati.</w:t>
      </w:r>
    </w:p>
    <w:p w:rsidRDefault="00A93839" w:rsidP="005B5904" w:rsidR="00A93839" w:rsidRPr="003D5F56">
      <w:pPr>
        <w:ind w:firstLine="708"/>
        <w:jc w:val="both"/>
      </w:pPr>
      <w:r w:rsidRPr="003D5F56">
        <w:t xml:space="preserve">II. Za stečajnog upravitelja imenuje se </w:t>
      </w:r>
      <w:r w:rsidR="003D5F56" w:rsidRPr="003D5F56">
        <w:t>Korana Ferdelji, OIB: 74691192835, Zagreb, Biskupa J. Galjufa 7a</w:t>
      </w:r>
      <w:r w:rsidR="009B6435" w:rsidRPr="003D5F56">
        <w:t>.</w:t>
      </w:r>
    </w:p>
    <w:p w:rsidRDefault="00A93839" w:rsidP="005B5904" w:rsidR="00A93839" w:rsidRPr="003D5F56">
      <w:pPr>
        <w:ind w:firstLine="708"/>
        <w:jc w:val="both"/>
      </w:pPr>
      <w:r w:rsidRPr="003D5F56">
        <w:t xml:space="preserve">III. Zaključuje se stečajni postupak nad dužnikom </w:t>
      </w:r>
      <w:r w:rsidR="005B5904" w:rsidRPr="003D5F56">
        <w:rPr>
          <w:lang w:val="pt-BR"/>
        </w:rPr>
        <w:t>ETNO-EKO d.o.o., Zagreb, Opatovina 35, OIB: 67363175047</w:t>
      </w:r>
      <w:r w:rsidRPr="003D5F56">
        <w:t>.</w:t>
      </w:r>
    </w:p>
    <w:p w:rsidRDefault="00A93839" w:rsidP="005B5904" w:rsidR="00A93839" w:rsidRPr="003D5F56">
      <w:pPr>
        <w:ind w:firstLine="708"/>
        <w:jc w:val="both"/>
      </w:pPr>
      <w:r w:rsidRPr="003D5F56">
        <w:t>IV. Nastali troškovi podmirit će se iz Fonda za pokriće troškova stečajnog postupka koji se ne mogu namiriti iz imovine dužnika.</w:t>
      </w:r>
    </w:p>
    <w:p w:rsidRDefault="00A93839" w:rsidP="005B5904" w:rsidR="00A93839" w:rsidRPr="003D5F56">
      <w:pPr>
        <w:ind w:firstLine="708"/>
        <w:jc w:val="both"/>
      </w:pPr>
      <w:r w:rsidRPr="003D5F56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D5F56">
      <w:pPr>
        <w:jc w:val="both"/>
      </w:pPr>
    </w:p>
    <w:p w:rsidRDefault="00C12410" w:rsidP="00D85CC6" w:rsidR="00C12410" w:rsidRPr="003D5F56">
      <w:pPr>
        <w:jc w:val="center"/>
      </w:pPr>
      <w:r w:rsidRPr="003D5F56">
        <w:t>Obrazloženje</w:t>
      </w:r>
    </w:p>
    <w:p w:rsidRDefault="00C12410" w:rsidP="00C12410" w:rsidR="00C12410" w:rsidRPr="003D5F56"/>
    <w:p w:rsidRDefault="00B8114B" w:rsidP="003D5F56" w:rsidR="00053309" w:rsidRPr="003D5F56">
      <w:pPr>
        <w:jc w:val="both"/>
        <w:rPr>
          <w:lang w:val="pt-BR"/>
        </w:rPr>
      </w:pPr>
      <w:r w:rsidRPr="003D5F56">
        <w:tab/>
      </w:r>
      <w:r w:rsidR="00053309" w:rsidRPr="003D5F56">
        <w:t xml:space="preserve">Financijska agencija, Regionalni centar Zagreb, podnijela je ovom sudu prijedlog za otvaranje stečajnog postupka nad dužnikom </w:t>
      </w:r>
      <w:r w:rsidR="005B5904" w:rsidRPr="003D5F56">
        <w:rPr>
          <w:lang w:val="pt-BR"/>
        </w:rPr>
        <w:t>ETNO-EKO d.o.o., Zagreb, Opatovina 35, OIB: 67363175047</w:t>
      </w:r>
      <w:r w:rsidR="00053309" w:rsidRPr="003D5F56">
        <w:rPr>
          <w:lang w:val="pt-BR"/>
        </w:rPr>
        <w:t>.</w:t>
      </w:r>
    </w:p>
    <w:p w:rsidRDefault="005B5904" w:rsidP="005B5904" w:rsidR="005B5904" w:rsidRPr="003D5F56">
      <w:pPr>
        <w:ind w:firstLine="708"/>
        <w:jc w:val="both"/>
      </w:pPr>
      <w:r w:rsidRPr="003D5F56">
        <w:t xml:space="preserve">Prijedlog je podnesen temeljem odredbe članka 49. stavak 2. Zakona o financijskom poslovanju i predstečajnoj nagodbi (Narodne novine broj: 108/12, 144/12 i 81/13, dalje ZFPPN) obzirom je izvršnim rješenjem od 28. rujna 2015. poslovni broj Ur. br. 04-06-15-8097-8 nagodbeno vijeće odbacilo dužnikov prijedlog za sklapanje predstečajne  nagodbe. </w:t>
      </w:r>
    </w:p>
    <w:p w:rsidRDefault="005B5904" w:rsidP="005B5904" w:rsidR="005B5904" w:rsidRPr="003D5F56">
      <w:pPr>
        <w:ind w:firstLine="708"/>
        <w:jc w:val="both"/>
      </w:pPr>
      <w:r w:rsidRPr="003D5F56">
        <w:t xml:space="preserve">Financijska agencija je uz prijedlog za otvaranje stečajnog postupka nad dužnikom dostavila potvrdu od 28. rujna 2015. iz članka 6. Stečajnog zakona („Narodne novine“ broj 71/15, dalje: SZ) te spis predstečajne nagodbe. </w:t>
      </w:r>
    </w:p>
    <w:p w:rsidRDefault="005B5904" w:rsidP="005B5904" w:rsidR="005B5904" w:rsidRPr="003D5F56">
      <w:pPr>
        <w:ind w:firstLine="708"/>
        <w:jc w:val="both"/>
      </w:pPr>
      <w:r w:rsidRPr="003D5F56">
        <w:t>Slijedom navedenog, sud je na temelju odredbe čl. 115. st. 1. SZ-a donio rješenje o pokretanju prethodnog postupka radi utvrđivanja pretpostavki za otvaranje stečajnog postupka nad dužnikom.</w:t>
      </w:r>
    </w:p>
    <w:p w:rsidRDefault="005B5904" w:rsidP="003D5F56" w:rsidR="005B5904" w:rsidRPr="003D5F56">
      <w:pPr>
        <w:ind w:firstLine="708"/>
        <w:jc w:val="both"/>
      </w:pPr>
      <w:r w:rsidRPr="003D5F56">
        <w:t>Dužnik je 26. travnja 2016. dostavio prokazni popis imovine za dužnika ovjeren od javnog bilježnika (list 35-42 spisa) iz kojeg proizlazi da dužnik nema nekretnina u svom</w:t>
      </w:r>
      <w:r w:rsidR="003D5F56" w:rsidRPr="003D5F56">
        <w:t xml:space="preserve"> </w:t>
      </w:r>
      <w:r w:rsidRPr="003D5F56">
        <w:lastRenderedPageBreak/>
        <w:t>vlasništvu, pokretnina u svom vlasništvu kao niti imovinskih prava na tuđim stvarima, novčanih tražbina, nenovčanih tražbina, novčanih sredstava na računima, niti druge imovine.</w:t>
      </w:r>
    </w:p>
    <w:p w:rsidRDefault="005B5904" w:rsidP="005B5904" w:rsidR="005B5904" w:rsidRPr="003D5F56">
      <w:pPr>
        <w:ind w:firstLine="708"/>
        <w:jc w:val="both"/>
      </w:pPr>
      <w:r w:rsidRPr="003D5F56">
        <w:t>Sud je uvidom u dopis Financijske agencije od 28. rujna 2015. (list 2 spisa) utvrdio kako je dužnikov račun blokiran duže od 60 dana, a zastupnik po zakonu dužnika nije osporio podatke iz navedene potvrde.</w:t>
      </w:r>
    </w:p>
    <w:p w:rsidRDefault="00053309" w:rsidP="00053309" w:rsidR="00053309" w:rsidRPr="003D5F56">
      <w:pPr>
        <w:ind w:firstLine="708"/>
        <w:jc w:val="both"/>
      </w:pPr>
      <w:r w:rsidRPr="003D5F56">
        <w:t xml:space="preserve">Sud je rješenjem od </w:t>
      </w:r>
      <w:r w:rsidR="00505924" w:rsidRPr="003D5F56">
        <w:t>1</w:t>
      </w:r>
      <w:r w:rsidR="003D5F56" w:rsidRPr="003D5F56">
        <w:t>8</w:t>
      </w:r>
      <w:r w:rsidRPr="003D5F56">
        <w:t xml:space="preserve">. svibnja 2016. pozvao osobe koje imaju pravni interes za provedbom stečajnoga postupka nad  dužnikom </w:t>
      </w:r>
      <w:r w:rsidRPr="003D5F56">
        <w:rPr>
          <w:lang w:val="pt-BR"/>
        </w:rPr>
        <w:t xml:space="preserve">u roku 15 dana predujmiti iznos od </w:t>
      </w:r>
      <w:r w:rsidR="005B5904" w:rsidRPr="003D5F56">
        <w:rPr>
          <w:lang w:val="pt-BR"/>
        </w:rPr>
        <w:t>50</w:t>
      </w:r>
      <w:r w:rsidRPr="003D5F56">
        <w:t xml:space="preserve">.000,00 kn za pokriće troškova prethodnog i stečajnog postupka. Navedeno rješenje objavljeno je na mrežnoj stranici e-oglasna ploča Trgovačkog suda u Zagrebu </w:t>
      </w:r>
      <w:r w:rsidR="00505924" w:rsidRPr="003D5F56">
        <w:t>1</w:t>
      </w:r>
      <w:r w:rsidR="005B5904" w:rsidRPr="003D5F56">
        <w:t>8</w:t>
      </w:r>
      <w:r w:rsidRPr="003D5F56">
        <w:t xml:space="preserve">. svibnja 2016. Vjerovnici nisu predujmili iznos od </w:t>
      </w:r>
      <w:r w:rsidR="005B5904" w:rsidRPr="003D5F56">
        <w:t>50</w:t>
      </w:r>
      <w:r w:rsidRPr="003D5F56">
        <w:t xml:space="preserve">.000,00 kn za pokriće troškova prethodnog i stečajnog postupka. </w:t>
      </w:r>
    </w:p>
    <w:p w:rsidRDefault="00053309" w:rsidP="00053309" w:rsidR="00053309" w:rsidRPr="003D5F56">
      <w:pPr>
        <w:ind w:firstLine="708"/>
        <w:jc w:val="both"/>
      </w:pPr>
      <w:r w:rsidRPr="003D5F56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3D5F56">
      <w:pPr>
        <w:ind w:firstLine="708"/>
        <w:jc w:val="both"/>
      </w:pPr>
      <w:r w:rsidRPr="003D5F56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 w:rsidRPr="003D5F56">
      <w:pPr>
        <w:ind w:firstLine="708"/>
        <w:jc w:val="both"/>
      </w:pPr>
      <w:r w:rsidRPr="003D5F56">
        <w:t xml:space="preserve">Imajući u vidu </w:t>
      </w:r>
      <w:r w:rsidR="00505924" w:rsidRPr="003D5F56">
        <w:t xml:space="preserve">prokazni popis imovine te činjenicu da je rješenjem zastupnik po zakonu dužnika </w:t>
      </w:r>
      <w:r w:rsidRPr="003D5F56">
        <w:t>upozoren na pravne posljedice davanja netočnih ili nepotpunih podataka, obavijesti, izv</w:t>
      </w:r>
      <w:r w:rsidR="00505924" w:rsidRPr="003D5F56">
        <w:t>ješća, izjava ili popisa da</w:t>
      </w:r>
      <w:r w:rsidRPr="003D5F5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 </w:t>
      </w:r>
    </w:p>
    <w:p w:rsidRDefault="00053309" w:rsidP="00053309" w:rsidR="00053309" w:rsidRPr="003D5F56">
      <w:pPr>
        <w:ind w:firstLine="720"/>
        <w:jc w:val="both"/>
      </w:pPr>
      <w:r w:rsidRPr="003D5F56">
        <w:t>Temeljem članka 84. stavak 1. SZ-a stečajni je upravitelj izab</w:t>
      </w:r>
      <w:r w:rsidR="00B47357" w:rsidRPr="003D5F56">
        <w:t>ran metodom slučajnog odabira s</w:t>
      </w:r>
      <w:r w:rsidRPr="003D5F56">
        <w:t xml:space="preserve"> liste A stečajnih upravitelja (toč.II. rješenja).</w:t>
      </w:r>
    </w:p>
    <w:p w:rsidRDefault="00DC7C75" w:rsidP="00061A00" w:rsidR="00DC7C75" w:rsidRPr="003D5F56">
      <w:pPr>
        <w:ind w:firstLine="708"/>
        <w:jc w:val="both"/>
      </w:pPr>
    </w:p>
    <w:p w:rsidRDefault="00363447" w:rsidP="00363447" w:rsidR="00C12410" w:rsidRPr="003D5F56">
      <w:pPr>
        <w:jc w:val="center"/>
      </w:pPr>
      <w:r w:rsidRPr="003D5F56">
        <w:t xml:space="preserve">U </w:t>
      </w:r>
      <w:r w:rsidR="00C12410" w:rsidRPr="003D5F56">
        <w:t>Zagreb</w:t>
      </w:r>
      <w:r w:rsidR="00CA4E71" w:rsidRPr="003D5F56">
        <w:t xml:space="preserve">u </w:t>
      </w:r>
      <w:r w:rsidR="00184D37" w:rsidRPr="003D5F56">
        <w:t>9. lipnja</w:t>
      </w:r>
      <w:r w:rsidR="00B6336F" w:rsidRPr="003D5F56">
        <w:t xml:space="preserve"> </w:t>
      </w:r>
      <w:r w:rsidR="006A7E02" w:rsidRPr="003D5F56">
        <w:t>2017</w:t>
      </w:r>
      <w:r w:rsidR="00C12410" w:rsidRPr="003D5F56">
        <w:t>.</w:t>
      </w:r>
    </w:p>
    <w:p w:rsidRDefault="00C12410" w:rsidP="00C12410" w:rsidR="00C12410" w:rsidRPr="003D5F56"/>
    <w:p w:rsidRDefault="00C12410" w:rsidP="00363447" w:rsidR="00C12410" w:rsidRPr="003D5F56">
      <w:pPr>
        <w:jc w:val="right"/>
      </w:pPr>
      <w:r w:rsidRPr="003D5F56">
        <w:t>Sudac:</w:t>
      </w:r>
    </w:p>
    <w:p w:rsidRDefault="00205451" w:rsidP="00C6375B" w:rsidR="00DC7C75" w:rsidRPr="003D5F56">
      <w:pPr>
        <w:jc w:val="right"/>
      </w:pPr>
      <w:r w:rsidRPr="003D5F56">
        <w:t>Nikolina Dorić Hadžisejdić</w:t>
      </w:r>
      <w:r w:rsidR="001B0BEB">
        <w:t>,v.r.</w:t>
      </w:r>
    </w:p>
    <w:p w:rsidRDefault="00B15477" w:rsidP="00C6375B" w:rsidR="00B15477" w:rsidRPr="003D5F56">
      <w:pPr>
        <w:jc w:val="right"/>
      </w:pPr>
    </w:p>
    <w:p w:rsidRDefault="00C12410" w:rsidP="00C12410" w:rsidR="00C12410" w:rsidRPr="003D5F56">
      <w:r w:rsidRPr="003D5F56">
        <w:t>Uputa o pravnom lijeku:</w:t>
      </w:r>
    </w:p>
    <w:p w:rsidRDefault="00C12410" w:rsidP="00363447" w:rsidR="005448EA" w:rsidRPr="003D5F56">
      <w:pPr>
        <w:jc w:val="both"/>
      </w:pPr>
      <w:r w:rsidRPr="003D5F56">
        <w:t>Protiv točke I i II ovog rješenja  žalbu može podnijeti osoba koja je bila zastupnik po zakonu dužnika pravne osobe do dana nastupanja pravnih posljedica otvaranja stečajnog postupka.</w:t>
      </w:r>
      <w:r w:rsidR="00363447" w:rsidRPr="003D5F56">
        <w:t xml:space="preserve"> </w:t>
      </w:r>
      <w:r w:rsidRPr="003D5F5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 w:rsidRPr="003D5F56"/>
    <w:p w:rsidRDefault="001B0BEB" w:rsidP="00C359B6" w:rsidR="001B0BEB">
      <w:pPr>
        <w:pStyle w:val="Bezproreda"/>
        <w:ind w:left="4956"/>
        <w:jc w:val="right"/>
      </w:pPr>
      <w:r>
        <w:t>Za točnost otpravka - ovlašteni službenik</w:t>
      </w:r>
    </w:p>
    <w:p w:rsidRDefault="001B0BEB" w:rsidP="00C359B6" w:rsidR="001B0BEB">
      <w:pPr>
        <w:pStyle w:val="Bezproreda"/>
        <w:ind w:left="4956"/>
        <w:jc w:val="right"/>
      </w:pPr>
      <w:r>
        <w:t>Karmela Dolenc</w:t>
      </w:r>
    </w:p>
    <w:p w:rsidRDefault="00C12410" w:rsidP="001B0BEB" w:rsidR="00C12410" w:rsidRPr="003D5F56"/>
    <w:sectPr w:rsidSect="003D5F56" w:rsidR="00C12410" w:rsidRPr="003D5F56"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1B0BEB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5B5904">
          <w:t>1555</w:t>
        </w:r>
        <w:r w:rsidR="006A7E02">
          <w:t>/15-</w:t>
        </w:r>
        <w:r w:rsidR="003D5F56">
          <w:t>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84D37"/>
    <w:rsid w:val="001B0BEB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D5F5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B5904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0B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B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B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B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B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0B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B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B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B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B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1555</izvorni_sadrzaj>
    <derivirana_varijabla naziv="DomainObject.Predmet.Broj_1">1555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2015.</izvorni_sadrzaj>
    <derivirana_varijabla naziv="DomainObject.Predmet.DatumOsnivanja_1">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St-1555/2015</izvorni_sadrzaj>
    <derivirana_varijabla naziv="DomainObject.Predmet.OznakaBroj_1">St-1555/2015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ETNO-EKO d.o.o. zastupanog po punomoćniku Mislav Žagar; Velimir Žagar</izvorni_sadrzaj>
    <derivirana_varijabla naziv="DomainObject.Predmet.ProtustrankaFormated_1">  ETNO-EKO d.o.o. zastupanog po punomoćniku Mislav Žagar; Velimir Žagar</derivirana_varijabla>
  </DomainObject.Predmet.ProtustrankaFormated>
  <DomainObject.Predmet.ProtustrankaFormatedOIB>
    <izvorni_sadrzaj>  ETNO-EKO d.o.o., OIB 67363175047 zastupanog po punomoćniku Mislav Žagar; Velimir Žagar</izvorni_sadrzaj>
    <derivirana_varijabla naziv="DomainObject.Predmet.ProtustrankaFormatedOIB_1">  ETNO-EKO d.o.o., OIB 67363175047 zastupanog po punomoćniku Mislav Žagar; Velimir Žagar</derivirana_varijabla>
  </DomainObject.Predmet.ProtustrankaFormatedOIB>
  <DomainObject.Predmet.ProtustrankaFormatedWithAdress>
    <izvorni_sadrzaj> ETNO-EKO d.o.o., Opatovina 35, 10000 Zagreb zastupanog po punomoćniku Mislav Žagar; Velimir Žagar</izvorni_sadrzaj>
    <derivirana_varijabla naziv="DomainObject.Predmet.ProtustrankaFormatedWithAdress_1"> ETNO-EKO d.o.o., Opatovina 35, 10000 Zagreb zastupanog po punomoćniku Mislav Žagar; Velimir Žagar</derivirana_varijabla>
  </DomainObject.Predmet.ProtustrankaFormatedWithAdress>
  <DomainObject.Predmet.ProtustrankaFormatedWithAdressOIB>
    <izvorni_sadrzaj> ETNO-EKO d.o.o., OIB 67363175047, Opatovina 35, 10000 Zagreb zastupanog po punomoćniku Mislav Žagar; Velimir Žagar</izvorni_sadrzaj>
    <derivirana_varijabla naziv="DomainObject.Predmet.ProtustrankaFormatedWithAdressOIB_1"> ETNO-EKO d.o.o., OIB 67363175047, Opatovina 35, 10000 Zagreb zastupanog po punomoćniku Mislav Žagar; Velimir Žagar</derivirana_varijabla>
  </DomainObject.Predmet.ProtustrankaFormatedWithAdressOIB>
  <DomainObject.Predmet.ProtustrankaWithAdress>
    <izvorni_sadrzaj>ETNO-EKO d.o.o. Opatovina 35, 10000 Zagreb</izvorni_sadrzaj>
    <derivirana_varijabla naziv="DomainObject.Predmet.ProtustrankaWithAdress_1">ETNO-EKO d.o.o. Opatovina 35, 10000 Zagreb</derivirana_varijabla>
  </DomainObject.Predmet.ProtustrankaWithAdress>
  <DomainObject.Predmet.ProtustrankaWithAdressOIB>
    <izvorni_sadrzaj>ETNO-EKO d.o.o., OIB 67363175047, Opatovina 35, 10000 Zagreb</izvorni_sadrzaj>
    <derivirana_varijabla naziv="DomainObject.Predmet.ProtustrankaWithAdressOIB_1">ETNO-EKO d.o.o., OIB 67363175047, Opatovina 35, 10000 Zagreb</derivirana_varijabla>
  </DomainObject.Predmet.ProtustrankaWithAdressOIB>
  <DomainObject.Predmet.ProtustrankaNazivFormated>
    <izvorni_sadrzaj>ETNO-EKO d.o.o.</izvorni_sadrzaj>
    <derivirana_varijabla naziv="DomainObject.Predmet.ProtustrankaNazivFormated_1">ETNO-EKO d.o.o.</derivirana_varijabla>
  </DomainObject.Predmet.ProtustrankaNazivFormated>
  <DomainObject.Predmet.ProtustrankaNazivFormatedOIB>
    <izvorni_sadrzaj>ETNO-EKO d.o.o., OIB 67363175047</izvorni_sadrzaj>
    <derivirana_varijabla naziv="DomainObject.Predmet.ProtustrankaNazivFormatedOIB_1">ETNO-EKO d.o.o., OIB 67363175047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Ul. grada Vukovara 70, 10000 Zagreb; VJEROVNICI</izvorni_sadrzaj>
    <derivirana_varijabla naziv="DomainObject.Predmet.StrankaFormatedWithAdress_1"> FINA Regionalni centar Zagreb, Ul. grada Vukovara 70, 10000 Zagreb; VJEROVNICI</derivirana_varijabla>
  </DomainObject.Predmet.StrankaFormatedWithAdress>
  <DomainObject.Predmet.StrankaFormatedWithAdressOIB>
    <izvorni_sadrzaj> FINA Regionalni centar Zagreb, OIB 85821130368, Ul. grada Vukovara 70, 10000 Zagreb; VJEROVNICI</izvorni_sadrzaj>
    <derivirana_varijabla naziv="DomainObject.Predmet.StrankaFormatedWithAdressOIB_1"> FINA Regionalni centar Zagreb, OIB 85821130368, Ul. grada Vukovara 70, 10000 Zagreb; VJEROVNICI</derivirana_varijabla>
  </DomainObject.Predmet.StrankaFormatedWithAdressOIB>
  <DomainObject.Predmet.StrankaWithAdress>
    <izvorni_sadrzaj>FINA Regionalni centar Zagreb Ul. grada Vukovara 70,10000 Zagreb,VJEROVNICI </izvorni_sadrzaj>
    <derivirana_varijabla naziv="DomainObject.Predmet.StrankaWithAdress_1">FINA Regionalni centar Zagreb Ul. grada Vukovara 70,10000 Zagreb,VJEROVNICI </derivirana_varijabla>
  </DomainObject.Predmet.StrankaWithAdress>
  <DomainObject.Predmet.StrankaWithAdressOIB>
    <izvorni_sadrzaj>FINA Regionalni centar Zagreb, OIB 85821130368, Ul. grada Vukovara 70,10000 Zagreb,VJEROVNICI</izvorni_sadrzaj>
    <derivirana_varijabla naziv="DomainObject.Predmet.StrankaWithAdressOIB_1">FINA Regionalni centar Zagreb, OIB 85821130368, Ul. grada Vukovara 70,10000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Ul. grada Vukovara 70, 10000 Zagreb</item>
      <item>VJEROVNICI</item>
    </izvorni_sadrzaj>
    <derivirana_varijabla naziv="DomainObject.Predmet.StrankaListFormatedWithAdress_1">
      <item>FINA Regionalni centar Zagreb, Ul. grada Vukovara 70, 10000 Zagreb</item>
      <item>VJEROVNICI</item>
    </derivirana_varijabla>
  </DomainObject.Predmet.StrankaListFormatedWithAdress>
  <DomainObject.Predmet.StrankaListFormatedWithAdressOIB>
    <izvorni_sadrzaj>
      <item>FINA Regionalni centar Zagreb, OIB 85821130368, Ul. grada Vukovara 70, 10000 Zagreb</item>
      <item>VJEROVNICI</item>
    </izvorni_sadrzaj>
    <derivirana_varijabla naziv="DomainObject.Predmet.StrankaListFormatedWithAdressOIB_1">
      <item>FINA Regionalni centar Zagreb, OIB 85821130368, Ul. grada Vukovara 70,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ETNO-EKO d.o.o. zastupanog po punomoćniku Mislav Žagar; Velimir Žagar</item>
    </izvorni_sadrzaj>
    <derivirana_varijabla naziv="DomainObject.Predmet.ProtuStrankaListFormated_1">
      <item>ETNO-EKO d.o.o. zastupanog po punomoćniku Mislav Žagar; Velimir Žagar</item>
    </derivirana_varijabla>
  </DomainObject.Predmet.ProtuStrankaListFormated>
  <DomainObject.Predmet.ProtuStrankaListFormatedOIB>
    <izvorni_sadrzaj>
      <item>ETNO-EKO d.o.o., OIB 67363175047 zastupanog po punomoćniku Mislav Žagar; Velimir Žagar</item>
    </izvorni_sadrzaj>
    <derivirana_varijabla naziv="DomainObject.Predmet.ProtuStrankaListFormatedOIB_1">
      <item>ETNO-EKO d.o.o., OIB 67363175047 zastupanog po punomoćniku Mislav Žagar; Velimir Žagar</item>
    </derivirana_varijabla>
  </DomainObject.Predmet.ProtuStrankaListFormatedOIB>
  <DomainObject.Predmet.ProtuStrankaListFormatedWithAdress>
    <izvorni_sadrzaj>
      <item>ETNO-EKO d.o.o., Opatovina 35, 10000 Zagreb zastupanog po punomoćniku Mislav Žagar; Velimir Žagar</item>
    </izvorni_sadrzaj>
    <derivirana_varijabla naziv="DomainObject.Predmet.ProtuStrankaListFormatedWithAdress_1">
      <item>ETNO-EKO d.o.o., Opatovina 35, 10000 Zagreb zastupanog po punomoćniku Mislav Žagar; Velimir Žagar</item>
    </derivirana_varijabla>
  </DomainObject.Predmet.ProtuStrankaListFormatedWithAdress>
  <DomainObject.Predmet.ProtuStrankaListFormatedWithAdressOIB>
    <izvorni_sadrzaj>
      <item>ETNO-EKO d.o.o., OIB 67363175047, Opatovina 35, 10000 Zagreb zastupanog po punomoćniku Mislav Žagar; Velimir Žagar</item>
    </izvorni_sadrzaj>
    <derivirana_varijabla naziv="DomainObject.Predmet.ProtuStrankaListFormatedWithAdressOIB_1">
      <item>ETNO-EKO d.o.o., OIB 67363175047, Opatovina 35, 10000 Zagreb zastupanog po punomoćniku Mislav Žagar; Velimir Žagar</item>
    </derivirana_varijabla>
  </DomainObject.Predmet.ProtuStrankaListFormatedWithAdressOIB>
  <DomainObject.Predmet.ProtuStrankaListNazivFormated>
    <izvorni_sadrzaj>
      <item>ETNO-EKO d.o.o.</item>
    </izvorni_sadrzaj>
    <derivirana_varijabla naziv="DomainObject.Predmet.ProtuStrankaListNazivFormated_1">
      <item>ETNO-EKO d.o.o.</item>
    </derivirana_varijabla>
  </DomainObject.Predmet.ProtuStrankaListNazivFormated>
  <DomainObject.Predmet.ProtuStrankaListNazivFormatedOIB>
    <izvorni_sadrzaj>
      <item>ETNO-EKO d.o.o., OIB 67363175047</item>
    </izvorni_sadrzaj>
    <derivirana_varijabla naziv="DomainObject.Predmet.ProtuStrankaListNazivFormatedOIB_1">
      <item>ETNO-EKO d.o.o., OIB 67363175047</item>
    </derivirana_varijabla>
  </DomainObject.Predmet.ProtuStrankaListNazivFormatedOIB>
  <DomainObject.Predmet.OstaliListFormated>
    <izvorni_sadrzaj>
      <item>Velimir Žagar punomoćnik sudionika u postupku ETNO-EKO d.o.o.</item>
      <item>Mislav Žagar punomoćnik sudionika u postupku ETNO-EKO d.o.o.</item>
    </izvorni_sadrzaj>
    <derivirana_varijabla naziv="DomainObject.Predmet.OstaliListFormated_1">
      <item>Velimir Žagar punomoćnik sudionika u postupku ETNO-EKO d.o.o.</item>
      <item>Mislav Žagar punomoćnik sudionika u postupku ETNO-EKO d.o.o.</item>
    </derivirana_varijabla>
  </DomainObject.Predmet.OstaliListFormated>
  <DomainObject.Predmet.OstaliListFormatedOIB>
    <izvorni_sadrzaj>
      <item>Velimir Žagar, OIB 33936317742 punomoćnik sudionika u postupku ETNO-EKO d.o.o.</item>
      <item>Mislav Žagar, OIB 25746450063 punomoćnik sudionika u postupku ETNO-EKO d.o.o.</item>
    </izvorni_sadrzaj>
    <derivirana_varijabla naziv="DomainObject.Predmet.OstaliListFormatedOIB_1">
      <item>Velimir Žagar, OIB 33936317742 punomoćnik sudionika u postupku ETNO-EKO d.o.o.</item>
      <item>Mislav Žagar, OIB 25746450063 punomoćnik sudionika u postupku ETNO-EKO d.o.o.</item>
    </derivirana_varijabla>
  </DomainObject.Predmet.OstaliListFormatedOIB>
  <DomainObject.Predmet.OstaliListFormatedWithAdress>
    <izvorni_sadrzaj>
      <item>Velimir Žagar, Svibanjčica 9 E, 10000 Zagreb punomoćnik sudionika u postupku ETNO-EKO d.o.o.</item>
      <item>Mislav Žagar, Svetice 2, 10000 Zagreb punomoćnik sudionika u postupku ETNO-EKO d.o.o.</item>
    </izvorni_sadrzaj>
    <derivirana_varijabla naziv="DomainObject.Predmet.OstaliListFormatedWithAdress_1">
      <item>Velimir Žagar, Svibanjčica 9 E, 10000 Zagreb punomoćnik sudionika u postupku ETNO-EKO d.o.o.</item>
      <item>Mislav Žagar, Svetice 2, 10000 Zagreb punomoćnik sudionika u postupku ETNO-EKO d.o.o.</item>
    </derivirana_varijabla>
  </DomainObject.Predmet.OstaliListFormatedWithAdress>
  <DomainObject.Predmet.OstaliListFormatedWithAdressOIB>
    <izvorni_sadrzaj>
      <item>Velimir Žagar, OIB 33936317742, Svibanjčica 9 E, 10000 Zagreb punomoćnik sudionika u postupku ETNO-EKO d.o.o.</item>
      <item>Mislav Žagar, OIB 25746450063, Svetice 2, 10000 Zagreb punomoćnik sudionika u postupku ETNO-EKO d.o.o.</item>
    </izvorni_sadrzaj>
    <derivirana_varijabla naziv="DomainObject.Predmet.OstaliListFormatedWithAdressOIB_1">
      <item>Velimir Žagar, OIB 33936317742, Svibanjčica 9 E, 10000 Zagreb punomoćnik sudionika u postupku ETNO-EKO d.o.o.</item>
      <item>Mislav Žagar, OIB 25746450063, Svetice 2, 10000 Zagreb punomoćnik sudionika u postupku ETNO-EKO d.o.o.</item>
    </derivirana_varijabla>
  </DomainObject.Predmet.OstaliListFormatedWithAdressOIB>
  <DomainObject.Predmet.OstaliListNazivFormated>
    <izvorni_sadrzaj>
      <item>Velimir Žagar</item>
      <item>Mislav Žagar</item>
    </izvorni_sadrzaj>
    <derivirana_varijabla naziv="DomainObject.Predmet.OstaliListNazivFormated_1">
      <item>Velimir Žagar</item>
      <item>Mislav Žagar</item>
    </derivirana_varijabla>
  </DomainObject.Predmet.OstaliListNazivFormated>
  <DomainObject.Predmet.OstaliListNazivFormatedOIB>
    <izvorni_sadrzaj>
      <item>Velimir Žagar, OIB 33936317742</item>
      <item>Mislav Žagar, OIB 25746450063</item>
    </izvorni_sadrzaj>
    <derivirana_varijabla naziv="DomainObject.Predmet.OstaliListNazivFormatedOIB_1">
      <item>Velimir Žagar, OIB 33936317742</item>
      <item>Mislav Žagar, OIB 25746450063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ETNO-EKO d.o.o.</izvorni_sadrzaj>
    <derivirana_varijabla naziv="DomainObject.Predmet.ProtustrankaIDrugi_1">ETNO-EKO d.o.o.</derivirana_varijabla>
  </DomainObject.Predmet.ProtustrankaIDrugi>
  <DomainObject.Predmet.StrankaIDrugiAdressOIB>
    <izvorni_sadrzaj>FINA Regionalni centar Zagreb, OIB 85821130368, Ul. grada Vukovara 70, 10000 Zagreb i dr.</izvorni_sadrzaj>
    <derivirana_varijabla naziv="DomainObject.Predmet.StrankaIDrugiAdressOIB_1">FINA Regionalni centar Zagreb, OIB 85821130368, Ul. grada Vukovara 70, 10000 Zagreb i dr.</derivirana_varijabla>
  </DomainObject.Predmet.StrankaIDrugiAdressOIB>
  <DomainObject.Predmet.ProtustrankaIDrugiAdressOIB>
    <izvorni_sadrzaj>ETNO-EKO d.o.o., OIB 67363175047, Opatovina 35, 10000 Zagreb</izvorni_sadrzaj>
    <derivirana_varijabla naziv="DomainObject.Predmet.ProtustrankaIDrugiAdressOIB_1">ETNO-EKO d.o.o., OIB 67363175047, Opatovina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ETNO-EKO d.o.o.</item>
      <item>Velimir Žagar</item>
      <item>Mislav Žagar</item>
      <item>VJEROVNICI</item>
    </izvorni_sadrzaj>
    <derivirana_varijabla naziv="DomainObject.Predmet.SudioniciListNaziv_1">
      <item>FINA Regionalni centar Zagreb</item>
      <item>ETNO-EKO d.o.o.</item>
      <item>Velimir Žagar</item>
      <item>Mislav Žagar</item>
      <item>VJEROVNICI</item>
    </derivirana_varijabla>
  </DomainObject.Predmet.SudioniciListNaziv>
  <DomainObject.Predmet.SudioniciListAdressOIB>
    <izvorni_sadrzaj>
      <item>FINA Regionalni centar Zagreb, OIB 85821130368, Ul. grada Vukovara 70,10000 Zagreb</item>
      <item>ETNO-EKO d.o.o., OIB 67363175047, Opatovina 35,10000 Zagreb</item>
      <item>Velimir Žagar, OIB 33936317742, Svibanjčica 9 E,10000 Zagreb</item>
      <item>Mislav Žagar, OIB 25746450063, Svetice 2,10000 Zagreb</item>
      <item>VJEROVNICI</item>
    </izvorni_sadrzaj>
    <derivirana_varijabla naziv="DomainObject.Predmet.SudioniciListAdressOIB_1">
      <item>FINA Regionalni centar Zagreb, OIB 85821130368, Ul. grada Vukovara 70,10000 Zagreb</item>
      <item>ETNO-EKO d.o.o., OIB 67363175047, Opatovina 35,10000 Zagreb</item>
      <item>Velimir Žagar, OIB 33936317742, Svibanjčica 9 E,10000 Zagreb</item>
      <item>Mislav Žagar, OIB 25746450063, Svetice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67363175047</item>
      <item>, OIB 33936317742</item>
      <item>, OIB 25746450063</item>
      <item>, OIB null</item>
    </izvorni_sadrzaj>
    <derivirana_varijabla naziv="DomainObject.Predmet.SudioniciListNazivOIB_1">
      <item>, OIB 85821130368</item>
      <item>, OIB 67363175047</item>
      <item>, OIB 33936317742</item>
      <item>, OIB 25746450063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45C59F-CDE2-436A-8F9E-18A8F5A9DF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808</properties:Words>
  <properties:Characters>4475</properties:Characters>
  <properties:Lines>89</properties:Lines>
  <properties:Paragraphs>31</properties:Paragraphs>
  <properties:TotalTime>394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2017-06-09T09:53:00Z</cp:lastPrinted>
  <dcterms:modified xmlns:xsi="http://www.w3.org/2001/XMLSchema-instance" xsi:type="dcterms:W3CDTF">2017-06-09T09:53:00Z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