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d0ef" w14:paraId="298d0e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127B7" w:rsidP="005127B7" w:rsidR="005127B7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St-297/2016-2.</w:t>
      </w:r>
    </w:p>
    <w:p w:rsidRDefault="005127B7" w:rsidP="005127B7" w:rsidR="005127B7">
      <w:pPr>
        <w:jc w:val="center"/>
        <w:rPr>
          <w:rFonts w:cs="Arial" w:hAnsi="Arial" w:ascii="Arial"/>
          <w:b/>
          <w:noProof/>
        </w:rPr>
      </w:pPr>
    </w:p>
    <w:p w:rsidRDefault="005127B7" w:rsidP="005127B7" w:rsidR="005127B7">
      <w:pPr>
        <w:jc w:val="center"/>
        <w:rPr>
          <w:rFonts w:cs="Arial" w:hAnsi="Arial" w:ascii="Arial"/>
          <w:b/>
          <w:noProof/>
        </w:rPr>
      </w:pPr>
    </w:p>
    <w:p w:rsidRDefault="005127B7" w:rsidP="005127B7" w:rsidR="005127B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127B7" w:rsidP="005127B7" w:rsidR="005127B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127B7" w:rsidP="005127B7" w:rsidR="005127B7">
      <w:pPr>
        <w:outlineLvl w:val="0"/>
        <w:rPr>
          <w:rFonts w:cs="Arial" w:hAnsi="Arial" w:ascii="Arial"/>
          <w:noProof/>
        </w:rPr>
      </w:pPr>
    </w:p>
    <w:p w:rsidRDefault="005127B7" w:rsidP="005127B7" w:rsidR="005127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GORZAVET VETERINARSKA AMBULANTA d.o.o. za proizvodnju, trgovinu i usluge iz Bjelovara, Jakova Gotovca 29, MBS 010006160, OIB 62919961478, d</w:t>
      </w:r>
      <w:r>
        <w:rPr>
          <w:rFonts w:cs="Arial" w:hAnsi="Arial" w:ascii="Arial"/>
          <w:noProof/>
        </w:rPr>
        <w:t>ana 10. listopada 2016. godine</w:t>
      </w:r>
    </w:p>
    <w:p w:rsidRDefault="005127B7" w:rsidP="005127B7" w:rsidR="005127B7">
      <w:pPr>
        <w:ind w:firstLine="851"/>
        <w:jc w:val="both"/>
        <w:rPr>
          <w:rFonts w:cs="Arial" w:hAnsi="Arial" w:ascii="Arial"/>
          <w:noProof/>
        </w:rPr>
      </w:pPr>
    </w:p>
    <w:p w:rsidRDefault="005127B7" w:rsidP="005127B7" w:rsidR="005127B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5127B7" w:rsidP="005127B7" w:rsidR="005127B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GORZAVET VETERINARSKA AMBULANTA d.o.o. za proizvodnju, trgovinu i usluge iz Bjelovara, Jakova Gotovca 29, MBS 010006160, OIB 62919961478.</w:t>
      </w:r>
    </w:p>
    <w:p w:rsidRDefault="005127B7" w:rsidP="005127B7" w:rsidR="005127B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5127B7" w:rsidP="005127B7" w:rsidR="005127B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16. siječnja 2017.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5127B7" w:rsidP="005127B7" w:rsidR="005127B7">
      <w:pPr>
        <w:ind w:firstLine="851"/>
        <w:jc w:val="both"/>
        <w:rPr>
          <w:rFonts w:cs="Arial" w:hAnsi="Arial" w:ascii="Arial"/>
          <w:noProof/>
        </w:rPr>
      </w:pPr>
    </w:p>
    <w:p w:rsidRDefault="005127B7" w:rsidP="005127B7" w:rsidR="005127B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5127B7" w:rsidP="005127B7" w:rsidR="005127B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Franjo Gorza</w:t>
      </w:r>
    </w:p>
    <w:p w:rsidRDefault="005127B7" w:rsidP="005127B7" w:rsidR="005127B7">
      <w:pPr>
        <w:ind w:left="851"/>
        <w:jc w:val="both"/>
        <w:rPr>
          <w:rFonts w:cs="Arial" w:hAnsi="Arial" w:ascii="Arial"/>
          <w:noProof/>
        </w:rPr>
      </w:pPr>
    </w:p>
    <w:p w:rsidRDefault="005127B7" w:rsidP="005127B7" w:rsidR="005127B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Franji Gorza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5127B7" w:rsidP="005127B7" w:rsidR="005127B7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127B7" w:rsidP="005127B7" w:rsidR="005127B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5127B7" w:rsidP="005127B7" w:rsidR="005127B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120 dana, u ukupnom iznosu od 2.834.668,94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5127B7" w:rsidP="005127B7" w:rsidR="005127B7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5127B7" w:rsidP="005127B7" w:rsidR="005127B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5127B7" w:rsidP="005127B7" w:rsidR="005127B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5127B7" w:rsidP="005127B7" w:rsidR="005127B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10. listopada 2016. godine </w:t>
      </w:r>
    </w:p>
    <w:p w:rsidRDefault="005127B7" w:rsidP="005127B7" w:rsidR="005127B7">
      <w:pPr>
        <w:jc w:val="both"/>
        <w:rPr>
          <w:rFonts w:cs="Arial" w:hAnsi="Arial" w:ascii="Arial"/>
          <w:noProof/>
        </w:rPr>
      </w:pPr>
    </w:p>
    <w:p w:rsidRDefault="005127B7" w:rsidP="005127B7" w:rsidR="005127B7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5127B7" w:rsidP="005127B7" w:rsidR="005127B7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5127B7" w:rsidP="005127B7" w:rsidR="005127B7">
      <w:pPr>
        <w:jc w:val="both"/>
        <w:rPr>
          <w:rFonts w:cs="Arial" w:hAnsi="Arial" w:ascii="Arial"/>
          <w:noProof/>
        </w:rPr>
      </w:pPr>
    </w:p>
    <w:p w:rsidRDefault="005127B7" w:rsidP="005127B7" w:rsidR="005127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  <w:bookmarkStart w:name="_GoBack" w:id="0"/>
      <w:bookmarkEnd w:id="0"/>
    </w:p>
    <w:p w:rsidRDefault="005127B7" w:rsidP="005127B7" w:rsidR="005127B7">
      <w:pPr>
        <w:jc w:val="both"/>
        <w:rPr>
          <w:rFonts w:cs="Arial" w:hAnsi="Arial" w:ascii="Arial"/>
          <w:noProof/>
        </w:rPr>
      </w:pPr>
    </w:p>
    <w:p w:rsidRDefault="005127B7" w:rsidP="005127B7" w:rsidR="005127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127B7" w:rsidP="005127B7" w:rsidR="005127B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5127B7" w:rsidP="005127B7" w:rsidR="005127B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5127B7" w:rsidP="005127B7" w:rsidR="005127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Bjelovar, poštom i e-oglasnom pločom        </w:t>
      </w:r>
    </w:p>
    <w:p w:rsidRDefault="005127B7" w:rsidP="005127B7" w:rsidR="005127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127B7" w:rsidP="005127B7" w:rsidR="005127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Bj.10.10.2016.g.</w:t>
      </w:r>
    </w:p>
    <w:p w:rsidRDefault="005127B7" w:rsidP="005127B7" w:rsidR="005127B7">
      <w:pPr>
        <w:rPr>
          <w:rFonts w:cs="Arial" w:hAnsi="Arial" w:ascii="Arial"/>
        </w:rPr>
      </w:pPr>
    </w:p>
    <w:p w:rsidRDefault="005127B7" w:rsidP="005127B7" w:rsidR="005127B7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7B7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792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St-297/2016-3</izvorni_sadrzaj>
    <derivirana_varijabla naziv="DomainObject.Oznaka_1">St-297/2016-3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GORZAVET VETERINARSKA AMBULANTA društvo s ograničenom odgovornošću za proizvodnju, trgovinu i usluge, Bjelovar zastupanog po punomoćniku FRANJO GORZA</izvorni_sadrzaj>
    <derivirana_varijabla naziv="DomainObject.Predmet.ProtustrankaFormated_1">  GORZAVET VETERINARSKA AMBULANTA društvo s ograničenom odgovornošću za proizvodnju, trgovinu i usluge, Bjelovar zastupanog po punomoćniku FRANJO GORZA</derivirana_varijabla>
  </DomainObject.Predmet.ProtustrankaFormated>
  <DomainObject.Predmet.ProtustrankaFormatedOIB>
    <izvorni_sadrzaj>  GORZAVET VETERINARSKA AMBULANTA društvo s ograničenom odgovornošću za proizvodnju, trgovinu i usluge, Bjelovar, OIB 62919961478 zastupanog po punomoćniku FRANJO GORZA</izvorni_sadrzaj>
    <derivirana_varijabla naziv="DomainObject.Predmet.ProtustrankaFormatedOIB_1">  GORZAVET VETERINARSKA AMBULANTA društvo s ograničenom odgovornošću za proizvodnju, trgovinu i usluge, Bjelovar, OIB 62919961478 zastupanog po punomoćniku FRANJO GORZA</derivirana_varijabla>
  </DomainObject.Predmet.ProtustrankaFormatedOIB>
  <DomainObject.Predmet.ProtustrankaFormatedWithAdress>
    <izvorni_sadrzaj> GORZAVET VETERINARSKA AMBULANTA društvo s ograničenom odgovornošću za proizvodnju, trgovinu i usluge, Bjelovar, Jakova Gotovca 29, 43000 Bjelovar zastupanog po punomoćniku FRANJO GORZA</izvorni_sadrzaj>
    <derivirana_varijabla naziv="DomainObject.Predmet.ProtustrankaFormatedWithAdress_1"> GORZAVET VETERINARSKA AMBULANTA društvo s ograničenom odgovornošću za proizvodnju, trgovinu i usluge, Bjelovar, Jakova Gotovca 29, 43000 Bjelovar zastupanog po punomoćniku FRANJO GORZA</derivirana_varijabla>
  </DomainObject.Predmet.ProtustrankaFormatedWithAdress>
  <DomainObject.Predmet.ProtustrankaFormatedWithAdressOIB>
    <izvorni_sadrzaj> GORZAVET VETERINARSKA AMBULANTA društvo s ograničenom odgovornošću za proizvodnju, trgovinu i usluge, Bjelovar, OIB 62919961478, Jakova Gotovca 29, 43000 Bjelovar zastupanog po punomoćniku FRANJO GORZA</izvorni_sadrzaj>
    <derivirana_varijabla naziv="DomainObject.Predmet.ProtustrankaFormatedWithAdressOIB_1"> GORZAVET VETERINARSKA AMBULANTA društvo s ograničenom odgovornošću za proizvodnju, trgovinu i usluge, Bjelovar, OIB 62919961478, Jakova Gotovca 29, 43000 Bjelovar zastupanog po punomoćniku FRANJO GORZA</derivirana_varijabla>
  </DomainObject.Predmet.ProtustrankaFormatedWithAdressOIB>
  <DomainObject.Predmet.ProtustrankaWithAdress>
    <izvorni_sadrzaj>GORZAVET VETERINARSKA AMBULANTA društvo s ograničenom odgovornošću za proizvodnju, trgovinu i usluge, Bjelovar Jakova Gotovca 29, 43000 Bjelovar</izvorni_sadrzaj>
    <derivirana_varijabla naziv="DomainObject.Predmet.ProtustrankaWithAdress_1">GORZAVET VETERINARSKA AMBULANTA društvo s ograničenom odgovornošću za proizvodnju, trgovinu i usluge, Bjelovar Jakova Gotovca 29, 43000 Bjelovar</derivirana_varijabla>
  </DomainObject.Predmet.ProtustrankaWithAdress>
  <DomainObject.Predmet.ProtustrankaWithAdressOIB>
    <izvorni_sadrzaj>GORZAVET VETERINARSKA AMBULANTA društvo s ograničenom odgovornošću za proizvodnju, trgovinu i usluge, Bjelovar, OIB 62919961478, Jakova Gotovca 29, 43000 Bjelovar</izvorni_sadrzaj>
    <derivirana_varijabla naziv="DomainObject.Predmet.ProtustrankaWithAdressOIB_1">GORZAVET VETERINARSKA AMBULANTA društvo s ograničenom odgovornošću za proizvodnju, trgovinu i usluge, Bjelovar, OIB 62919961478, Jakova Gotovca 29, 43000 Bjelovar</derivirana_varijabla>
  </DomainObject.Predmet.ProtustrankaWithAdressOIB>
  <DomainObject.Predmet.ProtustrankaNazivFormated>
    <izvorni_sadrzaj>GORZAVET VETERINARSKA AMBULANTA društvo s ograničenom odgovornošću za proizvodnju, trgovinu i usluge, Bjelovar</izvorni_sadrzaj>
    <derivirana_varijabla naziv="DomainObject.Predmet.ProtustrankaNazivFormated_1">GORZAVET VETERINARSKA AMBULANTA društvo s ograničenom odgovornošću za proizvodnju, trgovinu i usluge, Bjelovar</derivirana_varijabla>
  </DomainObject.Predmet.ProtustrankaNazivFormated>
  <DomainObject.Predmet.ProtustrankaNazivFormatedOIB>
    <izvorni_sadrzaj>GORZAVET VETERINARSKA AMBULANTA društvo s ograničenom odgovornošću za proizvodnju, trgovinu i usluge, Bjelovar, OIB 62919961478</izvorni_sadrzaj>
    <derivirana_varijabla naziv="DomainObject.Predmet.ProtustrankaNazivFormatedOIB_1">GORZAVET VETERINARSKA AMBULANTA društvo s ograničenom odgovornošću za proizvodnju, trgovinu i usluge, Bjelovar, OIB 62919961478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GORZAVET VETERINARSKA AMBULANTA društvo s ograničenom odgovornošću za proizvodnju, trgovinu i usluge, Bjelovar zastupanog po punomoćniku FRANJO GORZA</item>
    </izvorni_sadrzaj>
    <derivirana_varijabla naziv="DomainObject.Predmet.ProtuStrankaListFormated_1">
      <item>GORZAVET VETERINARSKA AMBULANTA društvo s ograničenom odgovornošću za proizvodnju, trgovinu i usluge, Bjelovar zastupanog po punomoćniku FRANJO GORZA</item>
    </derivirana_varijabla>
  </DomainObject.Predmet.ProtuStrankaListFormated>
  <DomainObject.Predmet.ProtuStrankaListFormatedOIB>
    <izvorni_sadrzaj>
      <item>GORZAVET VETERINARSKA AMBULANTA društvo s ograničenom odgovornošću za proizvodnju, trgovinu i usluge, Bjelovar, OIB 62919961478 zastupanog po punomoćniku FRANJO GORZA</item>
    </izvorni_sadrzaj>
    <derivirana_varijabla naziv="DomainObject.Predmet.ProtuStrankaListFormatedOIB_1">
      <item>GORZAVET VETERINARSKA AMBULANTA društvo s ograničenom odgovornošću za proizvodnju, trgovinu i usluge, Bjelovar, OIB 62919961478 zastupanog po punomoćniku FRANJO GORZA</item>
    </derivirana_varijabla>
  </DomainObject.Predmet.ProtuStrankaListFormatedOIB>
  <DomainObject.Predmet.ProtuStrankaListFormatedWithAdress>
    <izvorni_sadrzaj>
      <item>GORZAVET VETERINARSKA AMBULANTA društvo s ograničenom odgovornošću za proizvodnju, trgovinu i usluge, Bjelovar, Jakova Gotovca 29, 43000 Bjelovar zastupanog po punomoćniku FRANJO GORZA</item>
    </izvorni_sadrzaj>
    <derivirana_varijabla naziv="DomainObject.Predmet.ProtuStrankaListFormatedWithAdress_1">
      <item>GORZAVET VETERINARSKA AMBULANTA društvo s ograničenom odgovornošću za proizvodnju, trgovinu i usluge, Bjelovar, Jakova Gotovca 29, 43000 Bjelovar zastupanog po punomoćniku FRANJO GORZA</item>
    </derivirana_varijabla>
  </DomainObject.Predmet.ProtuStrankaListFormatedWithAdress>
  <DomainObject.Predmet.ProtuStrankaListFormatedWithAdressOIB>
    <izvorni_sadrzaj>
      <item>GORZAVET VETERINARSKA AMBULANTA društvo s ograničenom odgovornošću za proizvodnju, trgovinu i usluge, Bjelovar, OIB 62919961478, Jakova Gotovca 29, 43000 Bjelovar zastupanog po punomoćniku FRANJO GORZA</item>
    </izvorni_sadrzaj>
    <derivirana_varijabla naziv="DomainObject.Predmet.ProtuStrankaListFormatedWithAdressOIB_1">
      <item>GORZAVET VETERINARSKA AMBULANTA društvo s ograničenom odgovornošću za proizvodnju, trgovinu i usluge, Bjelovar, OIB 62919961478, Jakova Gotovca 29, 43000 Bjelovar zastupanog po punomoćniku FRANJO GORZA</item>
    </derivirana_varijabla>
  </DomainObject.Predmet.ProtuStrankaListFormatedWithAdressOIB>
  <DomainObject.Predmet.ProtuStrankaListNazivFormated>
    <izvorni_sadrzaj>
      <item>GORZAVET VETERINARSKA AMBULANTA društvo s ograničenom odgovornošću za proizvodnju, trgovinu i usluge, Bjelovar</item>
    </izvorni_sadrzaj>
    <derivirana_varijabla naziv="DomainObject.Predmet.ProtuStrankaListNazivFormated_1">
      <item>GORZAVET VETERINARSKA AMBULANTA društvo s ograničenom odgovornošću za proizvodnju, trgovinu i usluge, Bjelovar</item>
    </derivirana_varijabla>
  </DomainObject.Predmet.ProtuStrankaListNazivFormated>
  <DomainObject.Predmet.ProtuStrankaListNazivFormatedOIB>
    <izvorni_sadrzaj>
      <item>GORZAVET VETERINARSKA AMBULANTA društvo s ograničenom odgovornošću za proizvodnju, trgovinu i usluge, Bjelovar, OIB 62919961478</item>
    </izvorni_sadrzaj>
    <derivirana_varijabla naziv="DomainObject.Predmet.ProtuStrankaListNazivFormatedOIB_1">
      <item>GORZAVET VETERINARSKA AMBULANTA društvo s ograničenom odgovornošću za proizvodnju, trgovinu i usluge, Bjelovar, OIB 62919961478</item>
    </derivirana_varijabla>
  </DomainObject.Predmet.ProtuStrankaListNazivFormatedOIB>
  <DomainObject.Predmet.OstaliListFormated>
    <izvorni_sadrzaj>
      <item>FRANJO GORZA punomoćnik sudionika u postupku GORZAVET VETERINARSKA AMBULANTA društvo s ograničenom odgovornošću za proizvodnju, trgovinu i usluge, Bjelovar</item>
    </izvorni_sadrzaj>
    <derivirana_varijabla naziv="DomainObject.Predmet.OstaliListFormated_1">
      <item>FRANJO GORZA punomoćnik sudionika u postupku GORZAVET VETERINARSKA AMBULANTA društvo s ograničenom odgovornošću za proizvodnju, trgovinu i usluge, Bjelovar</item>
    </derivirana_varijabla>
  </DomainObject.Predmet.OstaliListFormated>
  <DomainObject.Predmet.OstaliListFormatedOIB>
    <izvorni_sadrzaj>
      <item>FRANJO GORZA, OIB 47543372238 punomoćnik sudionika u postupku GORZAVET VETERINARSKA AMBULANTA društvo s ograničenom odgovornošću za proizvodnju, trgovinu i usluge, Bjelovar</item>
    </izvorni_sadrzaj>
    <derivirana_varijabla naziv="DomainObject.Predmet.OstaliListFormatedOIB_1">
      <item>FRANJO GORZA, OIB 47543372238 punomoćnik sudionika u postupku GORZAVET VETERINARSKA AMBULANTA društvo s ograničenom odgovornošću za proizvodnju, trgovinu i usluge, Bjelovar</item>
    </derivirana_varijabla>
  </DomainObject.Predmet.OstaliListFormatedOIB>
  <DomainObject.Predmet.OstaliListFormatedWithAdress>
    <izvorni_sadrzaj>
      <item>FRANJO GORZA, Jakova Gotovca bb, 43000 Bjelovar punomoćnik sudionika u postupku GORZAVET VETERINARSKA AMBULANTA društvo s ograničenom odgovornošću za proizvodnju, trgovinu i usluge, Bjelovar</item>
    </izvorni_sadrzaj>
    <derivirana_varijabla naziv="DomainObject.Predmet.OstaliListFormatedWithAdress_1">
      <item>FRANJO GORZA, Jakova Gotovca bb, 43000 Bjelovar punomoćnik sudionika u postupku GORZAVET VETERINARSKA AMBULANTA društvo s ograničenom odgovornošću za proizvodnju, trgovinu i usluge, Bjelovar</item>
    </derivirana_varijabla>
  </DomainObject.Predmet.OstaliListFormatedWithAdress>
  <DomainObject.Predmet.OstaliListFormatedWithAdressOIB>
    <izvorni_sadrzaj>
      <item>FRANJO GORZA, OIB 47543372238, Jakova Gotovca bb, 43000 Bjelovar punomoćnik sudionika u postupku GORZAVET VETERINARSKA AMBULANTA društvo s ograničenom odgovornošću za proizvodnju, trgovinu i usluge, Bjelovar</item>
    </izvorni_sadrzaj>
    <derivirana_varijabla naziv="DomainObject.Predmet.OstaliListFormatedWithAdressOIB_1">
      <item>FRANJO GORZA, OIB 47543372238, Jakova Gotovca bb, 43000 Bjelovar punomoćnik sudionika u postupku GORZAVET VETERINARSKA AMBULANTA društvo s ograničenom odgovornošću za proizvodnju, trgovinu i usluge, Bjelovar</item>
    </derivirana_varijabla>
  </DomainObject.Predmet.OstaliListFormatedWithAdressOIB>
  <DomainObject.Predmet.OstaliListNazivFormated>
    <izvorni_sadrzaj>
      <item>FRANJO GORZA</item>
    </izvorni_sadrzaj>
    <derivirana_varijabla naziv="DomainObject.Predmet.OstaliListNazivFormated_1">
      <item>FRANJO GORZA</item>
    </derivirana_varijabla>
  </DomainObject.Predmet.OstaliListNazivFormated>
  <DomainObject.Predmet.OstaliListNazivFormatedOIB>
    <izvorni_sadrzaj>
      <item>FRANJO GORZA, OIB 47543372238</item>
    </izvorni_sadrzaj>
    <derivirana_varijabla naziv="DomainObject.Predmet.OstaliListNazivFormatedOIB_1">
      <item>FRANJO GORZA, OIB 47543372238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St-297/2016-3</izvorni_sadrzaj>
    <derivirana_varijabla naziv="DomainObject.PoslovniBrojDokumenta_1">St-297/2016-3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GORZAVET VETERINARSKA AMBULANTA društvo s ograničenom odgovornošću za proizvodnju, trgovinu i usluge, Bjelovar</izvorni_sadrzaj>
    <derivirana_varijabla naziv="DomainObject.Predmet.ProtustrankaIDrugi_1">GORZAVET VETERINARSKA AMBULANTA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GORZAVET VETERINARSKA AMBULANTA društvo s ograničenom odgovornošću za proizvodnju, trgovinu i usluge, Bjelovar, OIB 62919961478, Jakova Gotovca 29, 43000 Bjelovar</izvorni_sadrzaj>
    <derivirana_varijabla naziv="DomainObject.Predmet.ProtustrankaIDrugiAdressOIB_1">GORZAVET VETERINARSKA AMBULANTA društvo s ograničenom odgovornošću za proizvodnju, trgovinu i usluge, Bjelovar, OIB 62919961478, Jakova Gotovca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GORZAVET VETERINARSKA AMBULANTA društvo s ograničenom odgovornošću za proizvodnju, trgovinu i usluge, Bjelovar</item>
      <item>FRANJO GORZA</item>
    </izvorni_sadrzaj>
    <derivirana_varijabla naziv="DomainObject.Predmet.SudioniciListNaziv_1">
      <item>FINA, RC ZAGREB, Podružnica Bjelovar</item>
      <item>GORZAVET VETERINARSKA AMBULANTA društvo s ograničenom odgovornošću za proizvodnju, trgovinu i usluge, Bjelovar</item>
      <item>FRANJO GORZA</item>
    </derivirana_varijabla>
  </DomainObject.Predmet.SudioniciListNaziv>
  <DomainObject.Predmet.SudioniciListAdressOIB>
    <izvorni_sadrzaj>
      <item>FINA, RC ZAGREB, Podružnica Bjelovar, OIB 85821130368, F. Supila 4,43000 Bjelovar</item>
      <item>GORZAVET VETERINARSKA AMBULANTA društvo s ograničenom odgovornošću za proizvodnju, trgovinu i usluge, Bjelovar, OIB 62919961478, Jakova Gotovca 29,43000 Bjelovar</item>
      <item>FRANJO GORZA, OIB 47543372238, Jakova Gotovca bb,43000 Bjelovar</item>
    </izvorni_sadrzaj>
    <derivirana_varijabla naziv="DomainObject.Predmet.SudioniciListAdressOIB_1">
      <item>FINA, RC ZAGREB, Podružnica Bjelovar, OIB 85821130368, F. Supila 4,43000 Bjelovar</item>
      <item>GORZAVET VETERINARSKA AMBULANTA društvo s ograničenom odgovornošću za proizvodnju, trgovinu i usluge, Bjelovar, OIB 62919961478, Jakova Gotovca 29,43000 Bjelovar</item>
      <item>FRANJO GORZA, OIB 47543372238, Jakova Gotovca bb,43000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2E683-AE4E-4404-9B36-4B005B287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497</properties:Words>
  <properties:Characters>2843</properties:Characters>
  <properties:Lines>77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2016-10-10T09:09:00Z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