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82866" w14:paraId="f182866" w:rsidRDefault="00970C04" w:rsidP="00970C04" w:rsidR="00970C04">
      <w:pPr>
        <w15:collapsed w:val="false"/>
      </w:pPr>
      <w:bookmarkStart w:name="_GoBack" w:id="0"/>
      <w:bookmarkEnd w:id="0"/>
    </w:p>
    <w:p w:rsidRDefault="00CF6516" w:rsidP="00970C04" w:rsidR="00CF6516"/>
    <w:p w:rsidRDefault="000272C5" w:rsidP="00970C04" w:rsidR="000272C5"/>
    <w:p w:rsidRDefault="0081166A" w:rsidP="00970C04" w:rsidR="000272C5">
      <w:r>
        <w:rPr>
          <w:noProof/>
        </w:rPr>
        <w:drawing>
          <wp:inline distR="0" distL="0" distB="0" distT="0">
            <wp:extent cy="715010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0C04" w:rsidP="00970C04" w:rsidR="00970C04" w:rsidRPr="00970C04">
      <w:pPr>
        <w:jc w:val="both"/>
        <w:rPr>
          <w:b/>
        </w:rPr>
      </w:pPr>
      <w:r w:rsidRPr="00970C04">
        <w:rPr>
          <w:b/>
        </w:rPr>
        <w:t xml:space="preserve">REPUBLIKA HRVATSKA                                                          </w:t>
      </w:r>
      <w:r w:rsidR="00B21CE8">
        <w:rPr>
          <w:b/>
        </w:rPr>
        <w:t>Broj:7/ St-</w:t>
      </w:r>
      <w:r w:rsidR="0033099B">
        <w:rPr>
          <w:b/>
        </w:rPr>
        <w:t>1028</w:t>
      </w:r>
      <w:r w:rsidR="00CF6516" w:rsidRPr="00CF6516">
        <w:rPr>
          <w:b/>
        </w:rPr>
        <w:t>/201</w:t>
      </w:r>
      <w:r w:rsidR="00501A0A">
        <w:rPr>
          <w:b/>
        </w:rPr>
        <w:t>3</w:t>
      </w:r>
      <w:r w:rsidR="0033099B">
        <w:rPr>
          <w:b/>
        </w:rPr>
        <w:t>-</w:t>
      </w:r>
      <w:r w:rsidR="00501A0A">
        <w:rPr>
          <w:b/>
        </w:rPr>
        <w:t>134</w:t>
      </w:r>
      <w:r w:rsidRPr="00970C04">
        <w:rPr>
          <w:b/>
        </w:rPr>
        <w:t xml:space="preserve">      </w:t>
      </w:r>
    </w:p>
    <w:p w:rsidRDefault="00970C04" w:rsidP="00970C04" w:rsidR="00970C04" w:rsidRPr="00970C04">
      <w:pPr>
        <w:jc w:val="both"/>
        <w:rPr>
          <w:b/>
        </w:rPr>
      </w:pPr>
      <w:r w:rsidRPr="00970C04">
        <w:rPr>
          <w:b/>
        </w:rPr>
        <w:t>TRGOVAČKI SUD U OSIJEKU</w:t>
      </w:r>
    </w:p>
    <w:p w:rsidRDefault="00970C04" w:rsidP="00CF6516" w:rsidR="00CF6516">
      <w:pPr>
        <w:jc w:val="both"/>
        <w:rPr>
          <w:b/>
        </w:rPr>
      </w:pPr>
      <w:r w:rsidRPr="00970C04">
        <w:rPr>
          <w:b/>
        </w:rPr>
        <w:t>STALNA SLUŽBA</w:t>
      </w:r>
      <w:r w:rsidR="000A20CA">
        <w:rPr>
          <w:b/>
        </w:rPr>
        <w:t xml:space="preserve"> </w:t>
      </w:r>
      <w:r w:rsidR="00CF6516">
        <w:rPr>
          <w:b/>
        </w:rPr>
        <w:t>U SLAVONSKOM BRODU</w:t>
      </w:r>
    </w:p>
    <w:p w:rsidRDefault="00970C04" w:rsidP="00970C04" w:rsidR="00970C04" w:rsidRPr="00970C04">
      <w:pPr>
        <w:jc w:val="both"/>
        <w:rPr>
          <w:b/>
        </w:rPr>
      </w:pPr>
      <w:r w:rsidRPr="00970C04">
        <w:rPr>
          <w:b/>
        </w:rPr>
        <w:t>Trg pobjede 13</w:t>
      </w:r>
    </w:p>
    <w:p w:rsidRDefault="00970C04" w:rsidP="00970C04" w:rsidR="00970C04">
      <w:pPr>
        <w:jc w:val="both"/>
        <w:rPr>
          <w:b/>
        </w:rPr>
      </w:pPr>
      <w:r w:rsidRPr="00970C04">
        <w:rPr>
          <w:b/>
        </w:rPr>
        <w:t>SLAVONSKI BROD</w:t>
      </w:r>
    </w:p>
    <w:p w:rsidRDefault="004D65FB" w:rsidP="00970C04" w:rsidR="004D65FB">
      <w:pPr>
        <w:jc w:val="both"/>
        <w:rPr>
          <w:b/>
        </w:rPr>
      </w:pPr>
    </w:p>
    <w:p w:rsidRDefault="00744BCE" w:rsidP="00970C04" w:rsidR="00744BCE" w:rsidRPr="00970C04">
      <w:pPr>
        <w:jc w:val="both"/>
        <w:rPr>
          <w:b/>
        </w:rPr>
      </w:pPr>
    </w:p>
    <w:p w:rsidRDefault="000272C5" w:rsidP="000272C5" w:rsidR="00970C04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4D65FB" w:rsidP="000272C5" w:rsidR="004D65FB" w:rsidRPr="00970C04">
      <w:pPr>
        <w:jc w:val="center"/>
        <w:rPr>
          <w:b/>
        </w:rPr>
      </w:pPr>
    </w:p>
    <w:p w:rsidRDefault="00970C04" w:rsidP="00970C04" w:rsidR="00970C04" w:rsidRPr="00970C04">
      <w:pPr>
        <w:jc w:val="center"/>
        <w:rPr>
          <w:b/>
        </w:rPr>
      </w:pPr>
      <w:r w:rsidRPr="00970C04">
        <w:rPr>
          <w:b/>
        </w:rPr>
        <w:t>R</w:t>
      </w:r>
      <w:r w:rsidR="000272C5">
        <w:rPr>
          <w:b/>
        </w:rPr>
        <w:t xml:space="preserve"> </w:t>
      </w:r>
      <w:r w:rsidRPr="00970C04">
        <w:rPr>
          <w:b/>
        </w:rPr>
        <w:t>J</w:t>
      </w:r>
      <w:r w:rsidR="000272C5">
        <w:rPr>
          <w:b/>
        </w:rPr>
        <w:t xml:space="preserve"> </w:t>
      </w:r>
      <w:r w:rsidRPr="00970C04">
        <w:rPr>
          <w:b/>
        </w:rPr>
        <w:t>E</w:t>
      </w:r>
      <w:r w:rsidR="000272C5">
        <w:rPr>
          <w:b/>
        </w:rPr>
        <w:t xml:space="preserve"> </w:t>
      </w:r>
      <w:r w:rsidRPr="00970C04">
        <w:rPr>
          <w:b/>
        </w:rPr>
        <w:t>Š</w:t>
      </w:r>
      <w:r w:rsidR="000272C5">
        <w:rPr>
          <w:b/>
        </w:rPr>
        <w:t xml:space="preserve"> </w:t>
      </w:r>
      <w:r w:rsidRPr="00970C04">
        <w:rPr>
          <w:b/>
        </w:rPr>
        <w:t>E</w:t>
      </w:r>
      <w:r w:rsidR="000272C5">
        <w:rPr>
          <w:b/>
        </w:rPr>
        <w:t xml:space="preserve"> </w:t>
      </w:r>
      <w:r w:rsidRPr="00970C04">
        <w:rPr>
          <w:b/>
        </w:rPr>
        <w:t>N</w:t>
      </w:r>
      <w:r w:rsidR="000272C5">
        <w:rPr>
          <w:b/>
        </w:rPr>
        <w:t xml:space="preserve"> </w:t>
      </w:r>
      <w:r w:rsidRPr="00970C04">
        <w:rPr>
          <w:b/>
        </w:rPr>
        <w:t>J</w:t>
      </w:r>
      <w:r w:rsidR="000272C5">
        <w:rPr>
          <w:b/>
        </w:rPr>
        <w:t xml:space="preserve"> </w:t>
      </w:r>
      <w:r w:rsidRPr="00970C04">
        <w:rPr>
          <w:b/>
        </w:rPr>
        <w:t>E</w:t>
      </w:r>
    </w:p>
    <w:p w:rsidRDefault="004D65FB" w:rsidP="00970C04" w:rsidR="004D65FB"/>
    <w:p w:rsidRDefault="00970C04" w:rsidP="003C46D9" w:rsidR="00970C04">
      <w:pPr>
        <w:ind w:firstLine="1440"/>
        <w:jc w:val="both"/>
      </w:pPr>
      <w:r>
        <w:t xml:space="preserve">TRGOVAČKI SUD U OSIJEKU, STALNA SLUŽBA </w:t>
      </w:r>
      <w:r w:rsidR="00CF6516">
        <w:t>U SLAVONSKOM BRODU</w:t>
      </w:r>
      <w:r>
        <w:t xml:space="preserve">, po stečajnoj sutkinji Mirni Vujčić, u stečajnom postupku nad stečajnim dužnikom </w:t>
      </w:r>
      <w:r w:rsidR="0033099B" w:rsidRPr="0033099B">
        <w:t>GALLIS d.o.o. za proizvodnju, trgovinu i usluge, skraćena tvrtka: GALLIS d.o.o. „u stečaju“, Slavonski Brod, V. Novaka 40, OIB: 26043332440</w:t>
      </w:r>
      <w:r>
        <w:t xml:space="preserve">, nakon održanog ročišta </w:t>
      </w:r>
      <w:r w:rsidR="003C46D9">
        <w:t xml:space="preserve">za javnu dražbu dana </w:t>
      </w:r>
      <w:r w:rsidR="00B21CE8">
        <w:t xml:space="preserve">09. studenog </w:t>
      </w:r>
      <w:r w:rsidR="0064321A">
        <w:t>201</w:t>
      </w:r>
      <w:r w:rsidR="00CF6516">
        <w:t>6</w:t>
      </w:r>
      <w:r>
        <w:t>. godine radi unovčenja dijela imovine stečajnog dužnika opterećene razlučnim pravom, odlučujući o dos</w:t>
      </w:r>
      <w:r w:rsidR="0046716A">
        <w:t>udi nekretnine</w:t>
      </w:r>
      <w:r w:rsidR="00493B6A">
        <w:t>,</w:t>
      </w:r>
      <w:r w:rsidR="0046716A">
        <w:t xml:space="preserve"> dana </w:t>
      </w:r>
      <w:r w:rsidR="00B21CE8">
        <w:t>10. studenog</w:t>
      </w:r>
      <w:r w:rsidR="0064321A">
        <w:t xml:space="preserve"> </w:t>
      </w:r>
      <w:r w:rsidR="000F31D5">
        <w:t>201</w:t>
      </w:r>
      <w:r w:rsidR="00CF6516">
        <w:t>6</w:t>
      </w:r>
      <w:r>
        <w:t>. godine</w:t>
      </w:r>
    </w:p>
    <w:p w:rsidRDefault="00970C04" w:rsidP="00970C04" w:rsidR="00970C04">
      <w:pPr>
        <w:jc w:val="both"/>
      </w:pPr>
    </w:p>
    <w:p w:rsidRDefault="00744BCE" w:rsidP="00970C04" w:rsidR="00744BCE">
      <w:pPr>
        <w:jc w:val="both"/>
      </w:pPr>
    </w:p>
    <w:p w:rsidRDefault="00970C04" w:rsidP="00970C04" w:rsidR="00970C04">
      <w:pPr>
        <w:jc w:val="center"/>
      </w:pPr>
      <w:r>
        <w:t>r i j e š i o   j e</w:t>
      </w:r>
    </w:p>
    <w:p w:rsidRDefault="004D65FB" w:rsidP="00970C04" w:rsidR="004D65FB"/>
    <w:p w:rsidRDefault="00716639" w:rsidP="00716639" w:rsidR="00970C04">
      <w:pPr>
        <w:jc w:val="both"/>
      </w:pPr>
      <w:r>
        <w:t xml:space="preserve"> </w:t>
      </w:r>
      <w:r>
        <w:tab/>
        <w:t xml:space="preserve"> </w:t>
      </w:r>
      <w:r>
        <w:tab/>
      </w:r>
      <w:r w:rsidR="00970C04">
        <w:t>I</w:t>
      </w:r>
      <w:r w:rsidR="0045310A">
        <w:t>.</w:t>
      </w:r>
      <w:r w:rsidR="00970C04">
        <w:t xml:space="preserve"> Ponuditelju</w:t>
      </w:r>
      <w:r w:rsidR="0090101F">
        <w:t xml:space="preserve"> - kupcu</w:t>
      </w:r>
      <w:r w:rsidR="00970C04">
        <w:t xml:space="preserve"> </w:t>
      </w:r>
      <w:r w:rsidR="0033099B" w:rsidRPr="0033099B">
        <w:t>VETO d.o.o za veterinarstvo, proizvodnju, trgovinu i usluge, skraćena tvrtka: VETO d.o.o., Slavonski Brod, Ant</w:t>
      </w:r>
      <w:r w:rsidR="0033099B">
        <w:t>una Barca 38, OIB: 26056147349</w:t>
      </w:r>
      <w:r w:rsidR="00415BC4">
        <w:t xml:space="preserve"> </w:t>
      </w:r>
      <w:r w:rsidR="00970C04">
        <w:t>dosuđuje se  imovina – nekretnine u vlasništvu stečajnog dužnika i to:</w:t>
      </w:r>
    </w:p>
    <w:p w:rsidRDefault="00716639" w:rsidP="00415BC4" w:rsidR="00716639"/>
    <w:p w:rsidRDefault="00493B6A" w:rsidP="0033099B" w:rsidR="0033099B" w:rsidRPr="0033099B">
      <w:pPr>
        <w:jc w:val="both"/>
      </w:pPr>
      <w:r>
        <w:t xml:space="preserve"> </w:t>
      </w:r>
      <w:r>
        <w:tab/>
        <w:t xml:space="preserve"> </w:t>
      </w:r>
      <w:r>
        <w:tab/>
      </w:r>
      <w:r w:rsidR="0033099B" w:rsidRPr="0033099B">
        <w:t xml:space="preserve">suvlasnički dio nekretnina od ½ </w:t>
      </w:r>
      <w:r w:rsidR="0033099B">
        <w:t>dijela nekretnina upisanih u z</w:t>
      </w:r>
      <w:r w:rsidR="0033099B" w:rsidRPr="0033099B">
        <w:t>k.ul. 9957 k.o. Slavonski Brod i to:</w:t>
      </w:r>
    </w:p>
    <w:p w:rsidRDefault="0033099B" w:rsidP="0033099B" w:rsidR="0033099B" w:rsidRPr="0033099B">
      <w:pPr>
        <w:jc w:val="both"/>
      </w:pPr>
      <w:r w:rsidRPr="0033099B">
        <w:t xml:space="preserve">                        </w:t>
      </w:r>
    </w:p>
    <w:p w:rsidRDefault="0033099B" w:rsidP="0033099B" w:rsidR="0033099B" w:rsidRPr="0033099B">
      <w:pPr>
        <w:jc w:val="both"/>
      </w:pPr>
      <w:r w:rsidRPr="0033099B">
        <w:t xml:space="preserve"> </w:t>
      </w:r>
      <w:r w:rsidRPr="0033099B">
        <w:tab/>
        <w:t xml:space="preserve"> </w:t>
      </w:r>
      <w:r>
        <w:t xml:space="preserve"> </w:t>
      </w:r>
      <w:r>
        <w:tab/>
      </w:r>
      <w:r w:rsidRPr="0033099B">
        <w:t xml:space="preserve">- kč.br. 5789/22 – zgrada Osječka ulica sa </w:t>
      </w:r>
      <w:smartTag w:element="metricconverter" w:uri="urn:schemas-microsoft-com:office:smarttags">
        <w:smartTagPr>
          <w:attr w:val="398 m2" w:name="ProductID"/>
        </w:smartTagPr>
        <w:r w:rsidRPr="0033099B">
          <w:t>398 m2</w:t>
        </w:r>
        <w:r>
          <w:t>.</w:t>
        </w:r>
      </w:smartTag>
    </w:p>
    <w:p w:rsidRDefault="00BB3DA2" w:rsidP="00B21CE8" w:rsidR="00BB3DA2">
      <w:pPr>
        <w:jc w:val="both"/>
      </w:pPr>
    </w:p>
    <w:p w:rsidRDefault="00744BCE" w:rsidP="00B21CE8" w:rsidR="00744BCE">
      <w:pPr>
        <w:jc w:val="both"/>
      </w:pPr>
    </w:p>
    <w:p w:rsidRDefault="000A04FF" w:rsidP="00970C04" w:rsidR="00970C04">
      <w:pPr>
        <w:jc w:val="both"/>
      </w:pPr>
      <w:r>
        <w:t xml:space="preserve"> </w:t>
      </w:r>
      <w:r>
        <w:tab/>
        <w:t xml:space="preserve"> </w:t>
      </w:r>
      <w:r>
        <w:tab/>
      </w:r>
      <w:r w:rsidR="00970C04">
        <w:t>II</w:t>
      </w:r>
      <w:r w:rsidR="0045310A">
        <w:t>.</w:t>
      </w:r>
      <w:r w:rsidR="00970C04">
        <w:t xml:space="preserve"> Kupac je duž</w:t>
      </w:r>
      <w:r w:rsidR="00C43904">
        <w:t>an na ime kupovnine za predmetne nekretnine</w:t>
      </w:r>
      <w:r w:rsidR="00970C04">
        <w:t xml:space="preserve"> uplatiti iznos</w:t>
      </w:r>
      <w:r>
        <w:t xml:space="preserve"> </w:t>
      </w:r>
      <w:r w:rsidR="00970C04">
        <w:t xml:space="preserve">od </w:t>
      </w:r>
      <w:r w:rsidR="0033099B" w:rsidRPr="0033099B">
        <w:t>282</w:t>
      </w:r>
      <w:r w:rsidR="00415659" w:rsidRPr="0033099B">
        <w:t>.</w:t>
      </w:r>
      <w:r w:rsidR="00B21CE8" w:rsidRPr="0033099B">
        <w:t>0</w:t>
      </w:r>
      <w:r w:rsidR="00415659" w:rsidRPr="0033099B">
        <w:t>00</w:t>
      </w:r>
      <w:r w:rsidRPr="0033099B">
        <w:t>,</w:t>
      </w:r>
      <w:r w:rsidR="00415659" w:rsidRPr="0033099B">
        <w:t>00</w:t>
      </w:r>
      <w:r w:rsidR="002C4031">
        <w:t xml:space="preserve"> Kn</w:t>
      </w:r>
      <w:r w:rsidR="00970C04">
        <w:t xml:space="preserve"> umanjen za iznos uplaćene jamčevine u roku od 30 dana od dana zaključenja sudske javne dražbe tj. dana prodaje na depozitni  račun ovog  suda br. HR31 2390 0011 3000 0020 0, mode</w:t>
      </w:r>
      <w:r>
        <w:t>l HR05 s pozivom na broj 221-</w:t>
      </w:r>
      <w:r w:rsidR="0033099B">
        <w:t>1028</w:t>
      </w:r>
      <w:r w:rsidR="002C4031">
        <w:t>-201</w:t>
      </w:r>
      <w:r w:rsidR="0033099B">
        <w:t>3</w:t>
      </w:r>
      <w:r w:rsidR="00970C04">
        <w:t>.  Ukoliko kupac kao jedini ponuditelj u ovome roku ne uplati kupovninu prodaja će se oglasiti nevažećom i odrediti nova dražba uz uvjete određene za prodaju koja oglašena nevažećom, a kupac gubi pravo na povrat jamčevine</w:t>
      </w:r>
      <w:r>
        <w:t>.</w:t>
      </w:r>
    </w:p>
    <w:p w:rsidRDefault="00764F30" w:rsidP="00B21CE8" w:rsidR="00764F30">
      <w:pPr>
        <w:jc w:val="center"/>
      </w:pPr>
    </w:p>
    <w:p w:rsidRDefault="00744BCE" w:rsidP="00B21CE8" w:rsidR="00744BCE">
      <w:pPr>
        <w:jc w:val="center"/>
      </w:pPr>
    </w:p>
    <w:p w:rsidRDefault="000A04FF" w:rsidP="000A04FF" w:rsidR="00744BCE">
      <w:pPr>
        <w:jc w:val="both"/>
      </w:pPr>
      <w:r>
        <w:t xml:space="preserve"> </w:t>
      </w:r>
      <w:r>
        <w:tab/>
        <w:t xml:space="preserve"> </w:t>
      </w:r>
      <w:r>
        <w:tab/>
      </w:r>
      <w:r w:rsidR="00970C04">
        <w:t xml:space="preserve"> III</w:t>
      </w:r>
      <w:r w:rsidR="0045310A">
        <w:t>.</w:t>
      </w:r>
      <w:r w:rsidR="00970C04">
        <w:t xml:space="preserve"> Određuje se upis prava vlasništva u korist kupca</w:t>
      </w:r>
      <w:r w:rsidR="00C43904">
        <w:t xml:space="preserve"> </w:t>
      </w:r>
      <w:r w:rsidR="0033099B" w:rsidRPr="0033099B">
        <w:t xml:space="preserve">VETO d.o.o za veterinarstvo, proizvodnju, trgovinu i usluge, skraćena tvrtka: VETO d.o.o., Slavonski Brod, Antuna Barca 38, OIB: 26056147349 </w:t>
      </w:r>
      <w:r w:rsidR="00B21CE8" w:rsidRPr="00B21CE8">
        <w:t xml:space="preserve"> </w:t>
      </w:r>
      <w:r w:rsidR="00970C04">
        <w:t xml:space="preserve">na dosuđenim nekretninama </w:t>
      </w:r>
      <w:r w:rsidR="00E25857">
        <w:t xml:space="preserve"> i to </w:t>
      </w:r>
      <w:r w:rsidR="0033099B">
        <w:t>na suvlasničkom</w:t>
      </w:r>
    </w:p>
    <w:p w:rsidRDefault="00744BCE" w:rsidP="00744BCE" w:rsidR="00744BCE">
      <w:pPr>
        <w:jc w:val="right"/>
        <w:rPr>
          <w:b/>
        </w:rPr>
      </w:pPr>
      <w:r w:rsidRPr="00744BCE">
        <w:rPr>
          <w:b/>
        </w:rPr>
        <w:lastRenderedPageBreak/>
        <w:t xml:space="preserve">Broj:7/ St-1028/2013-134      </w:t>
      </w:r>
    </w:p>
    <w:p w:rsidRDefault="00744BCE" w:rsidP="00744BCE" w:rsidR="00744BCE">
      <w:pPr>
        <w:jc w:val="right"/>
      </w:pPr>
    </w:p>
    <w:p w:rsidRDefault="00744BCE" w:rsidP="000A04FF" w:rsidR="00744BCE">
      <w:pPr>
        <w:jc w:val="both"/>
      </w:pPr>
    </w:p>
    <w:p w:rsidRDefault="0033099B" w:rsidP="000A04FF" w:rsidR="00970C04">
      <w:pPr>
        <w:jc w:val="both"/>
      </w:pPr>
      <w:r>
        <w:t xml:space="preserve"> dijelu</w:t>
      </w:r>
      <w:r w:rsidRPr="0033099B">
        <w:t xml:space="preserve"> nekretnina</w:t>
      </w:r>
      <w:r w:rsidR="00291321">
        <w:t xml:space="preserve"> stečajnog dužnika</w:t>
      </w:r>
      <w:r w:rsidRPr="0033099B">
        <w:t xml:space="preserve"> od ½ dijela nekretnina upisanih u zk.ul</w:t>
      </w:r>
      <w:r>
        <w:t xml:space="preserve">. 9957 k.o. Slavonski Brod i to </w:t>
      </w:r>
      <w:r w:rsidRPr="0033099B">
        <w:t>kč.br. 5789/22 – zgrada Osječka ulica sa 398 m2</w:t>
      </w:r>
      <w:r>
        <w:t>,</w:t>
      </w:r>
      <w:r w:rsidR="006F4CDA">
        <w:t xml:space="preserve"> </w:t>
      </w:r>
      <w:r w:rsidR="00970C04">
        <w:t>a nakon pravomoćnosti ovoga rješenja o dosudi i nakon što kupac položi - uplati  iznos kupovnine naveden u točci II izreke ovoga rješenja.</w:t>
      </w:r>
    </w:p>
    <w:p w:rsidRDefault="00744BCE" w:rsidP="000A04FF" w:rsidR="00744BCE">
      <w:pPr>
        <w:jc w:val="both"/>
      </w:pPr>
    </w:p>
    <w:p w:rsidRDefault="00970C04" w:rsidP="00970C04" w:rsidR="00970C04">
      <w:pPr>
        <w:jc w:val="both"/>
      </w:pPr>
    </w:p>
    <w:p w:rsidRDefault="00970C04" w:rsidP="000A04FF" w:rsidR="00737069">
      <w:pPr>
        <w:ind w:firstLine="1440"/>
        <w:jc w:val="both"/>
      </w:pPr>
      <w:r>
        <w:t>IV</w:t>
      </w:r>
      <w:r w:rsidR="0045310A">
        <w:t>.</w:t>
      </w:r>
      <w:r>
        <w:t xml:space="preserve"> Određuje se brisanje tereta i prava koja prestaju prodajom u zemljišnim</w:t>
      </w:r>
      <w:r w:rsidR="000A04FF">
        <w:t xml:space="preserve"> </w:t>
      </w:r>
      <w:r>
        <w:t>knjigama</w:t>
      </w:r>
      <w:r w:rsidR="001A4E4A">
        <w:t xml:space="preserve"> samo</w:t>
      </w:r>
      <w:r>
        <w:t xml:space="preserve"> </w:t>
      </w:r>
      <w:r w:rsidR="00E25857">
        <w:t>na</w:t>
      </w:r>
      <w:r w:rsidR="00E25857" w:rsidRPr="00E25857">
        <w:t xml:space="preserve"> suvlasničkom dijelu nekretnina od ½ dijela nekretnina </w:t>
      </w:r>
      <w:r w:rsidR="00E25857">
        <w:t>stečajnog dužnika</w:t>
      </w:r>
      <w:r w:rsidR="00E25857" w:rsidRPr="00E25857">
        <w:t xml:space="preserve"> GALLIS d.o.o.</w:t>
      </w:r>
      <w:r w:rsidR="00E25857">
        <w:t xml:space="preserve"> "u stečaju", Slavonski  Brod, V. Novaka 40, </w:t>
      </w:r>
      <w:r w:rsidR="00E25857" w:rsidRPr="00E25857">
        <w:t>OIB:26043332440</w:t>
      </w:r>
      <w:r w:rsidR="00E25857">
        <w:t xml:space="preserve">, </w:t>
      </w:r>
      <w:r w:rsidR="00E25857" w:rsidRPr="00E25857">
        <w:t>upisanih u zk.ul. 9957 k.o. Slavonski Brod i to</w:t>
      </w:r>
      <w:r w:rsidR="00E25857">
        <w:t xml:space="preserve"> </w:t>
      </w:r>
      <w:r w:rsidR="00E25857" w:rsidRPr="00E25857">
        <w:t>kč.br. 5789/22 – zgrada Osječka ulica sa 398 m2 i to</w:t>
      </w:r>
      <w:r>
        <w:t>:</w:t>
      </w:r>
    </w:p>
    <w:p w:rsidRDefault="00E25857" w:rsidP="000A04FF" w:rsidR="00E25857">
      <w:pPr>
        <w:ind w:firstLine="1440"/>
        <w:jc w:val="both"/>
      </w:pPr>
    </w:p>
    <w:p w:rsidRDefault="00E25857" w:rsidP="00970C04" w:rsidR="000272C5">
      <w:pPr>
        <w:jc w:val="both"/>
      </w:pPr>
      <w:r>
        <w:t xml:space="preserve"> </w:t>
      </w:r>
      <w:r>
        <w:tab/>
        <w:t xml:space="preserve"> </w:t>
      </w:r>
      <w:r>
        <w:tab/>
      </w:r>
      <w:r w:rsidR="00970C04">
        <w:t>na listu B</w:t>
      </w:r>
      <w:r w:rsidR="00181464">
        <w:t>:</w:t>
      </w:r>
    </w:p>
    <w:p w:rsidRDefault="00970C04" w:rsidP="00B21CE8" w:rsidR="00970C04">
      <w:pPr>
        <w:jc w:val="both"/>
      </w:pPr>
    </w:p>
    <w:p w:rsidRDefault="00415659" w:rsidP="00B21CE8" w:rsidR="008B24F6">
      <w:pPr>
        <w:jc w:val="both"/>
      </w:pPr>
      <w:r>
        <w:t xml:space="preserve"> </w:t>
      </w:r>
      <w:r>
        <w:tab/>
        <w:t xml:space="preserve"> </w:t>
      </w:r>
      <w:r>
        <w:tab/>
        <w:t xml:space="preserve">- </w:t>
      </w:r>
      <w:r w:rsidR="00970C04">
        <w:t xml:space="preserve">redni broj </w:t>
      </w:r>
      <w:r w:rsidR="00501A0A">
        <w:t>2</w:t>
      </w:r>
      <w:r w:rsidR="00970C04">
        <w:t>.1. –</w:t>
      </w:r>
      <w:r w:rsidR="00E25857">
        <w:t xml:space="preserve"> broj</w:t>
      </w:r>
      <w:r w:rsidR="00970C04">
        <w:t xml:space="preserve"> </w:t>
      </w:r>
      <w:r w:rsidR="008760AC" w:rsidRPr="008760AC">
        <w:t>Z-2792/14</w:t>
      </w:r>
      <w:r w:rsidR="00B21CE8">
        <w:t xml:space="preserve">– zabilježbe otvaranja stečajnog postupka </w:t>
      </w:r>
      <w:r w:rsidR="009D77B6">
        <w:t xml:space="preserve">izvršene </w:t>
      </w:r>
      <w:r w:rsidR="008760AC">
        <w:t>t</w:t>
      </w:r>
      <w:r w:rsidR="008760AC" w:rsidRPr="008760AC">
        <w:t xml:space="preserve">emeljem </w:t>
      </w:r>
      <w:r w:rsidR="008760AC">
        <w:t>r</w:t>
      </w:r>
      <w:r w:rsidR="008760AC" w:rsidRPr="008760AC">
        <w:t>ješenja Trgovačkog sud</w:t>
      </w:r>
      <w:r w:rsidR="008760AC">
        <w:t>a u Osijeku, Staln</w:t>
      </w:r>
      <w:r w:rsidR="00501A0A">
        <w:t xml:space="preserve">e </w:t>
      </w:r>
      <w:r w:rsidR="008760AC">
        <w:t>služb</w:t>
      </w:r>
      <w:r w:rsidR="00501A0A">
        <w:t>e</w:t>
      </w:r>
      <w:r w:rsidR="008760AC">
        <w:t xml:space="preserve"> u Slavonskom</w:t>
      </w:r>
      <w:r w:rsidR="008760AC" w:rsidRPr="008760AC">
        <w:t xml:space="preserve"> Brodu od 28. ožu</w:t>
      </w:r>
      <w:r w:rsidR="00501A0A">
        <w:t xml:space="preserve">jka 2014. br. 7/St-1028/2013-10 </w:t>
      </w:r>
      <w:r w:rsidR="008760AC" w:rsidRPr="008760AC">
        <w:t>nad stečajnim dužnikom GALLIS d.o.o. za proizvodnju, trgovinu i usluge, skraćena tvrtka: GALLIS d.o.o. Sl. Brod, V. Novaka 40 (OIB:26043332440</w:t>
      </w:r>
      <w:r w:rsidR="00501A0A">
        <w:t>).</w:t>
      </w:r>
    </w:p>
    <w:p w:rsidRDefault="008B24F6" w:rsidP="008B24F6" w:rsidR="008B24F6">
      <w:pPr>
        <w:jc w:val="both"/>
      </w:pPr>
    </w:p>
    <w:p w:rsidRDefault="001126FB" w:rsidP="00291321" w:rsidR="00BB3DA2">
      <w:pPr>
        <w:jc w:val="both"/>
      </w:pPr>
      <w:r>
        <w:t xml:space="preserve">                      </w:t>
      </w:r>
      <w:r w:rsidR="00B21CE8">
        <w:t xml:space="preserve">-redni </w:t>
      </w:r>
      <w:r w:rsidR="008B24F6">
        <w:t xml:space="preserve">broj </w:t>
      </w:r>
      <w:r w:rsidR="00E25857">
        <w:t>3</w:t>
      </w:r>
      <w:r w:rsidR="008B24F6">
        <w:t>.1. –</w:t>
      </w:r>
      <w:r w:rsidR="00E25857">
        <w:t xml:space="preserve"> broj</w:t>
      </w:r>
      <w:r w:rsidR="008B24F6">
        <w:t xml:space="preserve"> </w:t>
      </w:r>
      <w:r w:rsidR="00E25857" w:rsidRPr="00E25857">
        <w:t>Z-6674/14</w:t>
      </w:r>
      <w:r w:rsidR="00E25857">
        <w:t xml:space="preserve"> </w:t>
      </w:r>
      <w:r w:rsidR="00501A0A">
        <w:t>–</w:t>
      </w:r>
      <w:r w:rsidR="00E25857">
        <w:t xml:space="preserve"> </w:t>
      </w:r>
      <w:r w:rsidR="00501A0A">
        <w:t>zabilježbe prodaje izvršen</w:t>
      </w:r>
      <w:r w:rsidR="00291321">
        <w:t xml:space="preserve">e </w:t>
      </w:r>
      <w:r w:rsidR="00501A0A">
        <w:t>t</w:t>
      </w:r>
      <w:r w:rsidR="00E25857" w:rsidRPr="00E25857">
        <w:t>emeljem rješenja br. St-1028/13-31 od 10. rujna 2014.</w:t>
      </w:r>
      <w:r w:rsidR="00501A0A">
        <w:t xml:space="preserve"> godine</w:t>
      </w:r>
      <w:r w:rsidR="00E25857" w:rsidRPr="00E25857">
        <w:t xml:space="preserve"> Trgovačkog suda u Osijeku Staln</w:t>
      </w:r>
      <w:r w:rsidR="00291321">
        <w:t>e</w:t>
      </w:r>
      <w:r w:rsidR="00E25857" w:rsidRPr="00E25857">
        <w:t xml:space="preserve"> služb</w:t>
      </w:r>
      <w:r w:rsidR="00291321">
        <w:t>e</w:t>
      </w:r>
      <w:r w:rsidR="00E25857" w:rsidRPr="00E25857">
        <w:t xml:space="preserve"> u Sla</w:t>
      </w:r>
      <w:r w:rsidR="00501A0A">
        <w:t>vonskom Brodu č</w:t>
      </w:r>
      <w:r w:rsidR="00E25857" w:rsidRPr="00E25857">
        <w:t>estice 5789/22 upisane u A u stečajnom postupku.</w:t>
      </w:r>
    </w:p>
    <w:p w:rsidRDefault="00E25857" w:rsidP="00E25857" w:rsidR="00E25857"/>
    <w:p w:rsidRDefault="00415659" w:rsidP="00E25857" w:rsidR="00222A37">
      <w:r>
        <w:t xml:space="preserve"> </w:t>
      </w:r>
      <w:r>
        <w:tab/>
      </w:r>
      <w:r>
        <w:tab/>
      </w:r>
      <w:r w:rsidR="00222A37">
        <w:t>na listu C</w:t>
      </w:r>
      <w:r w:rsidR="00181464">
        <w:t>:</w:t>
      </w:r>
    </w:p>
    <w:p w:rsidRDefault="00B21CE8" w:rsidP="00E25857" w:rsidR="00B21CE8">
      <w:pPr>
        <w:ind w:left="1416"/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8925"/>
      </w:tblGrid>
      <w:tr w:rsidTr="00C86917" w:rsidR="00B21CE8" w:rsidRPr="00B21CE8">
        <w:trPr>
          <w:trHeight w:val="1260"/>
        </w:trPr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B21CE8" w:rsidP="00291321" w:rsidR="00B21CE8" w:rsidRPr="00B21CE8">
            <w:pPr>
              <w:spacing w:lineRule="auto" w:line="276" w:after="200"/>
              <w:jc w:val="both"/>
            </w:pPr>
            <w:r>
              <w:t xml:space="preserve">                      - </w:t>
            </w:r>
            <w:r w:rsidRPr="00B21CE8">
              <w:t xml:space="preserve">redni broj </w:t>
            </w:r>
            <w:r w:rsidR="00E25857">
              <w:t>2</w:t>
            </w:r>
            <w:r w:rsidRPr="00B21CE8">
              <w:t>.</w:t>
            </w:r>
            <w:r w:rsidR="00501A0A">
              <w:t>5</w:t>
            </w:r>
            <w:r w:rsidRPr="00B21CE8">
              <w:t xml:space="preserve">. - </w:t>
            </w:r>
            <w:r w:rsidRPr="00B21CE8">
              <w:rPr>
                <w:rFonts w:eastAsiaTheme="minorHAnsi"/>
                <w:lang w:eastAsia="en-US"/>
              </w:rPr>
              <w:t xml:space="preserve"> </w:t>
            </w:r>
            <w:r w:rsidR="00E25857">
              <w:rPr>
                <w:rFonts w:eastAsiaTheme="minorHAnsi"/>
                <w:lang w:eastAsia="en-US"/>
              </w:rPr>
              <w:t xml:space="preserve">broj </w:t>
            </w:r>
            <w:r w:rsidR="00E25857" w:rsidRPr="00E25857">
              <w:rPr>
                <w:rFonts w:eastAsiaTheme="minorHAnsi"/>
                <w:lang w:eastAsia="en-US"/>
              </w:rPr>
              <w:t>Z-8230/05</w:t>
            </w:r>
            <w:r w:rsidR="00E25857">
              <w:rPr>
                <w:rFonts w:eastAsiaTheme="minorHAnsi"/>
                <w:lang w:eastAsia="en-US"/>
              </w:rPr>
              <w:t xml:space="preserve"> </w:t>
            </w:r>
            <w:r w:rsidR="008A0F0C">
              <w:rPr>
                <w:rFonts w:eastAsiaTheme="minorHAnsi"/>
                <w:lang w:eastAsia="en-US"/>
              </w:rPr>
              <w:t>–</w:t>
            </w:r>
            <w:r w:rsidR="00E25857">
              <w:rPr>
                <w:rFonts w:eastAsiaTheme="minorHAnsi"/>
                <w:lang w:eastAsia="en-US"/>
              </w:rPr>
              <w:t xml:space="preserve"> </w:t>
            </w:r>
            <w:r w:rsidR="008A0F0C">
              <w:rPr>
                <w:rFonts w:eastAsiaTheme="minorHAnsi"/>
                <w:lang w:eastAsia="en-US"/>
              </w:rPr>
              <w:t xml:space="preserve">uknjižbe prava zaloga izvršene po osnovi </w:t>
            </w:r>
            <w:r w:rsidR="00E25857" w:rsidRPr="00E25857">
              <w:rPr>
                <w:rFonts w:eastAsiaTheme="minorHAnsi"/>
                <w:lang w:eastAsia="en-US"/>
              </w:rPr>
              <w:t xml:space="preserve">ovjerovljenog ugovora o kreditu sa sporazumom o osiguranju novčane tražbine zasnivanjem založnog prava na nekretninama </w:t>
            </w:r>
            <w:r w:rsidR="008A0F0C">
              <w:rPr>
                <w:rFonts w:eastAsiaTheme="minorHAnsi"/>
                <w:lang w:eastAsia="en-US"/>
              </w:rPr>
              <w:t>upisanim</w:t>
            </w:r>
            <w:r w:rsidR="00E25857" w:rsidRPr="00E25857">
              <w:rPr>
                <w:rFonts w:eastAsiaTheme="minorHAnsi"/>
                <w:lang w:eastAsia="en-US"/>
              </w:rPr>
              <w:t xml:space="preserve"> u A za glavni dug od 428.000,00 EUR-a (četrstodvadesetosamtisućaeura) u kunskoj protuvrijednosti s ugovorenom kamatom godišnje, te</w:t>
            </w:r>
            <w:r w:rsidR="008A0F0C">
              <w:rPr>
                <w:rFonts w:eastAsiaTheme="minorHAnsi"/>
                <w:lang w:eastAsia="en-US"/>
              </w:rPr>
              <w:t xml:space="preserve"> eventualnih troškova za korist</w:t>
            </w:r>
            <w:r w:rsidR="00E25857" w:rsidRPr="00E25857">
              <w:rPr>
                <w:b/>
                <w:bCs/>
                <w:color w:val="000000"/>
                <w:sz w:val="15"/>
                <w:szCs w:val="15"/>
              </w:rPr>
              <w:t xml:space="preserve"> </w:t>
            </w:r>
            <w:r w:rsidR="00E25857" w:rsidRPr="008A0F0C">
              <w:rPr>
                <w:rFonts w:eastAsiaTheme="minorHAnsi"/>
                <w:bCs/>
                <w:lang w:eastAsia="en-US"/>
              </w:rPr>
              <w:t>SLAVONSK</w:t>
            </w:r>
            <w:r w:rsidR="008A0F0C" w:rsidRPr="008A0F0C">
              <w:rPr>
                <w:rFonts w:eastAsiaTheme="minorHAnsi"/>
                <w:bCs/>
                <w:lang w:eastAsia="en-US"/>
              </w:rPr>
              <w:t>E</w:t>
            </w:r>
            <w:r w:rsidR="00E25857" w:rsidRPr="008A0F0C">
              <w:rPr>
                <w:rFonts w:eastAsiaTheme="minorHAnsi"/>
                <w:bCs/>
                <w:lang w:eastAsia="en-US"/>
              </w:rPr>
              <w:t xml:space="preserve"> BANK</w:t>
            </w:r>
            <w:r w:rsidR="008A0F0C" w:rsidRPr="008A0F0C">
              <w:rPr>
                <w:rFonts w:eastAsiaTheme="minorHAnsi"/>
                <w:bCs/>
                <w:lang w:eastAsia="en-US"/>
              </w:rPr>
              <w:t>E</w:t>
            </w:r>
            <w:r w:rsidR="008A0F0C">
              <w:rPr>
                <w:rFonts w:eastAsiaTheme="minorHAnsi"/>
                <w:bCs/>
                <w:lang w:eastAsia="en-US"/>
              </w:rPr>
              <w:t xml:space="preserve"> d.d.</w:t>
            </w:r>
            <w:r w:rsidR="00E25857" w:rsidRPr="008A0F0C">
              <w:rPr>
                <w:rFonts w:eastAsiaTheme="minorHAnsi"/>
                <w:bCs/>
                <w:lang w:eastAsia="en-US"/>
              </w:rPr>
              <w:t xml:space="preserve"> OSIJEK, PODRUŽNIC</w:t>
            </w:r>
            <w:r w:rsidR="008A0F0C">
              <w:rPr>
                <w:rFonts w:eastAsiaTheme="minorHAnsi"/>
                <w:bCs/>
                <w:lang w:eastAsia="en-US"/>
              </w:rPr>
              <w:t>E</w:t>
            </w:r>
            <w:r w:rsidR="00E25857" w:rsidRPr="008A0F0C">
              <w:rPr>
                <w:rFonts w:eastAsiaTheme="minorHAnsi"/>
                <w:bCs/>
                <w:lang w:eastAsia="en-US"/>
              </w:rPr>
              <w:t xml:space="preserve"> SLAV</w:t>
            </w:r>
            <w:r w:rsidR="008A0F0C">
              <w:rPr>
                <w:rFonts w:eastAsiaTheme="minorHAnsi"/>
                <w:bCs/>
                <w:lang w:eastAsia="en-US"/>
              </w:rPr>
              <w:t xml:space="preserve">ONSKI </w:t>
            </w:r>
            <w:r w:rsidR="00E25857" w:rsidRPr="008A0F0C">
              <w:rPr>
                <w:rFonts w:eastAsiaTheme="minorHAnsi"/>
                <w:bCs/>
                <w:lang w:eastAsia="en-US"/>
              </w:rPr>
              <w:t>BROD, P. KREŠIMIRA IV BR. 32</w:t>
            </w:r>
            <w:r w:rsidRPr="008A0F0C">
              <w:rPr>
                <w:rFonts w:eastAsiaTheme="minorHAnsi"/>
                <w:bCs/>
                <w:lang w:eastAsia="en-US"/>
              </w:rPr>
              <w:t>.</w:t>
            </w:r>
          </w:p>
        </w:tc>
      </w:tr>
    </w:tbl>
    <w:p w:rsidRDefault="00BB3DA2" w:rsidP="001C48DE" w:rsidR="00701EFC">
      <w:pPr>
        <w:ind w:firstLine="708"/>
        <w:jc w:val="both"/>
        <w:rPr>
          <w:b/>
          <w:bCs/>
        </w:rPr>
      </w:pPr>
      <w:r>
        <w:t xml:space="preserve"> </w:t>
      </w:r>
      <w:r>
        <w:tab/>
      </w:r>
      <w:r w:rsidR="00125208">
        <w:t xml:space="preserve">- </w:t>
      </w:r>
      <w:r w:rsidR="00222A37">
        <w:t xml:space="preserve">redni broj </w:t>
      </w:r>
      <w:r w:rsidR="00B21CE8">
        <w:t>2</w:t>
      </w:r>
      <w:r w:rsidR="00222A37">
        <w:t>.</w:t>
      </w:r>
      <w:r w:rsidR="00E25857">
        <w:t>6</w:t>
      </w:r>
      <w:r w:rsidR="00222A37">
        <w:t>. –</w:t>
      </w:r>
      <w:r w:rsidR="00E537FA">
        <w:t xml:space="preserve"> </w:t>
      </w:r>
      <w:r w:rsidR="00E25857">
        <w:t xml:space="preserve">broj </w:t>
      </w:r>
      <w:r w:rsidR="00E25857" w:rsidRPr="00E25857">
        <w:t>Z-4607/10</w:t>
      </w:r>
      <w:r w:rsidR="00E25857">
        <w:t xml:space="preserve"> - </w:t>
      </w:r>
      <w:r w:rsidR="008A0F0C">
        <w:t xml:space="preserve"> zabilježbe obveze brisanja hipoteke  uknjižene </w:t>
      </w:r>
      <w:r w:rsidR="008A0F0C" w:rsidRPr="008A0F0C">
        <w:t>pod br. Z-8230/05</w:t>
      </w:r>
      <w:r w:rsidR="008A0F0C">
        <w:t xml:space="preserve"> izvršene t</w:t>
      </w:r>
      <w:r w:rsidR="00E25857" w:rsidRPr="00E25857">
        <w:t>emeljem Sporazuma o osiguranju novčane tražbine zasnivanjem založnog prava na nekretninama od 04. lipnja 2010. godine, br. Ov-11516/10, kada prestane tražbina koja je tom hipotekom osigurana</w:t>
      </w:r>
      <w:r w:rsidR="009D77B6">
        <w:rPr>
          <w:bCs/>
        </w:rPr>
        <w:t>.</w:t>
      </w:r>
    </w:p>
    <w:p w:rsidRDefault="00415659" w:rsidP="001C48DE" w:rsidR="00415659">
      <w:pPr>
        <w:jc w:val="both"/>
      </w:pPr>
    </w:p>
    <w:p w:rsidRDefault="00415659" w:rsidP="001C48DE" w:rsidR="00970C04">
      <w:pPr>
        <w:jc w:val="both"/>
      </w:pPr>
      <w:r>
        <w:t xml:space="preserve"> </w:t>
      </w:r>
      <w:r>
        <w:tab/>
        <w:t xml:space="preserve"> </w:t>
      </w:r>
      <w:r>
        <w:tab/>
        <w:t>- redni broj 2.</w:t>
      </w:r>
      <w:r w:rsidR="00E25857">
        <w:t>7</w:t>
      </w:r>
      <w:r>
        <w:t xml:space="preserve">. </w:t>
      </w:r>
      <w:r w:rsidR="00E25857">
        <w:t>–</w:t>
      </w:r>
      <w:r>
        <w:t xml:space="preserve"> </w:t>
      </w:r>
      <w:r w:rsidR="00E25857">
        <w:t xml:space="preserve">broj </w:t>
      </w:r>
      <w:r w:rsidR="00E25857" w:rsidRPr="00E25857">
        <w:t>Z-3756/11</w:t>
      </w:r>
      <w:r w:rsidR="00E25857">
        <w:t xml:space="preserve">- </w:t>
      </w:r>
      <w:r w:rsidR="008A0F0C" w:rsidRPr="008A0F0C">
        <w:t>zabilje</w:t>
      </w:r>
      <w:r w:rsidR="008A0F0C">
        <w:t>žbe</w:t>
      </w:r>
      <w:r w:rsidR="008A0F0C" w:rsidRPr="008A0F0C">
        <w:t xml:space="preserve"> obvez</w:t>
      </w:r>
      <w:r w:rsidR="008A0F0C">
        <w:t>e</w:t>
      </w:r>
      <w:r w:rsidR="008A0F0C" w:rsidRPr="008A0F0C">
        <w:t xml:space="preserve"> brisanja hipoteke uknjižene pod Z-8230/05</w:t>
      </w:r>
      <w:r w:rsidR="008A0F0C">
        <w:t xml:space="preserve"> </w:t>
      </w:r>
      <w:r w:rsidR="008A0F0C" w:rsidRPr="008A0F0C">
        <w:t>izvršene temeljem</w:t>
      </w:r>
      <w:r w:rsidR="00E25857" w:rsidRPr="00E25857">
        <w:t xml:space="preserve"> Ugovora o kreditu br: 801-51009927 sa </w:t>
      </w:r>
      <w:r w:rsidR="008A0F0C">
        <w:t>S</w:t>
      </w:r>
      <w:r w:rsidR="00E25857" w:rsidRPr="00E25857">
        <w:t>porazumom o osiguranju novčane tražbine od 05. 05. 2011. br: Ov-9114/11, sukladno odred</w:t>
      </w:r>
      <w:r w:rsidR="008A0F0C">
        <w:t>b</w:t>
      </w:r>
      <w:r w:rsidR="00E25857" w:rsidRPr="00E25857">
        <w:t>i čl. 347. st. 3 Zakona o vlasništvu i drugim stvarnim pravima</w:t>
      </w:r>
      <w:r w:rsidR="00E25857">
        <w:t>.</w:t>
      </w:r>
    </w:p>
    <w:p w:rsidRDefault="00E25857" w:rsidP="001C48DE" w:rsidR="00E25857">
      <w:pPr>
        <w:jc w:val="both"/>
      </w:pPr>
    </w:p>
    <w:p w:rsidRDefault="00E25857" w:rsidP="001C48DE" w:rsidR="00744BCE">
      <w:pPr>
        <w:jc w:val="both"/>
      </w:pPr>
      <w:r>
        <w:t xml:space="preserve"> </w:t>
      </w:r>
      <w:r>
        <w:tab/>
        <w:t xml:space="preserve"> </w:t>
      </w:r>
      <w:r>
        <w:tab/>
        <w:t xml:space="preserve">- redni broj 3.1. - </w:t>
      </w:r>
      <w:r w:rsidRPr="00E25857">
        <w:t>broj Z-8393/07</w:t>
      </w:r>
      <w:r>
        <w:t xml:space="preserve"> - </w:t>
      </w:r>
      <w:r w:rsidR="008A0F0C">
        <w:t xml:space="preserve"> uknjižbe prava zaloga izvršene t</w:t>
      </w:r>
      <w:r w:rsidRPr="00E25857">
        <w:t>emeljem ugovora o okvirnom zaduženju sa sporazuma o osiguranju novčane tražbine od 19. rujna 2007. br. OV-30860/07 na nekretnine upisane u A I (jedan) za glavni dug od 2.421.000,00 KN (dvamilijunačetiristodvadesetjednatisućakuna ) sa pripadajućom kamatom godišnje te</w:t>
      </w:r>
    </w:p>
    <w:p w:rsidRDefault="00744BCE" w:rsidP="00744BCE" w:rsidR="00744BCE">
      <w:pPr>
        <w:jc w:val="right"/>
        <w:rPr>
          <w:b/>
        </w:rPr>
      </w:pPr>
      <w:r w:rsidRPr="00744BCE">
        <w:rPr>
          <w:b/>
        </w:rPr>
        <w:lastRenderedPageBreak/>
        <w:t xml:space="preserve">Broj:7/ St-1028/2013-134      </w:t>
      </w:r>
    </w:p>
    <w:p w:rsidRDefault="00744BCE" w:rsidP="001C48DE" w:rsidR="00744BCE">
      <w:pPr>
        <w:jc w:val="both"/>
      </w:pPr>
    </w:p>
    <w:p w:rsidRDefault="00744BCE" w:rsidP="001C48DE" w:rsidR="00744BCE">
      <w:pPr>
        <w:jc w:val="both"/>
      </w:pPr>
    </w:p>
    <w:p w:rsidRDefault="00E25857" w:rsidP="001C48DE" w:rsidR="00E25857" w:rsidRPr="008A0F0C">
      <w:pPr>
        <w:jc w:val="both"/>
        <w:rPr>
          <w:bCs/>
        </w:rPr>
      </w:pPr>
      <w:r w:rsidRPr="00E25857">
        <w:t>eventualnih troškova - za korist</w:t>
      </w:r>
      <w:r>
        <w:t xml:space="preserve"> </w:t>
      </w:r>
      <w:r w:rsidRPr="008A0F0C">
        <w:rPr>
          <w:bCs/>
        </w:rPr>
        <w:t>SLAVONSK</w:t>
      </w:r>
      <w:r w:rsidR="008A0F0C" w:rsidRPr="008A0F0C">
        <w:rPr>
          <w:bCs/>
        </w:rPr>
        <w:t>E</w:t>
      </w:r>
      <w:r w:rsidRPr="008A0F0C">
        <w:rPr>
          <w:bCs/>
        </w:rPr>
        <w:t xml:space="preserve"> BANK</w:t>
      </w:r>
      <w:r w:rsidR="008A0F0C" w:rsidRPr="008A0F0C">
        <w:rPr>
          <w:bCs/>
        </w:rPr>
        <w:t>E d.d.</w:t>
      </w:r>
      <w:r w:rsidRPr="008A0F0C">
        <w:rPr>
          <w:bCs/>
        </w:rPr>
        <w:t xml:space="preserve"> OSIJEK, PODRUŽNIC</w:t>
      </w:r>
      <w:r w:rsidR="008A0F0C" w:rsidRPr="008A0F0C">
        <w:rPr>
          <w:bCs/>
        </w:rPr>
        <w:t>E SLAVONSKI</w:t>
      </w:r>
      <w:r w:rsidRPr="008A0F0C">
        <w:rPr>
          <w:bCs/>
        </w:rPr>
        <w:t xml:space="preserve"> BROD, P. KREŠIMIRA IV BR. 32.</w:t>
      </w:r>
    </w:p>
    <w:p w:rsidRDefault="00E25857" w:rsidP="001C48DE" w:rsidR="00E25857">
      <w:pPr>
        <w:jc w:val="both"/>
        <w:rPr>
          <w:b/>
          <w:bCs/>
        </w:rPr>
      </w:pPr>
    </w:p>
    <w:p w:rsidRDefault="00E25857" w:rsidP="001C48DE" w:rsidR="00E25857">
      <w:pPr>
        <w:jc w:val="both"/>
      </w:pPr>
      <w:r w:rsidRPr="00E25857">
        <w:rPr>
          <w:b/>
          <w:bCs/>
        </w:rPr>
        <w:t xml:space="preserve"> </w:t>
      </w:r>
      <w:r>
        <w:tab/>
        <w:t xml:space="preserve"> </w:t>
      </w:r>
      <w:r>
        <w:tab/>
        <w:t xml:space="preserve">- redni broj 3.2. - </w:t>
      </w:r>
      <w:r w:rsidRPr="00E25857">
        <w:t>zabiljež</w:t>
      </w:r>
      <w:r w:rsidR="008A0F0C">
        <w:t>be</w:t>
      </w:r>
      <w:r w:rsidRPr="00E25857">
        <w:t xml:space="preserve"> zajedničk</w:t>
      </w:r>
      <w:r w:rsidR="008A0F0C">
        <w:t>e</w:t>
      </w:r>
      <w:r w:rsidRPr="00E25857">
        <w:t xml:space="preserve"> hipotek</w:t>
      </w:r>
      <w:r w:rsidR="008A0F0C">
        <w:t>e</w:t>
      </w:r>
      <w:r w:rsidRPr="00E25857">
        <w:t xml:space="preserve"> u zk.ul. 419 k.o. Podcrkavlje kao sporedni uložak</w:t>
      </w:r>
      <w:r>
        <w:t>.</w:t>
      </w:r>
    </w:p>
    <w:p w:rsidRDefault="00E25857" w:rsidP="001C48DE" w:rsidR="00E25857">
      <w:pPr>
        <w:jc w:val="both"/>
      </w:pPr>
    </w:p>
    <w:p w:rsidRDefault="001C48DE" w:rsidP="001C48DE" w:rsidR="00E25857">
      <w:pPr>
        <w:jc w:val="both"/>
      </w:pPr>
      <w:r>
        <w:t xml:space="preserve"> </w:t>
      </w:r>
      <w:r>
        <w:tab/>
      </w:r>
      <w:r>
        <w:tab/>
      </w:r>
      <w:r w:rsidR="00E25857" w:rsidRPr="00E25857">
        <w:t>- redni broj 3.</w:t>
      </w:r>
      <w:r w:rsidR="00E25857">
        <w:t>3</w:t>
      </w:r>
      <w:r w:rsidR="00E25857" w:rsidRPr="00E25857">
        <w:t xml:space="preserve">. </w:t>
      </w:r>
      <w:r w:rsidR="00E25857">
        <w:t xml:space="preserve">– </w:t>
      </w:r>
      <w:r w:rsidR="00E25857" w:rsidRPr="00E25857">
        <w:t>broj Z-4607/10</w:t>
      </w:r>
      <w:r w:rsidR="00E25857">
        <w:t xml:space="preserve"> </w:t>
      </w:r>
      <w:r w:rsidR="008A0F0C">
        <w:t>–</w:t>
      </w:r>
      <w:r w:rsidR="00E25857">
        <w:t xml:space="preserve"> </w:t>
      </w:r>
      <w:r w:rsidR="008A0F0C">
        <w:t xml:space="preserve">zabilježbe obveze brisanja hipoteke </w:t>
      </w:r>
      <w:r w:rsidR="00E25857" w:rsidRPr="00E25857">
        <w:t xml:space="preserve"> </w:t>
      </w:r>
      <w:r w:rsidR="008A0F0C" w:rsidRPr="008A0F0C">
        <w:t xml:space="preserve">uknjižene pod br. Z-8393/07 </w:t>
      </w:r>
      <w:r w:rsidR="008A0F0C">
        <w:t xml:space="preserve">izvršene temeljem </w:t>
      </w:r>
      <w:r w:rsidR="00E25857" w:rsidRPr="00E25857">
        <w:t>Sporazuma o osiguranju novčane tražbine zasnivanjem založnog prava na nekretninama od 04. lipnja 2010. godine, br. Ov-11516/10 kada prestane tražbina koja je tom hipotekom osigurana</w:t>
      </w:r>
      <w:r w:rsidR="008A0F0C">
        <w:t>.</w:t>
      </w:r>
    </w:p>
    <w:p w:rsidRDefault="00E25857" w:rsidP="001C48DE" w:rsidR="00E25857">
      <w:pPr>
        <w:jc w:val="both"/>
      </w:pPr>
    </w:p>
    <w:p w:rsidRDefault="001C48DE" w:rsidP="001C48DE" w:rsidR="00E25857">
      <w:pPr>
        <w:jc w:val="both"/>
      </w:pPr>
      <w:r>
        <w:t xml:space="preserve"> </w:t>
      </w:r>
      <w:r>
        <w:tab/>
      </w:r>
      <w:r>
        <w:tab/>
      </w:r>
      <w:r w:rsidR="00E25857" w:rsidRPr="00E25857">
        <w:t>- redni broj 3.</w:t>
      </w:r>
      <w:r w:rsidR="00E25857">
        <w:t>4</w:t>
      </w:r>
      <w:r w:rsidR="00E25857" w:rsidRPr="00E25857">
        <w:t xml:space="preserve">. </w:t>
      </w:r>
      <w:r w:rsidR="00E25857">
        <w:t xml:space="preserve">–  </w:t>
      </w:r>
      <w:r w:rsidR="00E25857" w:rsidRPr="00E25857">
        <w:t>broj Z-3756/11</w:t>
      </w:r>
      <w:r>
        <w:t xml:space="preserve"> </w:t>
      </w:r>
      <w:r w:rsidR="008A0F0C">
        <w:t>–</w:t>
      </w:r>
      <w:r>
        <w:t xml:space="preserve"> </w:t>
      </w:r>
      <w:r w:rsidR="008A0F0C">
        <w:t>zabilježb</w:t>
      </w:r>
      <w:r w:rsidR="00291321">
        <w:t>e</w:t>
      </w:r>
      <w:r w:rsidR="008A0F0C">
        <w:t xml:space="preserve"> obveze brisanja </w:t>
      </w:r>
      <w:r w:rsidR="008A0F0C" w:rsidRPr="008A0F0C">
        <w:t>hipoteke uknjižene pod Z-8393/07</w:t>
      </w:r>
      <w:r w:rsidR="008A0F0C">
        <w:t xml:space="preserve"> izvršene t</w:t>
      </w:r>
      <w:r w:rsidR="00E25857" w:rsidRPr="00E25857">
        <w:t>emeljem Ugovora o kreditu br: 801-51009927 sa sporazumom o osiguranju novčane tražbine od 05. 05. 2011. br: Ov-9114/11, sukladno odred</w:t>
      </w:r>
      <w:r w:rsidR="008A0F0C">
        <w:t>b</w:t>
      </w:r>
      <w:r w:rsidR="00E25857" w:rsidRPr="00E25857">
        <w:t>i čl. 347. st. 3 Zakona o vlasništvu i drugim stvarnim pravima</w:t>
      </w:r>
    </w:p>
    <w:p w:rsidRDefault="00E25857" w:rsidP="001C48DE" w:rsidR="00E25857">
      <w:pPr>
        <w:jc w:val="both"/>
      </w:pPr>
    </w:p>
    <w:p w:rsidRDefault="001C48DE" w:rsidP="001C48DE" w:rsidR="00E25857">
      <w:pPr>
        <w:jc w:val="both"/>
      </w:pPr>
      <w:r>
        <w:t xml:space="preserve"> </w:t>
      </w:r>
      <w:r>
        <w:tab/>
      </w:r>
      <w:r>
        <w:tab/>
      </w:r>
      <w:r w:rsidR="00E25857" w:rsidRPr="00E25857">
        <w:t xml:space="preserve">- redni broj </w:t>
      </w:r>
      <w:r w:rsidR="00E25857">
        <w:t>4</w:t>
      </w:r>
      <w:r w:rsidR="00E25857" w:rsidRPr="00E25857">
        <w:t>.</w:t>
      </w:r>
      <w:r w:rsidR="00E25857">
        <w:t>1</w:t>
      </w:r>
      <w:r w:rsidR="00E25857" w:rsidRPr="00E25857">
        <w:t>.</w:t>
      </w:r>
      <w:r w:rsidR="00E25857">
        <w:t xml:space="preserve"> - </w:t>
      </w:r>
      <w:r w:rsidR="00E25857" w:rsidRPr="00E25857">
        <w:t>broj Z-3661/09</w:t>
      </w:r>
      <w:r>
        <w:t xml:space="preserve"> </w:t>
      </w:r>
      <w:r w:rsidR="008A0F0C">
        <w:t>–</w:t>
      </w:r>
      <w:r>
        <w:t xml:space="preserve"> </w:t>
      </w:r>
      <w:r w:rsidR="008A0F0C">
        <w:t>uknjižb</w:t>
      </w:r>
      <w:r w:rsidR="00291321">
        <w:t>e</w:t>
      </w:r>
      <w:r w:rsidR="008A0F0C">
        <w:t xml:space="preserve"> prava zaloga izvršene t</w:t>
      </w:r>
      <w:r w:rsidR="00E25857" w:rsidRPr="00E25857">
        <w:t>emeljem Sporazuma o osiguranju novčane tražbine od 14. travnja 2009. br. OV-8834/09 na nekretnine upisane u A I (jedan) za glavni dug od 4.421.000,00 KN ( četirimilijunačetrstodvadesetjednatisuća kuna ) uvećano za kamate, zatezne kamate, naknade i sve ostale troškove, sve prema općim aktima Banke, te troškove ovjera i postupka uknjižbe - za korist</w:t>
      </w:r>
      <w:r w:rsidR="00E25857">
        <w:t xml:space="preserve"> </w:t>
      </w:r>
      <w:r w:rsidR="00E25857" w:rsidRPr="008A0F0C">
        <w:rPr>
          <w:bCs/>
        </w:rPr>
        <w:t xml:space="preserve">HYPO ALPE-ADRIA-BANK </w:t>
      </w:r>
      <w:r w:rsidR="008A0F0C" w:rsidRPr="008A0F0C">
        <w:rPr>
          <w:bCs/>
        </w:rPr>
        <w:t>d.d.</w:t>
      </w:r>
      <w:r w:rsidR="00E25857" w:rsidRPr="008A0F0C">
        <w:rPr>
          <w:bCs/>
        </w:rPr>
        <w:t xml:space="preserve"> ZAGREB, SLAVONSKA AVENIJA BR. 6, PODRUŽNIC</w:t>
      </w:r>
      <w:r w:rsidR="008A0F0C" w:rsidRPr="008A0F0C">
        <w:rPr>
          <w:bCs/>
        </w:rPr>
        <w:t>E</w:t>
      </w:r>
      <w:r w:rsidR="00E25857" w:rsidRPr="008A0F0C">
        <w:rPr>
          <w:bCs/>
        </w:rPr>
        <w:t xml:space="preserve"> SLAV. BROD, OIB: 14036333877, SLAV</w:t>
      </w:r>
      <w:r w:rsidR="008A0F0C" w:rsidRPr="008A0F0C">
        <w:rPr>
          <w:bCs/>
        </w:rPr>
        <w:t>ONSKI</w:t>
      </w:r>
      <w:r w:rsidR="00E25857" w:rsidRPr="008A0F0C">
        <w:rPr>
          <w:bCs/>
        </w:rPr>
        <w:t xml:space="preserve"> BROD, P. KREŠIMIRA IV BR. 32</w:t>
      </w:r>
      <w:r w:rsidR="008A0F0C">
        <w:rPr>
          <w:bCs/>
        </w:rPr>
        <w:t>.</w:t>
      </w:r>
    </w:p>
    <w:p w:rsidRDefault="00E25857" w:rsidP="001C48DE" w:rsidR="00E25857">
      <w:pPr>
        <w:jc w:val="both"/>
      </w:pPr>
    </w:p>
    <w:p w:rsidRDefault="001C48DE" w:rsidP="001C48DE" w:rsidR="00E25857" w:rsidRPr="00E25857">
      <w:pPr>
        <w:jc w:val="both"/>
      </w:pPr>
      <w:r>
        <w:t xml:space="preserve"> </w:t>
      </w:r>
      <w:r>
        <w:tab/>
      </w:r>
      <w:r>
        <w:tab/>
      </w:r>
      <w:r w:rsidR="00E25857" w:rsidRPr="00E25857">
        <w:t>- redni broj 4.</w:t>
      </w:r>
      <w:r w:rsidR="00E25857">
        <w:t>2</w:t>
      </w:r>
      <w:r w:rsidR="00E25857" w:rsidRPr="00E25857">
        <w:t>. - zabi</w:t>
      </w:r>
      <w:r w:rsidR="008A0F0C">
        <w:t>lježbe</w:t>
      </w:r>
      <w:r w:rsidR="00E25857" w:rsidRPr="00E25857">
        <w:t xml:space="preserve"> zajedničk</w:t>
      </w:r>
      <w:r w:rsidR="008A0F0C">
        <w:t>e</w:t>
      </w:r>
      <w:r w:rsidR="00E25857" w:rsidRPr="00E25857">
        <w:t xml:space="preserve"> hipotek</w:t>
      </w:r>
      <w:r w:rsidR="008A0F0C">
        <w:t>e</w:t>
      </w:r>
      <w:r w:rsidR="00E25857" w:rsidRPr="00E25857">
        <w:t xml:space="preserve"> u zk.ul. 65 k.o. D. Andrijevci kao glavni uložak.</w:t>
      </w:r>
    </w:p>
    <w:p w:rsidRDefault="00E25857" w:rsidP="001C48DE" w:rsidR="00E25857">
      <w:pPr>
        <w:jc w:val="both"/>
      </w:pPr>
    </w:p>
    <w:p w:rsidRDefault="001C48DE" w:rsidP="001C48DE" w:rsidR="00E25857">
      <w:pPr>
        <w:jc w:val="both"/>
      </w:pPr>
      <w:r>
        <w:t xml:space="preserve"> </w:t>
      </w:r>
      <w:r>
        <w:tab/>
      </w:r>
      <w:r>
        <w:tab/>
      </w:r>
      <w:r w:rsidR="00E25857" w:rsidRPr="00E25857">
        <w:t>- redni broj 4.</w:t>
      </w:r>
      <w:r w:rsidR="00E25857">
        <w:t>3</w:t>
      </w:r>
      <w:r w:rsidR="00E25857" w:rsidRPr="00E25857">
        <w:t xml:space="preserve">. </w:t>
      </w:r>
      <w:r w:rsidR="00E25857">
        <w:t>–</w:t>
      </w:r>
      <w:r w:rsidR="00E25857" w:rsidRPr="00E25857">
        <w:t xml:space="preserve"> zabilje</w:t>
      </w:r>
      <w:r w:rsidR="008A0F0C">
        <w:t>žbe</w:t>
      </w:r>
      <w:r w:rsidR="00E25857" w:rsidRPr="00E25857">
        <w:t xml:space="preserve"> ovršivost</w:t>
      </w:r>
      <w:r w:rsidR="008A0F0C">
        <w:t>i</w:t>
      </w:r>
      <w:r w:rsidR="00E25857" w:rsidRPr="00E25857">
        <w:t xml:space="preserve"> tražbine uknjižene pod br. Z-3661/09</w:t>
      </w:r>
      <w:r w:rsidR="00291321">
        <w:t>.</w:t>
      </w:r>
    </w:p>
    <w:p w:rsidRDefault="00E25857" w:rsidP="001C48DE" w:rsidR="00E25857" w:rsidRPr="00E25857">
      <w:pPr>
        <w:jc w:val="both"/>
      </w:pPr>
    </w:p>
    <w:p w:rsidRDefault="001C48DE" w:rsidP="001C48DE" w:rsidR="00E25857" w:rsidRPr="00E25857">
      <w:pPr>
        <w:jc w:val="both"/>
      </w:pPr>
      <w:r>
        <w:t xml:space="preserve"> </w:t>
      </w:r>
      <w:r>
        <w:tab/>
      </w:r>
      <w:r>
        <w:tab/>
      </w:r>
      <w:r w:rsidR="00E25857" w:rsidRPr="00E25857">
        <w:t>- redni broj 4.</w:t>
      </w:r>
      <w:r w:rsidR="00E25857">
        <w:t>4</w:t>
      </w:r>
      <w:r w:rsidR="00E25857" w:rsidRPr="00E25857">
        <w:t>. - broj Z-4607/10</w:t>
      </w:r>
      <w:r>
        <w:t xml:space="preserve"> </w:t>
      </w:r>
      <w:r w:rsidR="008A0F0C">
        <w:t>–</w:t>
      </w:r>
      <w:r>
        <w:t xml:space="preserve"> </w:t>
      </w:r>
      <w:r w:rsidR="008A0F0C">
        <w:t>zabilježbe</w:t>
      </w:r>
      <w:r w:rsidR="008A0F0C" w:rsidRPr="008A0F0C">
        <w:t xml:space="preserve"> obvez</w:t>
      </w:r>
      <w:r w:rsidR="008A0F0C">
        <w:t>e</w:t>
      </w:r>
      <w:r w:rsidR="008A0F0C" w:rsidRPr="008A0F0C">
        <w:t xml:space="preserve"> brisanja hipoteke uknjižene pod br. Z-3661/09 </w:t>
      </w:r>
      <w:r w:rsidR="008A0F0C">
        <w:t xml:space="preserve"> izvršene t</w:t>
      </w:r>
      <w:r w:rsidR="00E25857" w:rsidRPr="00E25857">
        <w:t>emeljem Sporazuma o osiguranju novčane tražbine zasnivanjem založnog prava na nekretninama od 04. lipnja 2010. godine, br. Ov-11516/10 kada prestane tražbina koja je tom hipotekom osigurana.</w:t>
      </w:r>
    </w:p>
    <w:p w:rsidRDefault="00E25857" w:rsidP="001C48DE" w:rsidR="00E25857" w:rsidRPr="00E25857">
      <w:pPr>
        <w:jc w:val="both"/>
      </w:pPr>
    </w:p>
    <w:p w:rsidRDefault="001C48DE" w:rsidP="001C48DE" w:rsidR="00E25857" w:rsidRPr="00E25857">
      <w:pPr>
        <w:jc w:val="both"/>
      </w:pPr>
      <w:r>
        <w:t xml:space="preserve"> </w:t>
      </w:r>
      <w:r>
        <w:tab/>
        <w:t xml:space="preserve"> </w:t>
      </w:r>
      <w:r>
        <w:tab/>
      </w:r>
      <w:r w:rsidR="00E25857" w:rsidRPr="00E25857">
        <w:t>- redni broj 4.</w:t>
      </w:r>
      <w:r w:rsidR="00E25857">
        <w:t>5</w:t>
      </w:r>
      <w:r w:rsidR="00E25857" w:rsidRPr="00E25857">
        <w:t xml:space="preserve">. - </w:t>
      </w:r>
      <w:r w:rsidR="00E25857">
        <w:t xml:space="preserve"> </w:t>
      </w:r>
      <w:r w:rsidR="00E25857" w:rsidRPr="00E25857">
        <w:t>broj Z-3756/11</w:t>
      </w:r>
      <w:r>
        <w:t xml:space="preserve"> - </w:t>
      </w:r>
      <w:r w:rsidR="008A0F0C" w:rsidRPr="008A0F0C">
        <w:t>zabilje</w:t>
      </w:r>
      <w:r w:rsidR="008A0F0C">
        <w:t>žbe obveze</w:t>
      </w:r>
      <w:r w:rsidR="008A0F0C" w:rsidRPr="008A0F0C">
        <w:t xml:space="preserve"> brisanja hipoteke uknjižene pod Z-3661/09</w:t>
      </w:r>
      <w:r w:rsidR="008A0F0C">
        <w:t xml:space="preserve"> izvršene t</w:t>
      </w:r>
      <w:r w:rsidR="00E25857" w:rsidRPr="00E25857">
        <w:t>emeljem Ugovora o kreditu br: 801-51009927 sa sporazumom o osiguranju novčane tražbine od 05. 05. 2011. br: Ov-9114/11, sukladno odredi čl. 347. st. 3 Zakona o vlasništvu i drugim stvarnim pravima</w:t>
      </w:r>
      <w:r w:rsidR="008A0F0C">
        <w:t>.</w:t>
      </w:r>
    </w:p>
    <w:p w:rsidRDefault="00E25857" w:rsidP="001C48DE" w:rsidR="00E25857" w:rsidRPr="00E25857">
      <w:pPr>
        <w:jc w:val="both"/>
      </w:pPr>
    </w:p>
    <w:p w:rsidRDefault="001C48DE" w:rsidP="001C48DE" w:rsidR="00E25857" w:rsidRPr="0045310A">
      <w:pPr>
        <w:jc w:val="both"/>
      </w:pPr>
      <w:r>
        <w:t xml:space="preserve"> </w:t>
      </w:r>
      <w:r>
        <w:tab/>
        <w:t xml:space="preserve"> </w:t>
      </w:r>
      <w:r>
        <w:tab/>
      </w:r>
      <w:r w:rsidR="00E25857" w:rsidRPr="00E25857">
        <w:t xml:space="preserve">- redni broj </w:t>
      </w:r>
      <w:r w:rsidR="00E25857">
        <w:t>5</w:t>
      </w:r>
      <w:r w:rsidR="00E25857" w:rsidRPr="00E25857">
        <w:t>.1. - broj Z-4606/10</w:t>
      </w:r>
      <w:r>
        <w:t xml:space="preserve"> - </w:t>
      </w:r>
      <w:r w:rsidR="008A0F0C" w:rsidRPr="008A0F0C">
        <w:t>uknjiž</w:t>
      </w:r>
      <w:r w:rsidR="008A0F0C">
        <w:t>be</w:t>
      </w:r>
      <w:r w:rsidR="008A0F0C" w:rsidRPr="008A0F0C">
        <w:t xml:space="preserve"> prav</w:t>
      </w:r>
      <w:r w:rsidR="008A0F0C">
        <w:t>a</w:t>
      </w:r>
      <w:r w:rsidR="008A0F0C" w:rsidRPr="008A0F0C">
        <w:t xml:space="preserve"> zaloga </w:t>
      </w:r>
      <w:r w:rsidR="008A0F0C">
        <w:t>izvršene t</w:t>
      </w:r>
      <w:r w:rsidR="00E25857" w:rsidRPr="00E25857">
        <w:t>emeljem Sporazuma o osiguranju novčane tražbine zasnivanjem založnog prava na nekretninama od 04. lipnja 2010. godine, br. Ov-11515/10 na nekretnine upisane u A za iznos od 400.000,00 kn (četrsto tisuća kuna), uvećano za pripadajuće kamate i sve ostale troškove, za korist</w:t>
      </w:r>
      <w:r w:rsidR="00E25857">
        <w:t xml:space="preserve"> </w:t>
      </w:r>
      <w:r w:rsidR="00E25857" w:rsidRPr="0045310A">
        <w:rPr>
          <w:bCs/>
        </w:rPr>
        <w:t xml:space="preserve">HYPO ALPE-ADRIA-BANK </w:t>
      </w:r>
      <w:r w:rsidR="0045310A">
        <w:rPr>
          <w:bCs/>
        </w:rPr>
        <w:t>d.d.</w:t>
      </w:r>
      <w:r w:rsidR="00E25857" w:rsidRPr="0045310A">
        <w:rPr>
          <w:bCs/>
        </w:rPr>
        <w:t>, OIB: 14036333877, ZAGREB, SLAVONSKA AVENIJA BR. 6</w:t>
      </w:r>
      <w:r w:rsidR="0045310A">
        <w:rPr>
          <w:bCs/>
        </w:rPr>
        <w:t>.</w:t>
      </w:r>
    </w:p>
    <w:p w:rsidRDefault="00E25857" w:rsidP="001C48DE" w:rsidR="00E25857" w:rsidRPr="00E25857">
      <w:pPr>
        <w:jc w:val="both"/>
      </w:pPr>
    </w:p>
    <w:p w:rsidRDefault="001C48DE" w:rsidP="001C48DE" w:rsidR="00E25857">
      <w:pPr>
        <w:jc w:val="both"/>
      </w:pPr>
      <w:r>
        <w:t xml:space="preserve"> </w:t>
      </w:r>
      <w:r>
        <w:tab/>
      </w:r>
      <w:r>
        <w:tab/>
      </w:r>
      <w:r w:rsidR="00E25857" w:rsidRPr="00E25857">
        <w:t xml:space="preserve">- redni broj </w:t>
      </w:r>
      <w:r w:rsidR="00E25857">
        <w:t>5</w:t>
      </w:r>
      <w:r w:rsidR="00E25857" w:rsidRPr="00E25857">
        <w:t>.</w:t>
      </w:r>
      <w:r w:rsidR="00E25857">
        <w:t>2</w:t>
      </w:r>
      <w:r w:rsidR="00E25857" w:rsidRPr="00E25857">
        <w:t xml:space="preserve">. - </w:t>
      </w:r>
      <w:r w:rsidR="00E25857">
        <w:t xml:space="preserve"> </w:t>
      </w:r>
      <w:r w:rsidRPr="001C48DE">
        <w:t>zabiljež</w:t>
      </w:r>
      <w:r w:rsidR="0045310A">
        <w:t>be</w:t>
      </w:r>
      <w:r w:rsidRPr="001C48DE">
        <w:t xml:space="preserve"> ovršivost</w:t>
      </w:r>
      <w:r w:rsidR="0045310A">
        <w:t>i</w:t>
      </w:r>
      <w:r w:rsidRPr="001C48DE">
        <w:t xml:space="preserve"> tražbine pod br. Z-4606/10</w:t>
      </w:r>
      <w:r w:rsidR="0045310A">
        <w:t>.</w:t>
      </w:r>
    </w:p>
    <w:p w:rsidRDefault="00744BCE" w:rsidP="00744BCE" w:rsidR="00744BCE">
      <w:pPr>
        <w:jc w:val="right"/>
      </w:pPr>
      <w:r w:rsidRPr="00744BCE">
        <w:rPr>
          <w:b/>
        </w:rPr>
        <w:lastRenderedPageBreak/>
        <w:t xml:space="preserve">Broj:7/ St-1028/2013-134      </w:t>
      </w:r>
    </w:p>
    <w:p w:rsidRDefault="00744BCE" w:rsidP="001C48DE" w:rsidR="00744BCE">
      <w:pPr>
        <w:jc w:val="both"/>
      </w:pPr>
    </w:p>
    <w:p w:rsidRDefault="001C48DE" w:rsidP="001C48DE" w:rsidR="001C48DE">
      <w:pPr>
        <w:jc w:val="both"/>
      </w:pPr>
    </w:p>
    <w:p w:rsidRDefault="001C48DE" w:rsidP="001C48DE" w:rsidR="001C48DE" w:rsidRPr="00E25857">
      <w:pPr>
        <w:jc w:val="both"/>
      </w:pPr>
      <w:r>
        <w:t xml:space="preserve"> </w:t>
      </w:r>
      <w:r>
        <w:tab/>
        <w:t xml:space="preserve"> </w:t>
      </w:r>
      <w:r>
        <w:tab/>
      </w:r>
      <w:r w:rsidRPr="001C48DE">
        <w:t xml:space="preserve">- redni broj </w:t>
      </w:r>
      <w:r>
        <w:t>6</w:t>
      </w:r>
      <w:r w:rsidRPr="001C48DE">
        <w:t>.</w:t>
      </w:r>
      <w:r>
        <w:t>1</w:t>
      </w:r>
      <w:r w:rsidRPr="001C48DE">
        <w:t>. -  broj Z-4607/10</w:t>
      </w:r>
      <w:r>
        <w:t xml:space="preserve"> </w:t>
      </w:r>
      <w:r w:rsidR="0045310A">
        <w:t>–</w:t>
      </w:r>
      <w:r w:rsidR="0045310A" w:rsidRPr="0045310A">
        <w:t xml:space="preserve"> </w:t>
      </w:r>
      <w:r w:rsidR="0045310A">
        <w:t>uknjižbe</w:t>
      </w:r>
      <w:r w:rsidR="0045310A" w:rsidRPr="0045310A">
        <w:t xml:space="preserve"> prav</w:t>
      </w:r>
      <w:r w:rsidR="0045310A">
        <w:t>a</w:t>
      </w:r>
      <w:r w:rsidR="0045310A" w:rsidRPr="0045310A">
        <w:t xml:space="preserve"> zaloga</w:t>
      </w:r>
      <w:r>
        <w:t xml:space="preserve"> </w:t>
      </w:r>
      <w:r w:rsidR="0045310A">
        <w:t>izvršene t</w:t>
      </w:r>
      <w:r w:rsidRPr="001C48DE">
        <w:t>emeljem Sporazuma o osiguranju novčane tražbine zasnivanjem založnog prava na nekretninama od 04. lipnja 2010. godine, br. Ov-11516/10 na nekretnine upisane u A za iznos od 400.000,00 kn (četrsto tisuća kuna), uvećano za pripadajuće kamate i sve ostale troškove, za korist</w:t>
      </w:r>
      <w:r>
        <w:t xml:space="preserve"> </w:t>
      </w:r>
      <w:r w:rsidRPr="0045310A">
        <w:rPr>
          <w:bCs/>
        </w:rPr>
        <w:t>HYPO</w:t>
      </w:r>
      <w:r w:rsidRPr="001C48DE">
        <w:rPr>
          <w:b/>
          <w:bCs/>
        </w:rPr>
        <w:t xml:space="preserve"> </w:t>
      </w:r>
      <w:r w:rsidRPr="0045310A">
        <w:rPr>
          <w:bCs/>
        </w:rPr>
        <w:t xml:space="preserve">ALPE-ADRIA-BANK </w:t>
      </w:r>
      <w:r w:rsidR="0045310A">
        <w:rPr>
          <w:bCs/>
        </w:rPr>
        <w:t>d.d.</w:t>
      </w:r>
      <w:r w:rsidRPr="0045310A">
        <w:rPr>
          <w:bCs/>
        </w:rPr>
        <w:t>, OIB: 14036333877, ZAGREB, SLAVONSKA AVENIJA BR. 6</w:t>
      </w:r>
      <w:r w:rsidR="0045310A">
        <w:rPr>
          <w:bCs/>
        </w:rPr>
        <w:t>.</w:t>
      </w:r>
    </w:p>
    <w:p w:rsidRDefault="00E25857" w:rsidP="001C48DE" w:rsidR="00E25857">
      <w:pPr>
        <w:jc w:val="both"/>
      </w:pPr>
    </w:p>
    <w:p w:rsidRDefault="001C48DE" w:rsidP="001C48DE" w:rsidR="001C48DE" w:rsidRPr="001C48DE">
      <w:pPr>
        <w:jc w:val="both"/>
      </w:pPr>
      <w:r>
        <w:t xml:space="preserve"> </w:t>
      </w:r>
      <w:r>
        <w:tab/>
        <w:t xml:space="preserve"> </w:t>
      </w:r>
      <w:r>
        <w:tab/>
      </w:r>
      <w:r w:rsidRPr="001C48DE">
        <w:t>- redni broj 6.</w:t>
      </w:r>
      <w:r>
        <w:t>2</w:t>
      </w:r>
      <w:r w:rsidRPr="001C48DE">
        <w:t>. -  zabiljež</w:t>
      </w:r>
      <w:r w:rsidR="0045310A">
        <w:t>be</w:t>
      </w:r>
      <w:r w:rsidRPr="001C48DE">
        <w:t xml:space="preserve"> </w:t>
      </w:r>
      <w:r w:rsidR="0045310A">
        <w:t>o</w:t>
      </w:r>
      <w:r w:rsidRPr="001C48DE">
        <w:t>vršivost</w:t>
      </w:r>
      <w:r w:rsidR="0045310A">
        <w:t>i</w:t>
      </w:r>
      <w:r w:rsidRPr="001C48DE">
        <w:t xml:space="preserve"> tražbine pod br. Z-4607/10</w:t>
      </w:r>
      <w:r w:rsidR="0045310A">
        <w:t>.</w:t>
      </w:r>
    </w:p>
    <w:p w:rsidRDefault="001C48DE" w:rsidP="001C48DE" w:rsidR="001C48DE">
      <w:pPr>
        <w:jc w:val="both"/>
      </w:pPr>
    </w:p>
    <w:p w:rsidRDefault="001C48DE" w:rsidP="001C48DE" w:rsidR="001C48DE">
      <w:pPr>
        <w:jc w:val="both"/>
      </w:pPr>
      <w:r>
        <w:t xml:space="preserve"> </w:t>
      </w:r>
      <w:r>
        <w:tab/>
        <w:t xml:space="preserve"> </w:t>
      </w:r>
      <w:r>
        <w:tab/>
      </w:r>
      <w:r w:rsidRPr="001C48DE">
        <w:t>- redni broj 6.</w:t>
      </w:r>
      <w:r>
        <w:t>3</w:t>
      </w:r>
      <w:r w:rsidRPr="001C48DE">
        <w:t>. -  zabiljež</w:t>
      </w:r>
      <w:r w:rsidR="0045310A">
        <w:t>be</w:t>
      </w:r>
      <w:r w:rsidRPr="001C48DE">
        <w:t xml:space="preserve"> obvez</w:t>
      </w:r>
      <w:r w:rsidR="0045310A">
        <w:t>e</w:t>
      </w:r>
      <w:r w:rsidRPr="001C48DE">
        <w:t xml:space="preserve"> brisanja hipoteke uknjižene pod br. Z-4607/10 kada prestane tražbina koja je tom hipotekom osigurana</w:t>
      </w:r>
      <w:r w:rsidR="0045310A">
        <w:t>.</w:t>
      </w:r>
    </w:p>
    <w:p w:rsidRDefault="001C48DE" w:rsidP="001C48DE" w:rsidR="001C48DE" w:rsidRPr="001C48DE">
      <w:pPr>
        <w:jc w:val="both"/>
      </w:pPr>
    </w:p>
    <w:p w:rsidRDefault="001C48DE" w:rsidP="001C48DE" w:rsidR="001C48DE" w:rsidRPr="001C48DE">
      <w:pPr>
        <w:jc w:val="both"/>
      </w:pPr>
      <w:r>
        <w:t xml:space="preserve"> </w:t>
      </w:r>
      <w:r>
        <w:tab/>
        <w:t xml:space="preserve"> </w:t>
      </w:r>
      <w:r>
        <w:tab/>
      </w:r>
      <w:r w:rsidRPr="001C48DE">
        <w:t xml:space="preserve">- redni broj </w:t>
      </w:r>
      <w:r>
        <w:t>7</w:t>
      </w:r>
      <w:r w:rsidRPr="001C48DE">
        <w:t>.1. -  broj Z-3756/11</w:t>
      </w:r>
      <w:r>
        <w:t xml:space="preserve"> </w:t>
      </w:r>
      <w:r w:rsidR="0045310A">
        <w:t>–</w:t>
      </w:r>
      <w:r>
        <w:t xml:space="preserve"> </w:t>
      </w:r>
      <w:r w:rsidR="0045310A">
        <w:t>uknjižbe prava zaloga izvršene t</w:t>
      </w:r>
      <w:r w:rsidRPr="001C48DE">
        <w:t>emeljem Ugovora o kreditu br: 801-51009927 sa sporazumom o osiguranju novčane tražbine od 05. 05. 2011. br: Ov-9114/11 na nekretnine upisane u A I (jedan) u visini kredita u kunskoj protuvrijednosti iznosa od 440.000,00 EUR-a slovima: (četiristočetrdesettisuća eura) prema srednjem tečaju Hypo Alpe-Adria-Bank d.d. za EUR važećem na dan korištenja kredita, te svih tra</w:t>
      </w:r>
      <w:r w:rsidR="006702AC">
        <w:t>žbina određenim Ugovorom</w:t>
      </w:r>
      <w:r w:rsidRPr="001C48DE">
        <w:t xml:space="preserve"> o kreditu br: 801-51009927 sa sporazumom o osiguranju novčane tražbine, a sukladno čl. 16. Zakona o zemljišnim knjigama (NN 91/96, 68/98, 137/99, 114/01 i 100/04,107/07, 152/08 i 126/10) - za korist</w:t>
      </w:r>
      <w:r>
        <w:t xml:space="preserve"> </w:t>
      </w:r>
      <w:r w:rsidRPr="0045310A">
        <w:rPr>
          <w:bCs/>
        </w:rPr>
        <w:t xml:space="preserve">HYPO ALPE-ADRIA-BANK </w:t>
      </w:r>
      <w:r w:rsidR="0045310A" w:rsidRPr="0045310A">
        <w:rPr>
          <w:bCs/>
        </w:rPr>
        <w:t>d.d.</w:t>
      </w:r>
      <w:r w:rsidRPr="0045310A">
        <w:rPr>
          <w:bCs/>
        </w:rPr>
        <w:t>, OIB: 14036333877, ZAGREB, SLAVONSKA AVENIJA BR. 6</w:t>
      </w:r>
      <w:r w:rsidR="0045310A" w:rsidRPr="0045310A">
        <w:rPr>
          <w:bCs/>
        </w:rPr>
        <w:t>.</w:t>
      </w:r>
    </w:p>
    <w:p w:rsidRDefault="001C48DE" w:rsidP="001C48DE" w:rsidR="001C48DE">
      <w:pPr>
        <w:jc w:val="both"/>
      </w:pPr>
    </w:p>
    <w:p w:rsidRDefault="001C48DE" w:rsidP="001C48DE" w:rsidR="001C48DE">
      <w:pPr>
        <w:jc w:val="both"/>
      </w:pPr>
      <w:r>
        <w:t xml:space="preserve"> </w:t>
      </w:r>
      <w:r>
        <w:tab/>
        <w:t xml:space="preserve"> </w:t>
      </w:r>
      <w:r>
        <w:tab/>
      </w:r>
      <w:r w:rsidRPr="001C48DE">
        <w:t xml:space="preserve">- redni broj </w:t>
      </w:r>
      <w:r>
        <w:t>7</w:t>
      </w:r>
      <w:r w:rsidRPr="001C48DE">
        <w:t>.</w:t>
      </w:r>
      <w:r>
        <w:t>8</w:t>
      </w:r>
      <w:r w:rsidRPr="001C48DE">
        <w:t>. -  broj Z-3756/11</w:t>
      </w:r>
      <w:r>
        <w:t xml:space="preserve"> - </w:t>
      </w:r>
      <w:r w:rsidR="0045310A" w:rsidRPr="0045310A">
        <w:t>zabiljež</w:t>
      </w:r>
      <w:r w:rsidR="0045310A">
        <w:t>be</w:t>
      </w:r>
      <w:r w:rsidR="0045310A" w:rsidRPr="0045310A">
        <w:t xml:space="preserve"> obvez</w:t>
      </w:r>
      <w:r w:rsidR="0045310A">
        <w:t>e</w:t>
      </w:r>
      <w:r w:rsidR="0045310A" w:rsidRPr="0045310A">
        <w:t xml:space="preserve"> brisanja hipoteke uknjižene pod Z-3756/11</w:t>
      </w:r>
      <w:r w:rsidR="0045310A">
        <w:t xml:space="preserve"> izvršene t</w:t>
      </w:r>
      <w:r w:rsidRPr="001C48DE">
        <w:t>emeljem Ugovora o kreditu br: 801-51009927 sa sporazumom o osiguranju novčane tražbine od 05. 05. 2011. br: Ov-9114/11, sukladno odredi čl. 347. st. 3 Zakona o vlasništvu i drugim stvarnim pravima.</w:t>
      </w:r>
    </w:p>
    <w:p w:rsidRDefault="001C48DE" w:rsidP="001C48DE" w:rsidR="001C48DE">
      <w:pPr>
        <w:jc w:val="both"/>
      </w:pPr>
    </w:p>
    <w:p w:rsidRDefault="001C48DE" w:rsidP="001C48DE" w:rsidR="001C48DE">
      <w:pPr>
        <w:jc w:val="both"/>
      </w:pPr>
      <w:r>
        <w:t xml:space="preserve"> </w:t>
      </w:r>
      <w:r>
        <w:tab/>
        <w:t xml:space="preserve"> </w:t>
      </w:r>
      <w:r>
        <w:tab/>
      </w:r>
      <w:r w:rsidRPr="001C48DE">
        <w:t>- redni broj 7.</w:t>
      </w:r>
      <w:r>
        <w:t>10</w:t>
      </w:r>
      <w:r w:rsidRPr="001C48DE">
        <w:t>. -  zabiljež</w:t>
      </w:r>
      <w:r w:rsidR="0045310A">
        <w:t>be</w:t>
      </w:r>
      <w:r w:rsidRPr="001C48DE">
        <w:t xml:space="preserve"> zajedni</w:t>
      </w:r>
      <w:r w:rsidR="0045310A">
        <w:t>čke</w:t>
      </w:r>
      <w:r w:rsidRPr="001C48DE">
        <w:t xml:space="preserve"> hipotek</w:t>
      </w:r>
      <w:r w:rsidR="0045310A">
        <w:t>e</w:t>
      </w:r>
      <w:r w:rsidRPr="001C48DE">
        <w:t xml:space="preserve"> u zk.ul. 9957 k.o. Slav. Brod kao glavnom ulošku i zk.ul. 419 k.o. Podcrkavlje, zk.ul. 1225 k.o. Podvinje i zk.ul</w:t>
      </w:r>
      <w:r w:rsidR="0045310A">
        <w:t xml:space="preserve">. </w:t>
      </w:r>
      <w:r w:rsidRPr="001C48DE">
        <w:t>65 k.o. D. Andrijevci kao sporedni ulošci</w:t>
      </w:r>
      <w:r w:rsidR="0045310A">
        <w:t>.</w:t>
      </w:r>
    </w:p>
    <w:p w:rsidRDefault="001C48DE" w:rsidP="001C48DE" w:rsidR="001C48DE">
      <w:pPr>
        <w:jc w:val="both"/>
      </w:pPr>
    </w:p>
    <w:p w:rsidRDefault="001C48DE" w:rsidP="001C48DE" w:rsidR="001C48DE">
      <w:pPr>
        <w:jc w:val="both"/>
      </w:pPr>
      <w:r>
        <w:t xml:space="preserve"> </w:t>
      </w:r>
      <w:r>
        <w:tab/>
        <w:t xml:space="preserve"> </w:t>
      </w:r>
      <w:r>
        <w:tab/>
      </w:r>
      <w:r w:rsidRPr="001C48DE">
        <w:t xml:space="preserve">- redni broj </w:t>
      </w:r>
      <w:r>
        <w:t>8</w:t>
      </w:r>
      <w:r w:rsidRPr="001C48DE">
        <w:t>.</w:t>
      </w:r>
      <w:r>
        <w:t>1</w:t>
      </w:r>
      <w:r w:rsidRPr="001C48DE">
        <w:t>. -  broj Z-3757/11</w:t>
      </w:r>
      <w:r>
        <w:t xml:space="preserve"> </w:t>
      </w:r>
      <w:r w:rsidR="0045310A">
        <w:t>–</w:t>
      </w:r>
      <w:r>
        <w:t xml:space="preserve"> </w:t>
      </w:r>
      <w:r w:rsidR="0045310A" w:rsidRPr="0045310A">
        <w:t>uknjiž</w:t>
      </w:r>
      <w:r w:rsidR="0045310A">
        <w:t>be prava</w:t>
      </w:r>
      <w:r w:rsidR="0045310A" w:rsidRPr="0045310A">
        <w:t xml:space="preserve"> zaloga </w:t>
      </w:r>
      <w:r w:rsidR="0045310A">
        <w:t>izvršene t</w:t>
      </w:r>
      <w:r w:rsidRPr="001C48DE">
        <w:t>emeljem Ugovora o kreditu br: 801-51009926 sa sporazumom o osiguranju novčane tražbine od 05. 05. 2011. br: Ov-9123/11 na nekretnine upisane u A I (jedan) u visini kredita u kunskoj protuvrijednosti iznosa od 540.000,00 EUR-a slovima: (petstočetrdesettisuća eura) prema srednjem tečaju Hypo Alpe-Adria-Bank d.d. za EUR važećem na dan korištenja kredita, te svih tražbina određenim Ugovora o kreditu br: 801-51009926 sa sporazumom o osiguranju novčane tražbine, a sukladno čl. 16. Zakona o zemljišnim knjigama (NN 91/96, 68/98, 137/99, 114/01 i 100/04,107/07, 152/08 i 126/10) - za koris</w:t>
      </w:r>
      <w:r w:rsidRPr="0045310A">
        <w:t xml:space="preserve">t </w:t>
      </w:r>
      <w:r w:rsidRPr="0045310A">
        <w:rPr>
          <w:bCs/>
        </w:rPr>
        <w:t xml:space="preserve">H-ABDUCO </w:t>
      </w:r>
      <w:r w:rsidR="0045310A" w:rsidRPr="0045310A">
        <w:rPr>
          <w:bCs/>
        </w:rPr>
        <w:t>d.o.o</w:t>
      </w:r>
      <w:r w:rsidRPr="0045310A">
        <w:rPr>
          <w:bCs/>
        </w:rPr>
        <w:t>., OIB: 13667298928, ZAGREB, SLAVONSKA AVENIJA 6A</w:t>
      </w:r>
      <w:r w:rsidR="0045310A" w:rsidRPr="0045310A">
        <w:rPr>
          <w:bCs/>
        </w:rPr>
        <w:t>.</w:t>
      </w:r>
    </w:p>
    <w:p w:rsidRDefault="001C48DE" w:rsidP="001C48DE" w:rsidR="001C48DE" w:rsidRPr="001C48DE">
      <w:pPr>
        <w:jc w:val="both"/>
      </w:pPr>
    </w:p>
    <w:p w:rsidRDefault="001C48DE" w:rsidP="001C48DE" w:rsidR="001C48DE">
      <w:pPr>
        <w:jc w:val="both"/>
      </w:pPr>
      <w:r>
        <w:t xml:space="preserve"> </w:t>
      </w:r>
      <w:r>
        <w:tab/>
        <w:t xml:space="preserve"> </w:t>
      </w:r>
      <w:r>
        <w:tab/>
      </w:r>
      <w:r w:rsidRPr="001C48DE">
        <w:t xml:space="preserve">- redni broj </w:t>
      </w:r>
      <w:r>
        <w:t>8</w:t>
      </w:r>
      <w:r w:rsidRPr="001C48DE">
        <w:t>.</w:t>
      </w:r>
      <w:r>
        <w:t>8</w:t>
      </w:r>
      <w:r w:rsidRPr="001C48DE">
        <w:t>. -  broj Z-3757/11</w:t>
      </w:r>
      <w:r>
        <w:t xml:space="preserve"> - </w:t>
      </w:r>
      <w:r w:rsidR="0045310A" w:rsidRPr="0045310A">
        <w:t>zabiljež</w:t>
      </w:r>
      <w:r w:rsidR="0045310A">
        <w:t>be</w:t>
      </w:r>
      <w:r w:rsidR="0045310A" w:rsidRPr="0045310A">
        <w:t xml:space="preserve"> obvez</w:t>
      </w:r>
      <w:r w:rsidR="0045310A">
        <w:t>e</w:t>
      </w:r>
      <w:r w:rsidR="0045310A" w:rsidRPr="0045310A">
        <w:t xml:space="preserve"> brisanja hipoteke uknjižene pod Z-3757/11</w:t>
      </w:r>
      <w:r w:rsidR="0045310A">
        <w:t xml:space="preserve"> izvršene t</w:t>
      </w:r>
      <w:r w:rsidRPr="001C48DE">
        <w:t>emeljem Ugovora o kreditu br: 801-51009926 sa sporazumom o osiguranju novčane tražbine od 05. 05. 2011. br: Ov-9123/11, sukladno odredi čl. 347. st. 3 Zakona o vlasništvu i drugim stvarnim pravima</w:t>
      </w:r>
      <w:r w:rsidR="0045310A">
        <w:t>.</w:t>
      </w:r>
    </w:p>
    <w:p w:rsidRDefault="001C48DE" w:rsidP="001C48DE" w:rsidR="001C48DE">
      <w:pPr>
        <w:jc w:val="both"/>
      </w:pPr>
    </w:p>
    <w:p w:rsidRDefault="00744BCE" w:rsidP="001C48DE" w:rsidR="00744BCE">
      <w:pPr>
        <w:jc w:val="both"/>
      </w:pPr>
    </w:p>
    <w:p w:rsidRDefault="00744BCE" w:rsidP="001C48DE" w:rsidR="00744BCE">
      <w:pPr>
        <w:jc w:val="both"/>
      </w:pPr>
    </w:p>
    <w:p w:rsidRDefault="00744BCE" w:rsidP="00744BCE" w:rsidR="00744BCE">
      <w:pPr>
        <w:jc w:val="right"/>
        <w:rPr>
          <w:b/>
        </w:rPr>
      </w:pPr>
      <w:r w:rsidRPr="00744BCE">
        <w:rPr>
          <w:b/>
        </w:rPr>
        <w:lastRenderedPageBreak/>
        <w:t xml:space="preserve">Broj:7/ St-1028/2013-134      </w:t>
      </w:r>
    </w:p>
    <w:p w:rsidRDefault="00744BCE" w:rsidP="00744BCE" w:rsidR="00744BCE">
      <w:pPr>
        <w:jc w:val="right"/>
      </w:pPr>
    </w:p>
    <w:p w:rsidRDefault="00744BCE" w:rsidP="001C48DE" w:rsidR="00744BCE">
      <w:pPr>
        <w:jc w:val="both"/>
      </w:pPr>
    </w:p>
    <w:p w:rsidRDefault="001C48DE" w:rsidP="001C48DE" w:rsidR="001C48DE" w:rsidRPr="00E25857">
      <w:pPr>
        <w:jc w:val="both"/>
      </w:pPr>
      <w:r>
        <w:t xml:space="preserve"> </w:t>
      </w:r>
      <w:r>
        <w:tab/>
        <w:t xml:space="preserve"> </w:t>
      </w:r>
      <w:r>
        <w:tab/>
      </w:r>
      <w:r w:rsidRPr="001C48DE">
        <w:t xml:space="preserve">- redni broj </w:t>
      </w:r>
      <w:r>
        <w:t>8</w:t>
      </w:r>
      <w:r w:rsidRPr="001C48DE">
        <w:t>.</w:t>
      </w:r>
      <w:r>
        <w:t>10</w:t>
      </w:r>
      <w:r w:rsidRPr="001C48DE">
        <w:t>. -  zabiljež</w:t>
      </w:r>
      <w:r w:rsidR="0045310A">
        <w:t>be zajedničke hipoteke</w:t>
      </w:r>
      <w:r w:rsidRPr="001C48DE">
        <w:t xml:space="preserve"> u zk.ul. 9957 k.o. Slav. Brod kao glavnom ulošku i zk.ul. 419 k.o. Podcrkavlje, zk.ul. 1225 k.o. Podvinje i zk.ul</w:t>
      </w:r>
      <w:r w:rsidR="0045310A">
        <w:t xml:space="preserve">. </w:t>
      </w:r>
      <w:r w:rsidRPr="001C48DE">
        <w:t>65 k.o. D. Andrijevci kao sporedni ulošci.</w:t>
      </w:r>
    </w:p>
    <w:p w:rsidRDefault="00E25857" w:rsidP="00E25857" w:rsidR="00E25857">
      <w:pPr>
        <w:jc w:val="both"/>
      </w:pPr>
    </w:p>
    <w:p w:rsidRDefault="00744BCE" w:rsidP="00E25857" w:rsidR="00744BCE">
      <w:pPr>
        <w:jc w:val="both"/>
      </w:pPr>
    </w:p>
    <w:p w:rsidRDefault="00970C04" w:rsidP="000A04FF" w:rsidR="00970C04">
      <w:pPr>
        <w:ind w:firstLine="1440"/>
        <w:jc w:val="both"/>
      </w:pPr>
      <w:r>
        <w:t>V</w:t>
      </w:r>
      <w:r w:rsidR="0045310A">
        <w:t>.</w:t>
      </w:r>
      <w:r>
        <w:t xml:space="preserve"> Nekretnine iz točke I ovoga rješenja predat će se kupcu zaključkom o</w:t>
      </w:r>
      <w:r w:rsidR="000A04FF">
        <w:t xml:space="preserve"> </w:t>
      </w:r>
      <w:r>
        <w:t>predaji nakon što ovo rješenje postaje pravomoćno i nakon što kupac položi iznos kupovnine određen točkom II izreke rješenja.</w:t>
      </w:r>
    </w:p>
    <w:p w:rsidRDefault="00970C04" w:rsidP="00970C04" w:rsidR="00970C04">
      <w:pPr>
        <w:jc w:val="both"/>
      </w:pPr>
    </w:p>
    <w:p w:rsidRDefault="00744BCE" w:rsidP="00970C04" w:rsidR="00744BCE">
      <w:pPr>
        <w:jc w:val="both"/>
      </w:pPr>
    </w:p>
    <w:p w:rsidRDefault="00970C04" w:rsidP="000A04FF" w:rsidR="00970C04">
      <w:pPr>
        <w:jc w:val="both"/>
      </w:pPr>
      <w:r>
        <w:t xml:space="preserve"> </w:t>
      </w:r>
      <w:r>
        <w:tab/>
      </w:r>
      <w:r>
        <w:tab/>
        <w:t>VI</w:t>
      </w:r>
      <w:r w:rsidR="0045310A">
        <w:t>.</w:t>
      </w:r>
      <w:r>
        <w:t xml:space="preserve"> U zemljišnim knjigama Općinskog suda u </w:t>
      </w:r>
      <w:r w:rsidR="008760AC">
        <w:t xml:space="preserve">Slavonskom Brodu </w:t>
      </w:r>
      <w:r w:rsidR="008760AC" w:rsidRPr="008760AC">
        <w:t>na suvlasničkom dijelu od ½ dijela nekretnina</w:t>
      </w:r>
      <w:r w:rsidR="001410B9" w:rsidRPr="001410B9">
        <w:t xml:space="preserve"> stečajnog dužnika</w:t>
      </w:r>
      <w:r w:rsidR="008760AC" w:rsidRPr="008760AC">
        <w:t xml:space="preserve"> upisanih u zk.ul. 9957 k.o. Slavonski Brod i to kč.br. 5789/22 – zgrada Osječka ulica sa 398 m2</w:t>
      </w:r>
      <w:r w:rsidR="008760AC">
        <w:t xml:space="preserve"> </w:t>
      </w:r>
      <w:r>
        <w:t>zabilježit će se dosuda nekretnina po osnovi ovoga rješenja.</w:t>
      </w:r>
    </w:p>
    <w:p w:rsidRDefault="009D77B6" w:rsidP="00970C04" w:rsidR="009D77B6">
      <w:pPr>
        <w:jc w:val="both"/>
      </w:pPr>
    </w:p>
    <w:p w:rsidRDefault="00744BCE" w:rsidP="00970C04" w:rsidR="00744BCE">
      <w:pPr>
        <w:jc w:val="both"/>
      </w:pPr>
    </w:p>
    <w:p w:rsidRDefault="00AD0DF7" w:rsidP="00970C04" w:rsidR="00970C04">
      <w:pPr>
        <w:ind w:firstLine="1440"/>
        <w:jc w:val="both"/>
      </w:pPr>
      <w:r>
        <w:t>VII</w:t>
      </w:r>
      <w:r w:rsidR="0045310A">
        <w:t>.</w:t>
      </w:r>
      <w:r>
        <w:t xml:space="preserve"> Upis prava vlasništva iz </w:t>
      </w:r>
      <w:r w:rsidR="00970C04">
        <w:t xml:space="preserve"> točke III</w:t>
      </w:r>
      <w:r w:rsidR="0045310A">
        <w:t>.</w:t>
      </w:r>
      <w:r w:rsidR="00970C04">
        <w:t xml:space="preserve"> ovog rješenja</w:t>
      </w:r>
      <w:r w:rsidR="00817989">
        <w:t xml:space="preserve"> te upise iz točke IV</w:t>
      </w:r>
      <w:r w:rsidR="0045310A">
        <w:t>.</w:t>
      </w:r>
      <w:r w:rsidR="00817989">
        <w:t xml:space="preserve"> izreke ovog rješenja</w:t>
      </w:r>
      <w:r w:rsidR="00970C04">
        <w:t xml:space="preserve"> provest će Zemljišnoknjižni odjel Općinskog suda </w:t>
      </w:r>
      <w:r w:rsidR="00B21CE8">
        <w:t xml:space="preserve">u </w:t>
      </w:r>
      <w:r w:rsidR="008760AC">
        <w:t>Slavonskom Brodu</w:t>
      </w:r>
      <w:r w:rsidR="00970C04">
        <w:t xml:space="preserve"> po pravomoćnosti ovog rješenja i na temelju potvrde o uplati kupovnine, dok će upis zabilježbe dosude iz točke VI</w:t>
      </w:r>
      <w:r w:rsidR="0045310A">
        <w:t>.</w:t>
      </w:r>
      <w:r w:rsidR="00970C04">
        <w:t xml:space="preserve"> ovoga rješenja Zemljišnoknjižni odjel Općinskog suda </w:t>
      </w:r>
      <w:r w:rsidR="00B21CE8">
        <w:t xml:space="preserve">u </w:t>
      </w:r>
      <w:r w:rsidR="008760AC">
        <w:t>Slavonskom Brodu</w:t>
      </w:r>
      <w:r w:rsidR="00970C04">
        <w:t xml:space="preserve"> izvršiti i prije pravomoćnosti rješenja, a po zaprimanju rješenja.</w:t>
      </w:r>
    </w:p>
    <w:p w:rsidRDefault="004647CC" w:rsidP="00970C04" w:rsidR="004647CC">
      <w:pPr>
        <w:jc w:val="both"/>
      </w:pPr>
    </w:p>
    <w:p w:rsidRDefault="00970C04" w:rsidP="00970C04" w:rsidR="00970C04">
      <w:pPr>
        <w:jc w:val="both"/>
      </w:pPr>
      <w:r>
        <w:t xml:space="preserve">                                </w:t>
      </w:r>
    </w:p>
    <w:p w:rsidRDefault="00970C04" w:rsidP="007F31DD" w:rsidR="00970C04">
      <w:pPr>
        <w:jc w:val="center"/>
      </w:pPr>
      <w:r>
        <w:t>Obrazloženje</w:t>
      </w:r>
    </w:p>
    <w:p w:rsidRDefault="00970C04" w:rsidP="00970C04" w:rsidR="00970C04">
      <w:pPr>
        <w:jc w:val="both"/>
      </w:pPr>
    </w:p>
    <w:p w:rsidRDefault="00970C04" w:rsidP="00415659" w:rsidR="00970C04">
      <w:pPr>
        <w:ind w:firstLine="1440"/>
        <w:jc w:val="both"/>
      </w:pPr>
      <w:r>
        <w:t>Pravomoćnim rješenjem poslov</w:t>
      </w:r>
      <w:r w:rsidR="00A90E2B">
        <w:t xml:space="preserve">ni broj </w:t>
      </w:r>
      <w:r w:rsidR="003E0BC2">
        <w:t>7/</w:t>
      </w:r>
      <w:r w:rsidR="0033099B" w:rsidRPr="0033099B">
        <w:t>St-1028/2013-31 od 10. rujna 2014. godine</w:t>
      </w:r>
      <w:r>
        <w:t xml:space="preserve"> određeno je da će se imovina stečajnog dužn</w:t>
      </w:r>
      <w:r w:rsidR="0073193E">
        <w:t>i</w:t>
      </w:r>
      <w:r w:rsidR="009D77B6">
        <w:t>ka koja čini stečajnu masu</w:t>
      </w:r>
      <w:r w:rsidR="0073193E">
        <w:t xml:space="preserve"> </w:t>
      </w:r>
      <w:r w:rsidR="009D77B6">
        <w:t xml:space="preserve">i to </w:t>
      </w:r>
      <w:r>
        <w:t xml:space="preserve"> </w:t>
      </w:r>
      <w:r w:rsidR="008760AC">
        <w:t>s</w:t>
      </w:r>
      <w:r w:rsidR="008760AC" w:rsidRPr="008760AC">
        <w:t>uvlasničk</w:t>
      </w:r>
      <w:r w:rsidR="008760AC">
        <w:t xml:space="preserve">i dio </w:t>
      </w:r>
      <w:r w:rsidR="008760AC" w:rsidRPr="008760AC">
        <w:t>nekretnina od ½ dijela nekretnina upisanih u zk.ul. 9957 k.o. Slavonski Brod i to kč.br. 5789/22 – zgrada Osječka ulica sa 398 m2</w:t>
      </w:r>
      <w:r w:rsidR="00415659">
        <w:t xml:space="preserve">, </w:t>
      </w:r>
      <w:r>
        <w:t>a koje su opterećene razlučnim pravom</w:t>
      </w:r>
      <w:r w:rsidR="004647CC">
        <w:t>,</w:t>
      </w:r>
      <w:r w:rsidR="007E7A2A">
        <w:t xml:space="preserve"> prodavati </w:t>
      </w:r>
      <w:r>
        <w:t>sukladno odredbi čl. 164. Stečajnog zakona  u stečajnom postupku.</w:t>
      </w:r>
    </w:p>
    <w:p w:rsidRDefault="00970C04" w:rsidP="000E4019" w:rsidR="00970C04">
      <w:pPr>
        <w:ind w:firstLine="1416"/>
        <w:jc w:val="both"/>
      </w:pPr>
      <w:r>
        <w:t>Zaključkom</w:t>
      </w:r>
      <w:r w:rsidR="00A90E2B">
        <w:t xml:space="preserve"> ovoga suda poslovni broj </w:t>
      </w:r>
      <w:r w:rsidR="00A90E2B" w:rsidRPr="0058296A">
        <w:t>7/St-</w:t>
      </w:r>
      <w:r w:rsidR="008760AC">
        <w:t>1028</w:t>
      </w:r>
      <w:r w:rsidR="00952F96">
        <w:t>/201</w:t>
      </w:r>
      <w:r w:rsidR="008760AC">
        <w:t>3</w:t>
      </w:r>
      <w:r w:rsidR="00952F96">
        <w:t>-</w:t>
      </w:r>
      <w:r w:rsidR="008760AC">
        <w:t>129</w:t>
      </w:r>
      <w:r w:rsidR="000E4019" w:rsidRPr="0058296A">
        <w:t xml:space="preserve"> od </w:t>
      </w:r>
      <w:r w:rsidR="00B21CE8">
        <w:t>12. rujna</w:t>
      </w:r>
      <w:r w:rsidR="004D358E">
        <w:t xml:space="preserve"> 201</w:t>
      </w:r>
      <w:r w:rsidR="00415659">
        <w:t>6</w:t>
      </w:r>
      <w:r w:rsidR="004D358E">
        <w:t>. godine</w:t>
      </w:r>
      <w:r w:rsidR="000E4019" w:rsidRPr="0058296A">
        <w:t xml:space="preserve"> </w:t>
      </w:r>
      <w:r>
        <w:t xml:space="preserve">utvrđena je vrijednost predmetnih nekretnina u iznosu od </w:t>
      </w:r>
      <w:r w:rsidR="008760AC" w:rsidRPr="008760AC">
        <w:t xml:space="preserve">281.502,53 </w:t>
      </w:r>
      <w:r w:rsidR="004D358E" w:rsidRPr="004D358E">
        <w:t>Kn</w:t>
      </w:r>
      <w:r>
        <w:t xml:space="preserve"> kao vrijednost ispod koje se nekr</w:t>
      </w:r>
      <w:r w:rsidR="0058296A">
        <w:t xml:space="preserve">etnine ne mogu prodati na </w:t>
      </w:r>
      <w:r w:rsidR="008760AC">
        <w:t>četrnaestom</w:t>
      </w:r>
      <w:r w:rsidR="00B21CE8">
        <w:t xml:space="preserve"> </w:t>
      </w:r>
      <w:r>
        <w:t>r</w:t>
      </w:r>
      <w:r w:rsidR="00A90E2B">
        <w:t xml:space="preserve">očištu za javnu  dražbu dana </w:t>
      </w:r>
      <w:r w:rsidR="00B21CE8">
        <w:t>09. studenog</w:t>
      </w:r>
      <w:r w:rsidR="00A90E2B">
        <w:t xml:space="preserve"> 201</w:t>
      </w:r>
      <w:r w:rsidR="00415659">
        <w:t>6</w:t>
      </w:r>
      <w:r>
        <w:t>. godine.</w:t>
      </w:r>
    </w:p>
    <w:p w:rsidRDefault="00181464" w:rsidP="000272C5" w:rsidR="0090101F">
      <w:pPr>
        <w:jc w:val="both"/>
      </w:pPr>
      <w:r>
        <w:t xml:space="preserve"> </w:t>
      </w:r>
      <w:r>
        <w:tab/>
      </w:r>
      <w:r>
        <w:tab/>
      </w:r>
      <w:r w:rsidR="00970C04">
        <w:t xml:space="preserve">Na održanom ročištu </w:t>
      </w:r>
      <w:r w:rsidR="000E4019">
        <w:t xml:space="preserve">za javnu dražbu dana </w:t>
      </w:r>
      <w:r w:rsidR="00B21CE8">
        <w:t>09. studenog</w:t>
      </w:r>
      <w:r w:rsidR="003D20E9">
        <w:t xml:space="preserve"> </w:t>
      </w:r>
      <w:r w:rsidR="000E4019">
        <w:t>201</w:t>
      </w:r>
      <w:r w:rsidR="00415659">
        <w:t>6</w:t>
      </w:r>
      <w:r w:rsidR="00970C04">
        <w:t>. godine</w:t>
      </w:r>
      <w:r w:rsidR="0090493C">
        <w:t xml:space="preserve"> </w:t>
      </w:r>
      <w:r w:rsidR="00970C04">
        <w:t>najpovoljniju  i jedinu ponudu za kupnju imovine stečajnog dužnika naznačene u točci I</w:t>
      </w:r>
      <w:r w:rsidR="0045310A">
        <w:t>.</w:t>
      </w:r>
      <w:r w:rsidR="00970C04">
        <w:t xml:space="preserve"> izreke ovoga rješenja u iznosu od </w:t>
      </w:r>
      <w:r w:rsidR="008760AC">
        <w:t>282</w:t>
      </w:r>
      <w:r w:rsidR="00B21CE8">
        <w:t>.0</w:t>
      </w:r>
      <w:r w:rsidR="00415659">
        <w:t>00,00</w:t>
      </w:r>
      <w:r w:rsidR="007E5D41">
        <w:t xml:space="preserve"> Kn </w:t>
      </w:r>
      <w:r w:rsidR="00970C04">
        <w:t>dao je ponuditelj</w:t>
      </w:r>
      <w:r w:rsidR="007E5D41">
        <w:t xml:space="preserve"> </w:t>
      </w:r>
      <w:r w:rsidR="008760AC" w:rsidRPr="008760AC">
        <w:t xml:space="preserve">VETO d.o.o za veterinarstvo, proizvodnju, trgovinu i usluge, skraćena tvrtka: VETO d.o.o., Slavonski Brod, Antuna Barca 38, OIB: 26056147349 </w:t>
      </w:r>
      <w:r w:rsidR="00970C04">
        <w:t>te je i ispunio uvjete da mu se predmetne nekretnine dosude.</w:t>
      </w:r>
      <w:r>
        <w:t xml:space="preserve"> </w:t>
      </w:r>
    </w:p>
    <w:p w:rsidRDefault="0090101F" w:rsidP="00BB3DA2" w:rsidR="00415659">
      <w:pPr>
        <w:jc w:val="both"/>
      </w:pPr>
      <w:r>
        <w:t xml:space="preserve">                       </w:t>
      </w:r>
      <w:r w:rsidR="0058296A">
        <w:t>Sukladno</w:t>
      </w:r>
      <w:r w:rsidR="0090493C">
        <w:t xml:space="preserve"> tome, u</w:t>
      </w:r>
      <w:r w:rsidR="00F45588">
        <w:t>pise iz točke III. i IV. o</w:t>
      </w:r>
      <w:r w:rsidR="00B21CE8">
        <w:t xml:space="preserve">voga rješenja provest će </w:t>
      </w:r>
      <w:r w:rsidR="00970C04">
        <w:t xml:space="preserve">Zemljišnoknjižni odjel Općinskog suda u </w:t>
      </w:r>
      <w:r w:rsidR="008760AC">
        <w:t>Slavonskom Brodu</w:t>
      </w:r>
      <w:r w:rsidR="00415659">
        <w:t xml:space="preserve"> </w:t>
      </w:r>
      <w:r w:rsidR="0058296A">
        <w:t>po pravomoćnosti ovoga rješenja</w:t>
      </w:r>
      <w:r w:rsidR="00BB3DA2">
        <w:t xml:space="preserve">, a radi </w:t>
      </w:r>
      <w:r w:rsidR="00970C04">
        <w:t xml:space="preserve">provedbe ovih upisa Općinskom sudu u </w:t>
      </w:r>
      <w:r w:rsidR="008760AC">
        <w:t xml:space="preserve">Slavonskom Brodu </w:t>
      </w:r>
      <w:r w:rsidR="00970C04">
        <w:t>dostaviti će se rješenje o dosudi s klauzulom pravomoćnosti i potvrdi o uplati kupovnine, dok će zabilježbu</w:t>
      </w:r>
      <w:r w:rsidR="004D65FB">
        <w:rPr>
          <w:b/>
        </w:rPr>
        <w:t xml:space="preserve"> </w:t>
      </w:r>
      <w:r w:rsidR="00970C04">
        <w:t>dosude određenu u točci VI</w:t>
      </w:r>
      <w:r w:rsidR="0045310A">
        <w:t>.</w:t>
      </w:r>
      <w:r w:rsidR="00970C04">
        <w:t xml:space="preserve"> izreke rješenja Zemljišnoknjižni odjel Općinskog suda u </w:t>
      </w:r>
      <w:r w:rsidR="008760AC">
        <w:t>Slavonskom Brodu</w:t>
      </w:r>
      <w:r w:rsidR="00970C04">
        <w:t xml:space="preserve"> provesti po zaprimanju ovoga rješenja.</w:t>
      </w:r>
      <w:r w:rsidR="00415659">
        <w:t xml:space="preserve"> </w:t>
      </w:r>
    </w:p>
    <w:p w:rsidRDefault="00744BCE" w:rsidP="00BB3DA2" w:rsidR="00744BCE">
      <w:pPr>
        <w:jc w:val="both"/>
      </w:pPr>
    </w:p>
    <w:p w:rsidRDefault="00744BCE" w:rsidP="00744BCE" w:rsidR="00744BCE">
      <w:pPr>
        <w:jc w:val="right"/>
        <w:rPr>
          <w:b/>
        </w:rPr>
      </w:pPr>
      <w:r w:rsidRPr="00744BCE">
        <w:rPr>
          <w:b/>
        </w:rPr>
        <w:lastRenderedPageBreak/>
        <w:t xml:space="preserve">Broj:7/ St-1028/2013-134      </w:t>
      </w:r>
    </w:p>
    <w:p w:rsidRDefault="00744BCE" w:rsidP="00744BCE" w:rsidR="00744BCE">
      <w:pPr>
        <w:jc w:val="right"/>
      </w:pPr>
    </w:p>
    <w:p w:rsidRDefault="00744BCE" w:rsidP="00BB3DA2" w:rsidR="00744BCE">
      <w:pPr>
        <w:jc w:val="both"/>
      </w:pPr>
    </w:p>
    <w:p w:rsidRDefault="00970C04" w:rsidP="00970C04" w:rsidR="00970C04">
      <w:pPr>
        <w:jc w:val="both"/>
      </w:pPr>
      <w:r>
        <w:t xml:space="preserve"> </w:t>
      </w:r>
      <w:r>
        <w:tab/>
      </w:r>
      <w:r>
        <w:tab/>
        <w:t xml:space="preserve">Stoga je na temelju odredbe čl. 164. Stečajnog zakona (NN 44/96, 29/99, 129/00,123/03, 82/06, 116/10,  125/12 i 133/12) </w:t>
      </w:r>
      <w:r w:rsidR="00BB3DA2">
        <w:t xml:space="preserve">koji se na ovaj odnos primjenjuje na temelju odredbe čl. 441. st. 1 Stečajnog zakona (NN 71/15) </w:t>
      </w:r>
      <w:r w:rsidRPr="00BB3DA2">
        <w:t>i uz pri</w:t>
      </w:r>
      <w:r w:rsidR="007F2CEB" w:rsidRPr="00BB3DA2">
        <w:t xml:space="preserve">mjenu odredbi članaka </w:t>
      </w:r>
      <w:r w:rsidR="000E6DC0" w:rsidRPr="00BB3DA2">
        <w:t>103. do 108.</w:t>
      </w:r>
      <w:r w:rsidR="00DD4401" w:rsidRPr="00BB3DA2">
        <w:t xml:space="preserve"> Ovršnog zakona ( NN 112/</w:t>
      </w:r>
      <w:r w:rsidR="00BB3DA2" w:rsidRPr="00BB3DA2">
        <w:t>12, 25/13, 93/14</w:t>
      </w:r>
      <w:r w:rsidR="00DD4401" w:rsidRPr="00BB3DA2">
        <w:t xml:space="preserve"> )</w:t>
      </w:r>
      <w:r w:rsidR="00673587" w:rsidRPr="00BB3DA2">
        <w:t xml:space="preserve"> </w:t>
      </w:r>
      <w:r w:rsidRPr="00BB3DA2">
        <w:t>o</w:t>
      </w:r>
      <w:r>
        <w:t>dlučeno kao u</w:t>
      </w:r>
      <w:r w:rsidR="0058296A">
        <w:t xml:space="preserve"> izreci rješenja</w:t>
      </w:r>
      <w:r>
        <w:t xml:space="preserve">. </w:t>
      </w:r>
    </w:p>
    <w:p w:rsidRDefault="00970C04" w:rsidP="00970C04" w:rsidR="00970C04">
      <w:pPr>
        <w:jc w:val="both"/>
      </w:pPr>
      <w:r>
        <w:t xml:space="preserve">                      </w:t>
      </w:r>
    </w:p>
    <w:p w:rsidRDefault="00965B47" w:rsidP="00970C04" w:rsidR="00970C04">
      <w:pPr>
        <w:ind w:firstLine="708" w:left="708"/>
        <w:jc w:val="both"/>
      </w:pPr>
      <w:r>
        <w:t xml:space="preserve">U Slavonskom Brodu </w:t>
      </w:r>
      <w:r w:rsidR="00BB3DA2">
        <w:t>10.</w:t>
      </w:r>
      <w:r w:rsidR="000E4019">
        <w:t xml:space="preserve"> </w:t>
      </w:r>
      <w:r w:rsidR="00BB3DA2">
        <w:t xml:space="preserve">studenog </w:t>
      </w:r>
      <w:r w:rsidR="000E4019">
        <w:t>201</w:t>
      </w:r>
      <w:r w:rsidR="00AD4BA6">
        <w:t>6</w:t>
      </w:r>
      <w:r w:rsidR="00970C04">
        <w:t xml:space="preserve">. godine     </w:t>
      </w:r>
    </w:p>
    <w:p w:rsidRDefault="009D77B6" w:rsidP="00970C04" w:rsidR="009D77B6"/>
    <w:p w:rsidRDefault="00970C04" w:rsidP="00970C04" w:rsidR="00970C04">
      <w:r>
        <w:t xml:space="preserve">                                                                                             </w:t>
      </w:r>
      <w:r w:rsidR="007E6BB2">
        <w:t xml:space="preserve">   </w:t>
      </w:r>
      <w:r>
        <w:t xml:space="preserve">  </w:t>
      </w:r>
      <w:r w:rsidR="007A075F">
        <w:t xml:space="preserve">    </w:t>
      </w:r>
      <w:r>
        <w:t xml:space="preserve">  </w:t>
      </w:r>
      <w:r w:rsidR="007E6BB2">
        <w:t xml:space="preserve"> </w:t>
      </w:r>
      <w:r>
        <w:t>Stečajna sutkinja:</w:t>
      </w:r>
    </w:p>
    <w:p w:rsidRDefault="00970C04" w:rsidP="00BB3DA2" w:rsidR="007A075F">
      <w:r>
        <w:t xml:space="preserve">                                                                                                   </w:t>
      </w:r>
      <w:r w:rsidR="00AD4BA6">
        <w:t xml:space="preserve">  </w:t>
      </w:r>
      <w:r w:rsidR="00BB3DA2">
        <w:t xml:space="preserve">    </w:t>
      </w:r>
      <w:r w:rsidR="00AD4BA6">
        <w:t xml:space="preserve"> </w:t>
      </w:r>
      <w:r>
        <w:t xml:space="preserve"> </w:t>
      </w:r>
      <w:r w:rsidR="007E6BB2">
        <w:t xml:space="preserve"> </w:t>
      </w:r>
      <w:r>
        <w:t>Mirna Vujčić</w:t>
      </w:r>
    </w:p>
    <w:p w:rsidRDefault="00970C04" w:rsidP="00970C04" w:rsidR="00970C04"/>
    <w:p w:rsidRDefault="00E81CFC" w:rsidP="00970C04" w:rsidR="00E81CFC">
      <w:pPr>
        <w:rPr>
          <w:b/>
          <w:sz w:val="20"/>
          <w:szCs w:val="20"/>
        </w:rPr>
      </w:pPr>
    </w:p>
    <w:p w:rsidRDefault="009D77B6" w:rsidP="00970C04" w:rsidR="009D77B6">
      <w:pPr>
        <w:rPr>
          <w:b/>
          <w:sz w:val="20"/>
          <w:szCs w:val="20"/>
        </w:rPr>
      </w:pPr>
    </w:p>
    <w:p w:rsidRDefault="00970C04" w:rsidP="00970C04" w:rsidR="00970C04" w:rsidRPr="00243A9E">
      <w:pPr>
        <w:rPr>
          <w:b/>
          <w:sz w:val="20"/>
          <w:szCs w:val="20"/>
        </w:rPr>
      </w:pPr>
      <w:r w:rsidRPr="00243A9E">
        <w:rPr>
          <w:b/>
          <w:sz w:val="20"/>
          <w:szCs w:val="20"/>
        </w:rPr>
        <w:t>NAPUTAK O PRAVNOM LIJEKU</w:t>
      </w:r>
    </w:p>
    <w:p w:rsidRDefault="00BB3DA2" w:rsidP="00BB3DA2" w:rsidR="00BB3DA2" w:rsidRPr="00BB3DA2">
      <w:pPr>
        <w:rPr>
          <w:sz w:val="20"/>
          <w:szCs w:val="20"/>
        </w:rPr>
      </w:pPr>
      <w:r w:rsidRPr="00BB3DA2">
        <w:rPr>
          <w:sz w:val="20"/>
          <w:szCs w:val="20"/>
        </w:rPr>
        <w:t>Protiv ovog rješenja dopuštena je žalba u roku od osam dana</w:t>
      </w:r>
    </w:p>
    <w:p w:rsidRDefault="00BB3DA2" w:rsidP="00BB3DA2" w:rsidR="00BB3DA2" w:rsidRPr="00BB3DA2">
      <w:pPr>
        <w:rPr>
          <w:sz w:val="20"/>
          <w:szCs w:val="20"/>
        </w:rPr>
      </w:pPr>
      <w:r w:rsidRPr="00BB3DA2">
        <w:rPr>
          <w:sz w:val="20"/>
          <w:szCs w:val="20"/>
        </w:rPr>
        <w:t xml:space="preserve"> po isteku osmog dana od dana objave rješenja na mrežnoj stranici</w:t>
      </w:r>
    </w:p>
    <w:p w:rsidRDefault="00BB3DA2" w:rsidP="00BB3DA2" w:rsidR="00BB3DA2" w:rsidRPr="00BB3DA2">
      <w:pPr>
        <w:rPr>
          <w:sz w:val="20"/>
          <w:szCs w:val="20"/>
        </w:rPr>
      </w:pPr>
      <w:r w:rsidRPr="00BB3DA2">
        <w:rPr>
          <w:sz w:val="20"/>
          <w:szCs w:val="20"/>
        </w:rPr>
        <w:t xml:space="preserve"> e-Oglasna ploča sudova. Žalba se podnosi  Visokom trgovačkom </w:t>
      </w:r>
    </w:p>
    <w:p w:rsidRDefault="00BB3DA2" w:rsidP="00BB3DA2" w:rsidR="00970C04">
      <w:r w:rsidRPr="00BB3DA2">
        <w:rPr>
          <w:sz w:val="20"/>
          <w:szCs w:val="20"/>
        </w:rPr>
        <w:t>sudu u Zagrebu  putem ovoga suda  u tri  primjerka</w:t>
      </w:r>
    </w:p>
    <w:p w:rsidRDefault="00442436" w:rsidP="00970C04" w:rsidR="00442436"/>
    <w:p w:rsidRDefault="00764F30" w:rsidP="00970C04" w:rsidR="00764F30"/>
    <w:p w:rsidRDefault="00E81CFC" w:rsidP="00970C04" w:rsidR="00E81CFC"/>
    <w:p w:rsidRDefault="00744BCE" w:rsidP="00970C04" w:rsidR="00744BCE"/>
    <w:p w:rsidRDefault="00744BCE" w:rsidP="00970C04" w:rsidR="00744BCE"/>
    <w:p w:rsidRDefault="00E81CFC" w:rsidP="00970C04" w:rsidR="00E81CFC"/>
    <w:p w:rsidRDefault="00F25697" w:rsidP="00970C04" w:rsidR="00970C04">
      <w:r>
        <w:t>1. Rješenje nepravomoćno</w:t>
      </w:r>
    </w:p>
    <w:p w:rsidRDefault="00F25697" w:rsidP="00970C04" w:rsidR="00F25697">
      <w:r>
        <w:t xml:space="preserve">2. </w:t>
      </w:r>
      <w:r w:rsidR="00626FF8">
        <w:t>Rješenje objaviti na mrežnoj stranici e-Oglasna ploča sudova, te d</w:t>
      </w:r>
      <w:r w:rsidR="00970C04">
        <w:t>ostaviti:</w:t>
      </w:r>
    </w:p>
    <w:p w:rsidRDefault="00F25697" w:rsidP="00970C04" w:rsidR="000E4019">
      <w:r>
        <w:t>-</w:t>
      </w:r>
      <w:r w:rsidR="00970C04">
        <w:t xml:space="preserve"> kupcu </w:t>
      </w:r>
    </w:p>
    <w:p w:rsidRDefault="00F25697" w:rsidP="00970C04" w:rsidR="00970C04">
      <w:r>
        <w:t xml:space="preserve">- </w:t>
      </w:r>
      <w:r w:rsidR="00BB3DA2">
        <w:t>stečajnom upravitelju</w:t>
      </w:r>
    </w:p>
    <w:p w:rsidRDefault="00311A7C" w:rsidP="00970C04" w:rsidR="00311A7C">
      <w:r>
        <w:t xml:space="preserve">- </w:t>
      </w:r>
      <w:r w:rsidR="00105B27">
        <w:t xml:space="preserve">Općinskom sudu </w:t>
      </w:r>
      <w:r w:rsidR="00BD2CEE">
        <w:t xml:space="preserve">Sl. Brod </w:t>
      </w:r>
      <w:r w:rsidR="00BB3DA2">
        <w:t xml:space="preserve">- </w:t>
      </w:r>
      <w:r w:rsidR="00105B27">
        <w:t xml:space="preserve"> </w:t>
      </w:r>
      <w:r>
        <w:t>Zk. odjel</w:t>
      </w:r>
      <w:r w:rsidR="00105B27">
        <w:t>u</w:t>
      </w:r>
      <w:r>
        <w:t>, uz dopis</w:t>
      </w:r>
    </w:p>
    <w:p w:rsidRDefault="00F25697" w:rsidP="007E0360" w:rsidR="00BB3DA2">
      <w:r>
        <w:t>-</w:t>
      </w:r>
      <w:r w:rsidR="003E4E11">
        <w:t xml:space="preserve"> </w:t>
      </w:r>
      <w:r w:rsidR="007E0360">
        <w:t>Addiko bank d.d. kao pravnom sljedniku Slavonske bake i Hypo Alpe-Adria-Bank d.d.</w:t>
      </w:r>
    </w:p>
    <w:p w:rsidRDefault="007E0360" w:rsidP="007E0360" w:rsidR="007E0360">
      <w:r>
        <w:t>-H-Abduco d.o.o.</w:t>
      </w:r>
    </w:p>
    <w:p w:rsidRDefault="00105B27" w:rsidP="003E4E11" w:rsidR="00AF6077">
      <w:r>
        <w:t>- Por</w:t>
      </w:r>
      <w:r w:rsidR="00626FF8">
        <w:t>eznoj</w:t>
      </w:r>
      <w:r>
        <w:t xml:space="preserve"> upravi </w:t>
      </w:r>
      <w:r w:rsidR="00BB3DA2">
        <w:t xml:space="preserve">ispostava </w:t>
      </w:r>
      <w:r w:rsidR="00BD2CEE">
        <w:t>Sl. Brod</w:t>
      </w:r>
      <w:r>
        <w:t>,</w:t>
      </w:r>
      <w:r w:rsidR="00AF6077">
        <w:t xml:space="preserve">  po pravomoćnosti</w:t>
      </w:r>
    </w:p>
    <w:p w:rsidRDefault="00F25697" w:rsidP="003E4E11" w:rsidR="00F25697">
      <w:r>
        <w:t xml:space="preserve">3. </w:t>
      </w:r>
      <w:r w:rsidR="00626FF8">
        <w:t>K</w:t>
      </w:r>
      <w:r>
        <w:t>alendar 15 dana</w:t>
      </w:r>
    </w:p>
    <w:p w:rsidRDefault="003E4E11" w:rsidP="003E4E11" w:rsidR="003E4E11">
      <w:r>
        <w:t xml:space="preserve">  </w:t>
      </w:r>
    </w:p>
    <w:p w:rsidRDefault="003E4E11" w:rsidP="003E4E11" w:rsidR="003E4E11"/>
    <w:p w:rsidRDefault="003E4E11" w:rsidP="003E4E11" w:rsidR="003E4E11"/>
    <w:p w:rsidRDefault="003E4E11" w:rsidP="003E4E11" w:rsidR="003E4E11"/>
    <w:p w:rsidRDefault="00970C04" w:rsidP="00970C04" w:rsidR="00970C04"/>
    <w:sectPr w:rsidSect="000C4F57" w:rsidR="00970C0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739D" w:rsidR="00F0739D">
      <w:r>
        <w:separator/>
      </w:r>
    </w:p>
  </w:endnote>
  <w:endnote w:id="0" w:type="continuationSeparator">
    <w:p w:rsidRDefault="00F0739D" w:rsidR="00F073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739D" w:rsidR="00F0739D">
      <w:r>
        <w:separator/>
      </w:r>
    </w:p>
  </w:footnote>
  <w:footnote w:id="0" w:type="continuationSeparator">
    <w:p w:rsidRDefault="00F0739D" w:rsidR="00F073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C43" w:rsidP="00B34825" w:rsidR="00E67C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7C43" w:rsidR="00E67C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C43" w:rsidP="00B34825" w:rsidR="00E67C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3DF1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E67C43" w:rsidR="00E67C4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82DD8"/>
    <w:multiLevelType w:val="hybridMultilevel"/>
    <w:tmpl w:val="077C9F36"/>
    <w:lvl w:tplc="4C8ABDFC" w:ilvl="0"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">
    <w:nsid w:val="13DE58F1"/>
    <w:multiLevelType w:val="hybridMultilevel"/>
    <w:tmpl w:val="7AAA4E7C"/>
    <w:lvl w:tplc="A45E5B3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06F7C4F"/>
    <w:multiLevelType w:val="hybridMultilevel"/>
    <w:tmpl w:val="11C6374C"/>
    <w:lvl w:tplc="94AC354C" w:ilvl="0"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3">
    <w:nsid w:val="23B108FC"/>
    <w:multiLevelType w:val="hybridMultilevel"/>
    <w:tmpl w:val="9DB6F502"/>
    <w:lvl w:tplc="89AA9FEC" w:ilvl="0">
      <w:start w:val="7"/>
      <w:numFmt w:val="bullet"/>
      <w:lvlText w:val="-"/>
      <w:lvlJc w:val="left"/>
      <w:pPr>
        <w:tabs>
          <w:tab w:pos="1860" w:val="num"/>
        </w:tabs>
        <w:ind w:hanging="360" w:left="18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80" w:val="num"/>
        </w:tabs>
        <w:ind w:hanging="360" w:left="25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300" w:val="num"/>
        </w:tabs>
        <w:ind w:hanging="360" w:left="33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020" w:val="num"/>
        </w:tabs>
        <w:ind w:hanging="360" w:left="40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740" w:val="num"/>
        </w:tabs>
        <w:ind w:hanging="360" w:left="47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60" w:val="num"/>
        </w:tabs>
        <w:ind w:hanging="360" w:left="54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80" w:val="num"/>
        </w:tabs>
        <w:ind w:hanging="360" w:left="61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900" w:val="num"/>
        </w:tabs>
        <w:ind w:hanging="360" w:left="69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620" w:val="num"/>
        </w:tabs>
        <w:ind w:hanging="360" w:left="7620"/>
      </w:pPr>
      <w:rPr>
        <w:rFonts w:hAnsi="Wingdings" w:ascii="Wingdings" w:hint="default"/>
      </w:rPr>
    </w:lvl>
  </w:abstractNum>
  <w:abstractNum w:abstractNumId="4">
    <w:nsid w:val="336155B4"/>
    <w:multiLevelType w:val="hybridMultilevel"/>
    <w:tmpl w:val="A04C0DD0"/>
    <w:lvl w:tplc="C7EC1F1A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5">
    <w:nsid w:val="4C440BEC"/>
    <w:multiLevelType w:val="hybridMultilevel"/>
    <w:tmpl w:val="7D547CD4"/>
    <w:lvl w:tplc="D4E2A084"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6">
    <w:nsid w:val="589E6C18"/>
    <w:multiLevelType w:val="hybridMultilevel"/>
    <w:tmpl w:val="4BB6FA68"/>
    <w:lvl w:tplc="B8FAE9C2" w:ilvl="0"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6BA607B4"/>
    <w:multiLevelType w:val="hybridMultilevel"/>
    <w:tmpl w:val="5D90CBAE"/>
    <w:lvl w:tplc="D4AC851E" w:ilvl="0">
      <w:start w:val="7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70C04"/>
    <w:rsid w:val="00015ECD"/>
    <w:rsid w:val="000272C5"/>
    <w:rsid w:val="00054285"/>
    <w:rsid w:val="000554AE"/>
    <w:rsid w:val="000A04FF"/>
    <w:rsid w:val="000A20CA"/>
    <w:rsid w:val="000A57A8"/>
    <w:rsid w:val="000C404E"/>
    <w:rsid w:val="000C4F57"/>
    <w:rsid w:val="000D6D5D"/>
    <w:rsid w:val="000E4019"/>
    <w:rsid w:val="000E6DC0"/>
    <w:rsid w:val="000F31D5"/>
    <w:rsid w:val="001032A3"/>
    <w:rsid w:val="00104CDA"/>
    <w:rsid w:val="00105B27"/>
    <w:rsid w:val="001126FB"/>
    <w:rsid w:val="00125208"/>
    <w:rsid w:val="001410B9"/>
    <w:rsid w:val="00152B24"/>
    <w:rsid w:val="0016407C"/>
    <w:rsid w:val="00180C01"/>
    <w:rsid w:val="00181464"/>
    <w:rsid w:val="001A4E4A"/>
    <w:rsid w:val="001A5538"/>
    <w:rsid w:val="001B04E9"/>
    <w:rsid w:val="001C48DE"/>
    <w:rsid w:val="001D5D10"/>
    <w:rsid w:val="001D6244"/>
    <w:rsid w:val="001E7100"/>
    <w:rsid w:val="001F174C"/>
    <w:rsid w:val="0020162D"/>
    <w:rsid w:val="00222A37"/>
    <w:rsid w:val="00243A9E"/>
    <w:rsid w:val="00254384"/>
    <w:rsid w:val="00263EFB"/>
    <w:rsid w:val="00272096"/>
    <w:rsid w:val="00283B87"/>
    <w:rsid w:val="00291321"/>
    <w:rsid w:val="002A7A30"/>
    <w:rsid w:val="002C149D"/>
    <w:rsid w:val="002C4031"/>
    <w:rsid w:val="002E5F14"/>
    <w:rsid w:val="00311A7C"/>
    <w:rsid w:val="00322EC1"/>
    <w:rsid w:val="0033099B"/>
    <w:rsid w:val="00334056"/>
    <w:rsid w:val="00343F30"/>
    <w:rsid w:val="00344CCF"/>
    <w:rsid w:val="00357966"/>
    <w:rsid w:val="003757A7"/>
    <w:rsid w:val="003C2822"/>
    <w:rsid w:val="003C46D9"/>
    <w:rsid w:val="003D08F5"/>
    <w:rsid w:val="003D20E9"/>
    <w:rsid w:val="003E0BC2"/>
    <w:rsid w:val="003E4521"/>
    <w:rsid w:val="003E4E11"/>
    <w:rsid w:val="00403825"/>
    <w:rsid w:val="00415659"/>
    <w:rsid w:val="00415BC4"/>
    <w:rsid w:val="00442436"/>
    <w:rsid w:val="0045310A"/>
    <w:rsid w:val="004534C3"/>
    <w:rsid w:val="00463178"/>
    <w:rsid w:val="004647CC"/>
    <w:rsid w:val="0046716A"/>
    <w:rsid w:val="00493B6A"/>
    <w:rsid w:val="004B39F3"/>
    <w:rsid w:val="004D358E"/>
    <w:rsid w:val="004D65FB"/>
    <w:rsid w:val="004E3D1D"/>
    <w:rsid w:val="00501A0A"/>
    <w:rsid w:val="00523594"/>
    <w:rsid w:val="00525200"/>
    <w:rsid w:val="00531433"/>
    <w:rsid w:val="0058296A"/>
    <w:rsid w:val="00596ADA"/>
    <w:rsid w:val="005E3C5E"/>
    <w:rsid w:val="005F4E77"/>
    <w:rsid w:val="00615EA6"/>
    <w:rsid w:val="00616275"/>
    <w:rsid w:val="006174BB"/>
    <w:rsid w:val="00626FF8"/>
    <w:rsid w:val="00627F84"/>
    <w:rsid w:val="0064321A"/>
    <w:rsid w:val="00655760"/>
    <w:rsid w:val="00667A96"/>
    <w:rsid w:val="006702AC"/>
    <w:rsid w:val="00673587"/>
    <w:rsid w:val="00695A8C"/>
    <w:rsid w:val="006F4CDA"/>
    <w:rsid w:val="00701EFC"/>
    <w:rsid w:val="00716639"/>
    <w:rsid w:val="0073193E"/>
    <w:rsid w:val="00737069"/>
    <w:rsid w:val="00744BCE"/>
    <w:rsid w:val="0075302A"/>
    <w:rsid w:val="00761132"/>
    <w:rsid w:val="00764F30"/>
    <w:rsid w:val="007762BD"/>
    <w:rsid w:val="007A075F"/>
    <w:rsid w:val="007A6DA7"/>
    <w:rsid w:val="007D1B0B"/>
    <w:rsid w:val="007D5EE2"/>
    <w:rsid w:val="007E0360"/>
    <w:rsid w:val="007E5D41"/>
    <w:rsid w:val="007E6BB2"/>
    <w:rsid w:val="007E7A2A"/>
    <w:rsid w:val="007F2CEB"/>
    <w:rsid w:val="007F31DD"/>
    <w:rsid w:val="007F3915"/>
    <w:rsid w:val="0081166A"/>
    <w:rsid w:val="00813BB0"/>
    <w:rsid w:val="00817989"/>
    <w:rsid w:val="008760AC"/>
    <w:rsid w:val="0088602E"/>
    <w:rsid w:val="00891017"/>
    <w:rsid w:val="00893BAF"/>
    <w:rsid w:val="00897229"/>
    <w:rsid w:val="008A0F0C"/>
    <w:rsid w:val="008B24F6"/>
    <w:rsid w:val="008D35F0"/>
    <w:rsid w:val="0090101F"/>
    <w:rsid w:val="00904340"/>
    <w:rsid w:val="0090493C"/>
    <w:rsid w:val="00915F0F"/>
    <w:rsid w:val="00921F96"/>
    <w:rsid w:val="00922F2D"/>
    <w:rsid w:val="00952F96"/>
    <w:rsid w:val="00963DF1"/>
    <w:rsid w:val="0096455C"/>
    <w:rsid w:val="00965B47"/>
    <w:rsid w:val="00970C04"/>
    <w:rsid w:val="00997E0C"/>
    <w:rsid w:val="009A06F4"/>
    <w:rsid w:val="009D7004"/>
    <w:rsid w:val="009D77B6"/>
    <w:rsid w:val="009F3736"/>
    <w:rsid w:val="009F4072"/>
    <w:rsid w:val="00A01957"/>
    <w:rsid w:val="00A0411C"/>
    <w:rsid w:val="00A20C04"/>
    <w:rsid w:val="00A85ABE"/>
    <w:rsid w:val="00A90E2B"/>
    <w:rsid w:val="00AD0DF7"/>
    <w:rsid w:val="00AD4BA6"/>
    <w:rsid w:val="00AE2BC8"/>
    <w:rsid w:val="00AF6077"/>
    <w:rsid w:val="00B104B5"/>
    <w:rsid w:val="00B139FC"/>
    <w:rsid w:val="00B21CE8"/>
    <w:rsid w:val="00B34825"/>
    <w:rsid w:val="00B444E4"/>
    <w:rsid w:val="00B62A5D"/>
    <w:rsid w:val="00B9111B"/>
    <w:rsid w:val="00BB3DA2"/>
    <w:rsid w:val="00BB5FBC"/>
    <w:rsid w:val="00BB7A4C"/>
    <w:rsid w:val="00BC25E0"/>
    <w:rsid w:val="00BC48B6"/>
    <w:rsid w:val="00BC5CA0"/>
    <w:rsid w:val="00BD226A"/>
    <w:rsid w:val="00BD2CEE"/>
    <w:rsid w:val="00BE0E64"/>
    <w:rsid w:val="00C0018E"/>
    <w:rsid w:val="00C05F1A"/>
    <w:rsid w:val="00C43904"/>
    <w:rsid w:val="00C46D6F"/>
    <w:rsid w:val="00C546F9"/>
    <w:rsid w:val="00C555A3"/>
    <w:rsid w:val="00C616F0"/>
    <w:rsid w:val="00C824FA"/>
    <w:rsid w:val="00C94CB0"/>
    <w:rsid w:val="00CA08C0"/>
    <w:rsid w:val="00CB343F"/>
    <w:rsid w:val="00CC00A9"/>
    <w:rsid w:val="00CE6E32"/>
    <w:rsid w:val="00CF6516"/>
    <w:rsid w:val="00D15A7B"/>
    <w:rsid w:val="00D21D27"/>
    <w:rsid w:val="00D43214"/>
    <w:rsid w:val="00D4615C"/>
    <w:rsid w:val="00D62A95"/>
    <w:rsid w:val="00DA4F56"/>
    <w:rsid w:val="00DB37B7"/>
    <w:rsid w:val="00DC4A05"/>
    <w:rsid w:val="00DC572B"/>
    <w:rsid w:val="00DC6C54"/>
    <w:rsid w:val="00DD1D2E"/>
    <w:rsid w:val="00DD4401"/>
    <w:rsid w:val="00DE1B0B"/>
    <w:rsid w:val="00E25857"/>
    <w:rsid w:val="00E359F7"/>
    <w:rsid w:val="00E537FA"/>
    <w:rsid w:val="00E66B53"/>
    <w:rsid w:val="00E67C43"/>
    <w:rsid w:val="00E742F4"/>
    <w:rsid w:val="00E81CFC"/>
    <w:rsid w:val="00EB1452"/>
    <w:rsid w:val="00EC03DE"/>
    <w:rsid w:val="00EE6506"/>
    <w:rsid w:val="00F0739D"/>
    <w:rsid w:val="00F25697"/>
    <w:rsid w:val="00F42A71"/>
    <w:rsid w:val="00F45588"/>
    <w:rsid w:val="00F607C6"/>
    <w:rsid w:val="00F625F6"/>
    <w:rsid w:val="00F7120D"/>
    <w:rsid w:val="00F807C8"/>
    <w:rsid w:val="00FF3C5B"/>
    <w:rsid w:val="00FF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C4F5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C4F57"/>
  </w:style>
  <w:style w:styleId="Tekstbalonia" w:type="paragraph">
    <w:name w:val="Balloon Text"/>
    <w:basedOn w:val="Normal"/>
    <w:link w:val="TekstbaloniaChar"/>
    <w:rsid w:val="008116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1166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21CE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3D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3D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3D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3D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3D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C4F5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C4F57"/>
  </w:style>
  <w:style w:styleId="Tekstbalonia" w:type="paragraph">
    <w:name w:val="Balloon Text"/>
    <w:basedOn w:val="Normal"/>
    <w:link w:val="TekstbaloniaChar"/>
    <w:rsid w:val="008116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1166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21CE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3D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3D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3D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3D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3D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8055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104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0337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St-1028/2013-134</izvorni_sadrzaj>
    <derivirana_varijabla naziv="DomainObject.Oznaka_1">St-1028/2013-134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1028</izvorni_sadrzaj>
    <derivirana_varijabla naziv="DomainObject.Predmet.Broj_1">1028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2013.</izvorni_sadrzaj>
    <derivirana_varijabla naziv="DomainObject.Predmet.DatumOsnivanja_1">21.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St-1028/2013</izvorni_sadrzaj>
    <derivirana_varijabla naziv="DomainObject.Predmet.OznakaBroj_1">St-1028/2013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GALLIS d.o.o. za proizvodnju, trgovinu i usluge, SLAVONSKI BROD</izvorni_sadrzaj>
    <derivirana_varijabla naziv="DomainObject.Predmet.ProtustrankaFormated_1">  GALLIS d.o.o. za proizvodnju, trgovinu i usluge, SLAVONSKI BROD</derivirana_varijabla>
  </DomainObject.Predmet.ProtustrankaFormated>
  <DomainObject.Predmet.ProtustrankaFormatedOIB>
    <izvorni_sadrzaj>  GALLIS d.o.o. za proizvodnju, trgovinu i usluge, SLAVONSKI BROD, OIB 26043332440</izvorni_sadrzaj>
    <derivirana_varijabla naziv="DomainObject.Predmet.ProtustrankaFormatedOIB_1">  GALLIS d.o.o. za proizvodnju, trgovinu i usluge, SLAVONSKI BROD, OIB 26043332440</derivirana_varijabla>
  </DomainObject.Predmet.ProtustrankaFormatedOIB>
  <DomainObject.Predmet.ProtustrankaFormatedWithAdress>
    <izvorni_sadrzaj> GALLIS d.o.o. za proizvodnju, trgovinu i usluge, SLAVONSKI BROD, Vjenceslava Novaka 40, Slavonski Brod</izvorni_sadrzaj>
    <derivirana_varijabla naziv="DomainObject.Predmet.ProtustrankaFormatedWithAdress_1"> GALLIS d.o.o. za proizvodnju, trgovinu i usluge, SLAVONSKI BROD, Vjenceslava Novaka 40, Slavonski Brod</derivirana_varijabla>
  </DomainObject.Predmet.ProtustrankaFormatedWithAdress>
  <DomainObject.Predmet.ProtustrankaFormatedWithAdressOIB>
    <izvorni_sadrzaj> GALLIS d.o.o. za proizvodnju, trgovinu i usluge, SLAVONSKI BROD, OIB 26043332440, Vjenceslava Novaka 40, Slavonski Brod</izvorni_sadrzaj>
    <derivirana_varijabla naziv="DomainObject.Predmet.ProtustrankaFormatedWithAdressOIB_1"> GALLIS d.o.o. za proizvodnju, trgovinu i usluge, SLAVONSKI BROD, OIB 26043332440, Vjenceslava Novaka 40, Slavonski Brod</derivirana_varijabla>
  </DomainObject.Predmet.ProtustrankaFormatedWithAdressOIB>
  <DomainObject.Predmet.ProtustrankaWithAdress>
    <izvorni_sadrzaj>GALLIS d.o.o. za proizvodnju, trgovinu i usluge, SLAVONSKI BROD Vjenceslava Novaka 40, Slavonski Brod</izvorni_sadrzaj>
    <derivirana_varijabla naziv="DomainObject.Predmet.ProtustrankaWithAdress_1">GALLIS d.o.o. za proizvodnju, trgovinu i usluge, SLAVONSKI BROD Vjenceslava Novaka 40, Slavonski Brod</derivirana_varijabla>
  </DomainObject.Predmet.ProtustrankaWithAdress>
  <DomainObject.Predmet.ProtustrankaWithAdressOIB>
    <izvorni_sadrzaj>GALLIS d.o.o. za proizvodnju, trgovinu i usluge, SLAVONSKI BROD, OIB 26043332440, Vjenceslava Novaka 40, Slavonski Brod</izvorni_sadrzaj>
    <derivirana_varijabla naziv="DomainObject.Predmet.ProtustrankaWithAdressOIB_1">GALLIS d.o.o. za proizvodnju, trgovinu i usluge, SLAVONSKI BROD, OIB 26043332440, Vjenceslava Novaka 40, Slavonski Brod</derivirana_varijabla>
  </DomainObject.Predmet.ProtustrankaWithAdressOIB>
  <DomainObject.Predmet.ProtustrankaNazivFormated>
    <izvorni_sadrzaj>GALLIS d.o.o. za proizvodnju, trgovinu i usluge, SLAVONSKI BROD</izvorni_sadrzaj>
    <derivirana_varijabla naziv="DomainObject.Predmet.ProtustrankaNazivFormated_1">GALLIS d.o.o. za proizvodnju, trgovinu i usluge, SLAVONSKI BROD</derivirana_varijabla>
  </DomainObject.Predmet.ProtustrankaNazivFormated>
  <DomainObject.Predmet.ProtustrankaNazivFormatedOIB>
    <izvorni_sadrzaj>GALLIS d.o.o. za proizvodnju, trgovinu i usluge, SLAVONSKI BROD, OIB 26043332440</izvorni_sadrzaj>
    <derivirana_varijabla naziv="DomainObject.Predmet.ProtustrankaNazivFormatedOIB_1">GALLIS d.o.o. za proizvodnju, trgovinu i usluge, SLAVONSKI BROD, OIB 26043332440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Osijek</izvorni_sadrzaj>
    <derivirana_varijabla naziv="DomainObject.Predmet.StrankaFormated_1">  FINA - Regionalni centar Osijek</derivirana_varijabla>
  </DomainObject.Predmet.StrankaFormated>
  <DomainObject.Predmet.StrankaFormatedOIB>
    <izvorni_sadrzaj>  FINA - Regionalni centar Osijek, OIB 85821130368</izvorni_sadrzaj>
    <derivirana_varijabla naziv="DomainObject.Predmet.StrankaFormatedOIB_1">  FINA - Regionalni centar Osijek, OIB 85821130368</derivirana_varijabla>
  </DomainObject.Predmet.StrankaFormatedOIB>
  <DomainObject.Predmet.StrankaFormatedWithAdress>
    <izvorni_sadrzaj> FINA - Regionalni centar Osijek, Osijek</izvorni_sadrzaj>
    <derivirana_varijabla naziv="DomainObject.Predmet.StrankaFormatedWithAdress_1"> FINA - Regionalni centar Osijek, Osijek</derivirana_varijabla>
  </DomainObject.Predmet.StrankaFormatedWithAdress>
  <DomainObject.Predmet.StrankaFormatedWithAdressOIB>
    <izvorni_sadrzaj> FINA - Regionalni centar Osijek, OIB 85821130368, Osijek</izvorni_sadrzaj>
    <derivirana_varijabla naziv="DomainObject.Predmet.StrankaFormatedWithAdressOIB_1"> FINA - Regionalni centar Osijek, OIB 85821130368, Osijek</derivirana_varijabla>
  </DomainObject.Predmet.StrankaFormatedWithAdressOIB>
  <DomainObject.Predmet.StrankaWithAdress>
    <izvorni_sadrzaj>FINA - Regionalni centar Osijek Osijek</izvorni_sadrzaj>
    <derivirana_varijabla naziv="DomainObject.Predmet.StrankaWithAdress_1">FINA - Regionalni centar Osijek Osijek</derivirana_varijabla>
  </DomainObject.Predmet.StrankaWithAdress>
  <DomainObject.Predmet.StrankaWithAdressOIB>
    <izvorni_sadrzaj>FINA - Regionalni centar Osijek, OIB 85821130368, Osijek</izvorni_sadrzaj>
    <derivirana_varijabla naziv="DomainObject.Predmet.StrankaWithAdressOIB_1">FINA - Regionalni centar Osijek, OIB 85821130368, Osijek</derivirana_varijabla>
  </DomainObject.Predmet.StrankaWithAdressOIB>
  <DomainObject.Predmet.StrankaNazivFormated>
    <izvorni_sadrzaj>FINA - Regionalni centar Osijek</izvorni_sadrzaj>
    <derivirana_varijabla naziv="DomainObject.Predmet.StrankaNazivFormated_1">FINA - Regionalni centar Osijek</derivirana_varijabla>
  </DomainObject.Predmet.StrankaNazivFormated>
  <DomainObject.Predmet.StrankaNazivFormatedOIB>
    <izvorni_sadrzaj>FINA - Regionalni centar Osijek, OIB 85821130368</izvorni_sadrzaj>
    <derivirana_varijabla naziv="DomainObject.Predmet.StrankaNazivFormatedOIB_1">FINA - Regionalni centar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- Regionalni centar Osijek</item>
    </izvorni_sadrzaj>
    <derivirana_varijabla naziv="DomainObject.Predmet.StrankaListFormated_1">
      <item>FINA - Regionalni centar Osijek</item>
    </derivirana_varijabla>
  </DomainObject.Predmet.StrankaListFormated>
  <DomainObject.Predmet.StrankaListFormatedOIB>
    <izvorni_sadrzaj>
      <item>FINA - Regionalni centar Osijek, OIB 85821130368</item>
    </izvorni_sadrzaj>
    <derivirana_varijabla naziv="DomainObject.Predmet.StrankaListFormatedOIB_1">
      <item>FINA - Regionalni centar Osijek, OIB 85821130368</item>
    </derivirana_varijabla>
  </DomainObject.Predmet.StrankaListFormatedOIB>
  <DomainObject.Predmet.StrankaListFormatedWithAdress>
    <izvorni_sadrzaj>
      <item>FINA - Regionalni centar Osijek, Osijek</item>
    </izvorni_sadrzaj>
    <derivirana_varijabla naziv="DomainObject.Predmet.StrankaListFormatedWithAdress_1">
      <item>FINA - Regionalni centar Osijek, Osijek</item>
    </derivirana_varijabla>
  </DomainObject.Predmet.StrankaListFormatedWithAdress>
  <DomainObject.Predmet.StrankaListFormatedWithAdressOIB>
    <izvorni_sadrzaj>
      <item>FINA - Regionalni centar Osijek, OIB 85821130368, Osijek</item>
    </izvorni_sadrzaj>
    <derivirana_varijabla naziv="DomainObject.Predmet.StrankaListFormatedWithAdressOIB_1">
      <item>FINA - Regionalni centar Osijek, OIB 85821130368, Osijek</item>
    </derivirana_varijabla>
  </DomainObject.Predmet.StrankaListFormatedWithAdressOIB>
  <DomainObject.Predmet.StrankaListNazivFormated>
    <izvorni_sadrzaj>
      <item>FINA - Regionalni centar Osijek</item>
    </izvorni_sadrzaj>
    <derivirana_varijabla naziv="DomainObject.Predmet.StrankaListNazivFormated_1">
      <item>FINA - Regionalni centar Osijek</item>
    </derivirana_varijabla>
  </DomainObject.Predmet.StrankaListNazivFormated>
  <DomainObject.Predmet.StrankaListNazivFormatedOIB>
    <izvorni_sadrzaj>
      <item>FINA - Regionalni centar Osijek, OIB 85821130368</item>
    </izvorni_sadrzaj>
    <derivirana_varijabla naziv="DomainObject.Predmet.StrankaListNazivFormatedOIB_1">
      <item>FINA - Regionalni centar Osijek, OIB 85821130368</item>
    </derivirana_varijabla>
  </DomainObject.Predmet.StrankaListNazivFormatedOIB>
  <DomainObject.Predmet.ProtuStrankaListFormated>
    <izvorni_sadrzaj>
      <item>GALLIS d.o.o. za proizvodnju, trgovinu i usluge, SLAVONSKI BROD</item>
    </izvorni_sadrzaj>
    <derivirana_varijabla naziv="DomainObject.Predmet.ProtuStrankaListFormated_1">
      <item>GALLIS d.o.o. za proizvodnju, trgovinu i usluge, SLAVONSKI BROD</item>
    </derivirana_varijabla>
  </DomainObject.Predmet.ProtuStrankaListFormated>
  <DomainObject.Predmet.ProtuStrankaListFormatedOIB>
    <izvorni_sadrzaj>
      <item>GALLIS d.o.o. za proizvodnju, trgovinu i usluge, SLAVONSKI BROD, OIB 26043332440</item>
    </izvorni_sadrzaj>
    <derivirana_varijabla naziv="DomainObject.Predmet.ProtuStrankaListFormatedOIB_1">
      <item>GALLIS d.o.o. za proizvodnju, trgovinu i usluge, SLAVONSKI BROD, OIB 26043332440</item>
    </derivirana_varijabla>
  </DomainObject.Predmet.ProtuStrankaListFormatedOIB>
  <DomainObject.Predmet.ProtuStrankaListFormatedWithAdress>
    <izvorni_sadrzaj>
      <item>GALLIS d.o.o. za proizvodnju, trgovinu i usluge, SLAVONSKI BROD, Vjenceslava Novaka 40, Slavonski Brod</item>
    </izvorni_sadrzaj>
    <derivirana_varijabla naziv="DomainObject.Predmet.ProtuStrankaListFormatedWithAdress_1">
      <item>GALLIS d.o.o. za proizvodnju, trgovinu i usluge, SLAVONSKI BROD, Vjenceslava Novaka 40, Slavonski Brod</item>
    </derivirana_varijabla>
  </DomainObject.Predmet.ProtuStrankaListFormatedWithAdress>
  <DomainObject.Predmet.ProtuStrankaListFormatedWithAdressOIB>
    <izvorni_sadrzaj>
      <item>GALLIS d.o.o. za proizvodnju, trgovinu i usluge, SLAVONSKI BROD, OIB 26043332440, Vjenceslava Novaka 40, Slavonski Brod</item>
    </izvorni_sadrzaj>
    <derivirana_varijabla naziv="DomainObject.Predmet.ProtuStrankaListFormatedWithAdressOIB_1">
      <item>GALLIS d.o.o. za proizvodnju, trgovinu i usluge, SLAVONSKI BROD, OIB 26043332440, Vjenceslava Novaka 40, Slavonski Brod</item>
    </derivirana_varijabla>
  </DomainObject.Predmet.ProtuStrankaListFormatedWithAdressOIB>
  <DomainObject.Predmet.ProtuStrankaListNazivFormated>
    <izvorni_sadrzaj>
      <item>GALLIS d.o.o. za proizvodnju, trgovinu i usluge, SLAVONSKI BROD</item>
    </izvorni_sadrzaj>
    <derivirana_varijabla naziv="DomainObject.Predmet.ProtuStrankaListNazivFormated_1">
      <item>GALLIS d.o.o. za proizvodnju, trgovinu i usluge, SLAVONSKI BROD</item>
    </derivirana_varijabla>
  </DomainObject.Predmet.ProtuStrankaListNazivFormated>
  <DomainObject.Predmet.ProtuStrankaListNazivFormatedOIB>
    <izvorni_sadrzaj>
      <item>GALLIS d.o.o. za proizvodnju, trgovinu i usluge, SLAVONSKI BROD, OIB 26043332440</item>
    </izvorni_sadrzaj>
    <derivirana_varijabla naziv="DomainObject.Predmet.ProtuStrankaListNazivFormatedOIB_1">
      <item>GALLIS d.o.o. za proizvodnju, trgovinu i usluge, SLAVONSKI BROD, OIB 26043332440</item>
    </derivirana_varijabla>
  </DomainObject.Predmet.ProtuStrankaListNazivFormatedOIB>
  <DomainObject.Predmet.OstaliListFormated>
    <izvorni_sadrzaj>
      <item>Zvezdan Kičeec</item>
      <item>Zdravko Grubeša</item>
      <item>Mira Jelčić</item>
      <item>Antun Mamić</item>
      <item>Gorana Klepač</item>
      <item>Vesna Lazarić</item>
      <item>Hypo Alpe-Adria-Bank d.d.</item>
      <item>H-abduco</item>
      <item>Gabriel Zovak</item>
      <item>VETO d.o.o. za veterinarstvo, proizvodnju, trgovinu i usluge</item>
      <item>Sanja Šetina</item>
    </izvorni_sadrzaj>
    <derivirana_varijabla naziv="DomainObject.Predmet.OstaliListFormated_1">
      <item>Zvezdan Kičeec</item>
      <item>Zdravko Grubeša</item>
      <item>Mira Jelčić</item>
      <item>Antun Mamić</item>
      <item>Gorana Klepač</item>
      <item>Vesna Lazarić</item>
      <item>Hypo Alpe-Adria-Bank d.d.</item>
      <item>H-abduco</item>
      <item>Gabriel Zovak</item>
      <item>VETO d.o.o. za veterinarstvo, proizvodnju, trgovinu i usluge</item>
      <item>Sanja Šetina</item>
    </derivirana_varijabla>
  </DomainObject.Predmet.OstaliListFormated>
  <DomainObject.Predmet.OstaliListFormatedOIB>
    <izvorni_sadrzaj>
      <item>Zvezdan Kičeec</item>
      <item>Zdravko Grubeša, OIB 38584131681</item>
      <item>Mira Jelčić</item>
      <item>Antun Mamić</item>
      <item>Gorana Klepač</item>
      <item>Vesna Lazarić</item>
      <item>Hypo Alpe-Adria-Bank d.d.</item>
      <item>H-abduco</item>
      <item>Gabriel Zovak</item>
      <item>VETO d.o.o. za veterinarstvo, proizvodnju, trgovinu i usluge, OIB 26056147349</item>
      <item>Sanja Šetina</item>
    </izvorni_sadrzaj>
    <derivirana_varijabla naziv="DomainObject.Predmet.OstaliListFormatedOIB_1">
      <item>Zvezdan Kičeec</item>
      <item>Zdravko Grubeša, OIB 38584131681</item>
      <item>Mira Jelčić</item>
      <item>Antun Mamić</item>
      <item>Gorana Klepač</item>
      <item>Vesna Lazarić</item>
      <item>Hypo Alpe-Adria-Bank d.d.</item>
      <item>H-abduco</item>
      <item>Gabriel Zovak</item>
      <item>VETO d.o.o. za veterinarstvo, proizvodnju, trgovinu i usluge, OIB 26056147349</item>
      <item>Sanja Šetina</item>
    </derivirana_varijabla>
  </DomainObject.Predmet.OstaliListFormatedOIB>
  <DomainObject.Predmet.OstaliListFormatedWithAdress>
    <izvorni_sadrzaj>
      <item>Zvezdan Kičeec, 35000 Slavonski Brod</item>
      <item>Zdravko Grubeša, 31410 Piškorevci</item>
      <item>Mira Jelčić, Porezna, 35000 Slavonski Brod</item>
      <item>Antun Mamić, Porezna, 35000 Slavonski Brod</item>
      <item>Gorana Klepač</item>
      <item>Vesna Lazarić</item>
      <item>Hypo Alpe-Adria-Bank d.d., Alavonska Avenija 6, 10000 Zagreb</item>
      <item>H-abduco, Slavonska avenija 6, 10000 Zagreb</item>
      <item>Gabriel Zovak</item>
      <item>VETO d.o.o. za veterinarstvo, proizvodnju, trgovinu i usluge, Antuna Barca 38, 35000 Slavonski Brod</item>
      <item>Sanja Šetina</item>
    </izvorni_sadrzaj>
    <derivirana_varijabla naziv="DomainObject.Predmet.OstaliListFormatedWithAdress_1">
      <item>Zvezdan Kičeec, 35000 Slavonski Brod</item>
      <item>Zdravko Grubeša, 31410 Piškorevci</item>
      <item>Mira Jelčić, Porezna, 35000 Slavonski Brod</item>
      <item>Antun Mamić, Porezna, 35000 Slavonski Brod</item>
      <item>Gorana Klepač</item>
      <item>Vesna Lazarić</item>
      <item>Hypo Alpe-Adria-Bank d.d., Alavonska Avenija 6, 10000 Zagreb</item>
      <item>H-abduco, Slavonska avenija 6, 10000 Zagreb</item>
      <item>Gabriel Zovak</item>
      <item>VETO d.o.o. za veterinarstvo, proizvodnju, trgovinu i usluge, Antuna Barca 38, 35000 Slavonski Brod</item>
      <item>Sanja Šetina</item>
    </derivirana_varijabla>
  </DomainObject.Predmet.OstaliListFormatedWithAdress>
  <DomainObject.Predmet.OstaliListFormatedWithAdressOIB>
    <izvorni_sadrzaj>
      <item>Zvezdan Kičeec, 35000 Slavonski Brod</item>
      <item>Zdravko Grubeša, OIB 38584131681, 31410 Piškorevci</item>
      <item>Mira Jelčić, Porezna, 35000 Slavonski Brod</item>
      <item>Antun Mamić, Porezna, 35000 Slavonski Brod</item>
      <item>Gorana Klepač</item>
      <item>Vesna Lazarić</item>
      <item>Hypo Alpe-Adria-Bank d.d., Alavonska Avenija 6, 10000 Zagreb</item>
      <item>H-abduco, Slavonska avenija 6, 10000 Zagreb</item>
      <item>Gabriel Zovak</item>
      <item>VETO d.o.o. za veterinarstvo, proizvodnju, trgovinu i usluge, OIB 26056147349, Antuna Barca 38, 35000 Slavonski Brod</item>
      <item>Sanja Šetina</item>
    </izvorni_sadrzaj>
    <derivirana_varijabla naziv="DomainObject.Predmet.OstaliListFormatedWithAdressOIB_1">
      <item>Zvezdan Kičeec, 35000 Slavonski Brod</item>
      <item>Zdravko Grubeša, OIB 38584131681, 31410 Piškorevci</item>
      <item>Mira Jelčić, Porezna, 35000 Slavonski Brod</item>
      <item>Antun Mamić, Porezna, 35000 Slavonski Brod</item>
      <item>Gorana Klepač</item>
      <item>Vesna Lazarić</item>
      <item>Hypo Alpe-Adria-Bank d.d., Alavonska Avenija 6, 10000 Zagreb</item>
      <item>H-abduco, Slavonska avenija 6, 10000 Zagreb</item>
      <item>Gabriel Zovak</item>
      <item>VETO d.o.o. za veterinarstvo, proizvodnju, trgovinu i usluge, OIB 26056147349, Antuna Barca 38, 35000 Slavonski Brod</item>
      <item>Sanja Šetina</item>
    </derivirana_varijabla>
  </DomainObject.Predmet.OstaliListFormatedWithAdressOIB>
  <DomainObject.Predmet.OstaliListNazivFormated>
    <izvorni_sadrzaj>
      <item>Zvezdan Kičeec</item>
      <item>Zdravko Grubeša</item>
      <item>Mira Jelčić</item>
      <item>Antun Mamić</item>
      <item>Gorana Klepač</item>
      <item>Vesna Lazarić</item>
      <item>Hypo Alpe-Adria-Bank d.d.</item>
      <item>H-abduco</item>
      <item>Gabriel Zovak</item>
      <item>VETO d.o.o. za veterinarstvo, proizvodnju, trgovinu i usluge</item>
      <item>Sanja Šetina</item>
    </izvorni_sadrzaj>
    <derivirana_varijabla naziv="DomainObject.Predmet.OstaliListNazivFormated_1">
      <item>Zvezdan Kičeec</item>
      <item>Zdravko Grubeša</item>
      <item>Mira Jelčić</item>
      <item>Antun Mamić</item>
      <item>Gorana Klepač</item>
      <item>Vesna Lazarić</item>
      <item>Hypo Alpe-Adria-Bank d.d.</item>
      <item>H-abduco</item>
      <item>Gabriel Zovak</item>
      <item>VETO d.o.o. za veterinarstvo, proizvodnju, trgovinu i usluge</item>
      <item>Sanja Šetina</item>
    </derivirana_varijabla>
  </DomainObject.Predmet.OstaliListNazivFormated>
  <DomainObject.Predmet.OstaliListNazivFormatedOIB>
    <izvorni_sadrzaj>
      <item>Zvezdan Kičeec</item>
      <item>Zdravko Grubeša, OIB 38584131681</item>
      <item>Mira Jelčić</item>
      <item>Antun Mamić</item>
      <item>Gorana Klepač</item>
      <item>Vesna Lazarić</item>
      <item>Hypo Alpe-Adria-Bank d.d.</item>
      <item>H-abduco</item>
      <item>Gabriel Zovak</item>
      <item>VETO d.o.o. za veterinarstvo, proizvodnju, trgovinu i usluge, OIB 26056147349</item>
      <item>Sanja Šetina</item>
    </izvorni_sadrzaj>
    <derivirana_varijabla naziv="DomainObject.Predmet.OstaliListNazivFormatedOIB_1">
      <item>Zvezdan Kičeec</item>
      <item>Zdravko Grubeša, OIB 38584131681</item>
      <item>Mira Jelčić</item>
      <item>Antun Mamić</item>
      <item>Gorana Klepač</item>
      <item>Vesna Lazarić</item>
      <item>Hypo Alpe-Adria-Bank d.d.</item>
      <item>H-abduco</item>
      <item>Gabriel Zovak</item>
      <item>VETO d.o.o. za veterinarstvo, proizvodnju, trgovinu i usluge, OIB 26056147349</item>
      <item>Sanja Šetina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>St-1028/2013-134</izvorni_sadrzaj>
    <derivirana_varijabla naziv="DomainObject.PoslovniBrojDokumenta_1">St-1028/2013-134</derivirana_varijabla>
  </DomainObject.PoslovniBrojDokumenta>
  <DomainObject.Predmet.StrankaIDrugi>
    <izvorni_sadrzaj>FINA - Regionalni centar Osijek</izvorni_sadrzaj>
    <derivirana_varijabla naziv="DomainObject.Predmet.StrankaIDrugi_1">FINA - Regionalni centar Osijek</derivirana_varijabla>
  </DomainObject.Predmet.StrankaIDrugi>
  <DomainObject.Predmet.ProtustrankaIDrugi>
    <izvorni_sadrzaj>GALLIS d.o.o. za proizvodnju, trgovinu i usluge, SLAVONSKI BROD</izvorni_sadrzaj>
    <derivirana_varijabla naziv="DomainObject.Predmet.ProtustrankaIDrugi_1">GALLIS d.o.o. za proizvodnju, trgovinu i usluge, SLAVONSKI BROD</derivirana_varijabla>
  </DomainObject.Predmet.ProtustrankaIDrugi>
  <DomainObject.Predmet.StrankaIDrugiAdressOIB>
    <izvorni_sadrzaj>FINA - Regionalni centar Osijek, OIB 85821130368, Osijek</izvorni_sadrzaj>
    <derivirana_varijabla naziv="DomainObject.Predmet.StrankaIDrugiAdressOIB_1">FINA - Regionalni centar Osijek, OIB 85821130368, Osijek</derivirana_varijabla>
  </DomainObject.Predmet.StrankaIDrugiAdressOIB>
  <DomainObject.Predmet.ProtustrankaIDrugiAdressOIB>
    <izvorni_sadrzaj>GALLIS d.o.o. za proizvodnju, trgovinu i usluge, SLAVONSKI BROD, OIB 26043332440, Vjenceslava Novaka 40, Slavonski Brod</izvorni_sadrzaj>
    <derivirana_varijabla naziv="DomainObject.Predmet.ProtustrankaIDrugiAdressOIB_1">GALLIS d.o.o. za proizvodnju, trgovinu i usluge, SLAVONSKI BROD, OIB 26043332440, Vjenceslava Novaka 40,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Osijek</item>
      <item>GALLIS d.o.o. za proizvodnju, trgovinu i usluge, SLAVONSKI BROD</item>
      <item>Zvezdan Kičeec</item>
      <item>Zdravko Grubeša</item>
      <item>Mira Jelčić</item>
      <item>Antun Mamić</item>
      <item>Gorana Klepač</item>
      <item>Vesna Lazarić</item>
      <item>Hypo Alpe-Adria-Bank d.d.</item>
      <item>H-abduco</item>
      <item>Gabriel Zovak</item>
      <item>VETO d.o.o. za veterinarstvo, proizvodnju, trgovinu i usluge</item>
      <item>Sanja Šetina</item>
    </izvorni_sadrzaj>
    <derivirana_varijabla naziv="DomainObject.Predmet.SudioniciListNaziv_1">
      <item>FINA - Regionalni centar Osijek</item>
      <item>GALLIS d.o.o. za proizvodnju, trgovinu i usluge, SLAVONSKI BROD</item>
      <item>Zvezdan Kičeec</item>
      <item>Zdravko Grubeša</item>
      <item>Mira Jelčić</item>
      <item>Antun Mamić</item>
      <item>Gorana Klepač</item>
      <item>Vesna Lazarić</item>
      <item>Hypo Alpe-Adria-Bank d.d.</item>
      <item>H-abduco</item>
      <item>Gabriel Zovak</item>
      <item>VETO d.o.o. za veterinarstvo, proizvodnju, trgovinu i usluge</item>
      <item>Sanja Šetina</item>
    </derivirana_varijabla>
  </DomainObject.Predmet.SudioniciListNaziv>
  <DomainObject.Predmet.SudioniciListAdressOIB>
    <izvorni_sadrzaj>
      <item>FINA - Regionalni centar Osijek, OIB 85821130368, Osijek</item>
      <item>GALLIS d.o.o. za proizvodnju, trgovinu i usluge, SLAVONSKI BROD, OIB 26043332440, Vjenceslava Novaka 40,Slavonski Brod</item>
      <item>Zvezdan Kičeec, 35000 Slavonski Brod</item>
      <item>Zdravko Grubeša, OIB 38584131681, 31410 Piškorevci</item>
      <item>Mira Jelčić, Porezna,35000 Slavonski Brod</item>
      <item>Antun Mamić, Porezna,35000 Slavonski Brod</item>
      <item>Gorana Klepač</item>
      <item>Vesna Lazarić</item>
      <item>Hypo Alpe-Adria-Bank d.d., Alavonska Avenija 6,10000 Zagreb</item>
      <item>H-abduco, Slavonska avenija 6,10000 Zagreb</item>
      <item>Gabriel Zovak</item>
      <item>VETO d.o.o. za veterinarstvo, proizvodnju, trgovinu i usluge, OIB 26056147349, Antuna Barca 38,35000 Slavonski Brod</item>
      <item>Sanja Šetina</item>
    </izvorni_sadrzaj>
    <derivirana_varijabla naziv="DomainObject.Predmet.SudioniciListAdressOIB_1">
      <item>FINA - Regionalni centar Osijek, OIB 85821130368, Osijek</item>
      <item>GALLIS d.o.o. za proizvodnju, trgovinu i usluge, SLAVONSKI BROD, OIB 26043332440, Vjenceslava Novaka 40,Slavonski Brod</item>
      <item>Zvezdan Kičeec, 35000 Slavonski Brod</item>
      <item>Zdravko Grubeša, OIB 38584131681, 31410 Piškorevci</item>
      <item>Mira Jelčić, Porezna,35000 Slavonski Brod</item>
      <item>Antun Mamić, Porezna,35000 Slavonski Brod</item>
      <item>Gorana Klepač</item>
      <item>Vesna Lazarić</item>
      <item>Hypo Alpe-Adria-Bank d.d., Alavonska Avenija 6,10000 Zagreb</item>
      <item>H-abduco, Slavonska avenija 6,10000 Zagreb</item>
      <item>Gabriel Zovak</item>
      <item>VETO d.o.o. za veterinarstvo, proizvodnju, trgovinu i usluge, OIB 26056147349, Antuna Barca 38,35000 Slavonski Brod</item>
      <item>Sanja Šetina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26043332440</item>
      <item>, OIB null</item>
      <item>, OIB 38584131681</item>
      <item>, OIB null</item>
      <item>, OIB null</item>
      <item>, OIB null</item>
      <item>, OIB null</item>
      <item>, OIB null</item>
      <item>, OIB null</item>
      <item>, OIB null</item>
      <item>, OIB 26056147349</item>
      <item>, OIB null</item>
    </izvorni_sadrzaj>
    <derivirana_varijabla naziv="DomainObject.Predmet.SudioniciListNazivOIB_1">
      <item>, OIB 85821130368</item>
      <item>, OIB 26043332440</item>
      <item>, OIB null</item>
      <item>, OIB 38584131681</item>
      <item>, OIB null</item>
      <item>, OIB null</item>
      <item>, OIB null</item>
      <item>, OIB null</item>
      <item>, OIB null</item>
      <item>, OIB null</item>
      <item>, OIB null</item>
      <item>, OIB 26056147349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5394D5-78CF-4044-92BE-694E8C4826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6</properties:Pages>
  <properties:Words>2110</properties:Words>
  <properties:Characters>11777</properties:Characters>
  <properties:Lines>284</properties:Lines>
  <properties:Paragraphs>75</properties:Paragraphs>
  <properties:TotalTime>105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2016-11-10T10:40:00Z</dcterms:created>
  <dc:creator>alet</dc:creator>
  <cp:lastModifiedBy>wsadmin</cp:lastModifiedBy>
  <cp:lastPrinted>2016-11-10T12:09:00Z</cp:lastPrinted>
  <dcterms:modified xmlns:xsi="http://www.w3.org/2001/XMLSchema-instance" xsi:type="dcterms:W3CDTF">2016-11-10T12:35:00Z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St-1028/2013-134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