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bd1e" w14:paraId="0f1bd1e" w:rsidRDefault="00350E93" w:rsidP="00350E93" w:rsidR="00350E93" w:rsidRPr="009C396C">
      <w:pPr>
        <w15:collapsed w:val="false"/>
      </w:pPr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B945BC"/>
    <w:p w:rsidRDefault="00926738" w:rsidP="00926738" w:rsidR="00926738" w:rsidRPr="00B945BC">
      <w:pPr>
        <w:pStyle w:val="Tijeloteksta"/>
        <w:rPr>
          <w:sz w:val="24"/>
        </w:rPr>
      </w:pPr>
      <w:r w:rsidRPr="00B945BC">
        <w:rPr>
          <w:sz w:val="24"/>
        </w:rPr>
        <w:tab/>
        <w:t xml:space="preserve">Trgovački sud u Osijeku, po stečajnoj sutkinji Nadi Roso, u stečajnom postupku predlagatelja </w:t>
      </w:r>
      <w:r w:rsidR="00B945BC" w:rsidRPr="00B945BC">
        <w:rPr>
          <w:sz w:val="24"/>
        </w:rPr>
        <w:t>RH Porezna uprava Područni ured Osijek zastupana po ŽDO Osijek</w:t>
      </w:r>
      <w:r w:rsidR="00FD7DF6" w:rsidRPr="00B945BC">
        <w:rPr>
          <w:sz w:val="24"/>
        </w:rPr>
        <w:t>,</w:t>
      </w:r>
      <w:r w:rsidR="00384B9C" w:rsidRPr="00B945BC">
        <w:rPr>
          <w:sz w:val="24"/>
        </w:rPr>
        <w:t xml:space="preserve"> za otvaranje stečajnog postupka nad dužnikom</w:t>
      </w:r>
      <w:r w:rsidRPr="00B945BC">
        <w:rPr>
          <w:sz w:val="24"/>
        </w:rPr>
        <w:t xml:space="preserve"> </w:t>
      </w:r>
      <w:r w:rsidR="00B945BC" w:rsidRPr="00B945BC">
        <w:rPr>
          <w:b/>
          <w:sz w:val="24"/>
        </w:rPr>
        <w:t>PAOLINA j.d.o.o.</w:t>
      </w:r>
      <w:r w:rsidR="00842007" w:rsidRPr="00B945BC">
        <w:rPr>
          <w:b/>
          <w:sz w:val="24"/>
        </w:rPr>
        <w:t xml:space="preserve">, </w:t>
      </w:r>
      <w:r w:rsidR="00B945BC" w:rsidRPr="00B945BC">
        <w:rPr>
          <w:b/>
          <w:sz w:val="24"/>
        </w:rPr>
        <w:t>Tenja</w:t>
      </w:r>
      <w:r w:rsidR="0027788F" w:rsidRPr="00B945BC">
        <w:rPr>
          <w:b/>
          <w:sz w:val="24"/>
        </w:rPr>
        <w:t xml:space="preserve">, </w:t>
      </w:r>
      <w:r w:rsidR="00B945BC" w:rsidRPr="00B945BC">
        <w:rPr>
          <w:b/>
          <w:sz w:val="24"/>
        </w:rPr>
        <w:t>Jure Kaštelana 1</w:t>
      </w:r>
      <w:r w:rsidRPr="00B945BC">
        <w:rPr>
          <w:b/>
          <w:sz w:val="24"/>
        </w:rPr>
        <w:t xml:space="preserve">, OIB: </w:t>
      </w:r>
      <w:r w:rsidR="00B945BC" w:rsidRPr="00B945BC">
        <w:rPr>
          <w:b/>
          <w:sz w:val="24"/>
        </w:rPr>
        <w:t>23900116741</w:t>
      </w:r>
      <w:r w:rsidRPr="00B945BC">
        <w:rPr>
          <w:b/>
          <w:sz w:val="24"/>
        </w:rPr>
        <w:t xml:space="preserve">, MBS: </w:t>
      </w:r>
      <w:r w:rsidR="00B945BC" w:rsidRPr="00B945BC">
        <w:rPr>
          <w:b/>
          <w:sz w:val="24"/>
        </w:rPr>
        <w:t>030144744</w:t>
      </w:r>
      <w:r w:rsidRPr="00B945BC">
        <w:rPr>
          <w:sz w:val="24"/>
        </w:rPr>
        <w:t xml:space="preserve">, dana </w:t>
      </w:r>
      <w:r w:rsidR="00C4596C" w:rsidRPr="00B945BC">
        <w:rPr>
          <w:sz w:val="24"/>
        </w:rPr>
        <w:t>2</w:t>
      </w:r>
      <w:r w:rsidR="00646460" w:rsidRPr="00B945BC">
        <w:rPr>
          <w:sz w:val="24"/>
        </w:rPr>
        <w:t>8</w:t>
      </w:r>
      <w:r w:rsidR="005F638F" w:rsidRPr="00B945BC">
        <w:rPr>
          <w:sz w:val="24"/>
        </w:rPr>
        <w:t>. rujna</w:t>
      </w:r>
      <w:r w:rsidR="00740B6F" w:rsidRPr="00B945BC">
        <w:rPr>
          <w:sz w:val="24"/>
        </w:rPr>
        <w:t xml:space="preserve"> </w:t>
      </w:r>
      <w:r w:rsidRPr="00B945BC">
        <w:rPr>
          <w:sz w:val="24"/>
        </w:rPr>
        <w:t xml:space="preserve">2016. g.,  </w:t>
      </w:r>
    </w:p>
    <w:p w:rsidRDefault="00926738" w:rsidP="00926738" w:rsidR="00926738" w:rsidRPr="00B945B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AB0124" w:rsidRPr="00AB0124">
        <w:t>Samir Bodi, OIB: 16250992390</w:t>
      </w:r>
      <w:r w:rsidR="00926738" w:rsidRPr="009C396C">
        <w:t xml:space="preserve">, </w:t>
      </w:r>
      <w:r w:rsidR="00AB0124" w:rsidRPr="00AB0124">
        <w:t>Tenja, Jure Kaštelana 1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AB0124">
        <w:rPr>
          <w:b/>
        </w:rPr>
        <w:t>PAOLINA j.d.o.o., Tenja, Jure Kaštelana 1, OIB: 23900116741, MBS: 030144744</w:t>
      </w:r>
      <w:r w:rsidR="00AB0124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AB0124">
        <w:t>Samir Bodi, Tenja, Jure Kaštelana 1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AB0124" w:rsidRPr="00AB0124">
        <w:t>Samir Bodi, Tenja, Jure Kaštelana 1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AB0124">
        <w:t>Samir Bodi, Tenja, Jure Kaštelana 1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C4596C">
        <w:rPr>
          <w:sz w:val="24"/>
        </w:rPr>
        <w:t>2</w:t>
      </w:r>
      <w:r w:rsidR="00AE26F6">
        <w:rPr>
          <w:sz w:val="24"/>
        </w:rPr>
        <w:t>8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065EB1" w:rsidR="004E569A" w:rsidRPr="007323F0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AB0124">
        <w:t>Samir Bodi, Tenja, Jure Kaštelana 1</w:t>
      </w:r>
      <w:r w:rsidR="005B0D2E">
        <w:t xml:space="preserve">, </w:t>
      </w:r>
      <w:r w:rsidR="007323F0">
        <w:t xml:space="preserve">uz </w:t>
      </w:r>
      <w:proofErr w:type="spellStart"/>
      <w:r w:rsidR="007323F0">
        <w:t>prijedl</w:t>
      </w:r>
      <w:proofErr w:type="spellEnd"/>
      <w:r w:rsidR="007323F0">
        <w:t xml:space="preserve">. ŽDO od </w:t>
      </w:r>
      <w:r w:rsidR="00AB0124">
        <w:t>8.2</w:t>
      </w:r>
      <w:r w:rsidR="007323F0">
        <w:t>.2016. s prilozima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 xml:space="preserve">e-oglasna ploča </w:t>
      </w:r>
      <w:r w:rsidR="00A753D5">
        <w:t xml:space="preserve">uz </w:t>
      </w:r>
      <w:proofErr w:type="spellStart"/>
      <w:r w:rsidR="00A753D5">
        <w:t>prijedl</w:t>
      </w:r>
      <w:proofErr w:type="spellEnd"/>
      <w:r w:rsidR="00A753D5">
        <w:t>. ŽDO od 8.2.2016.</w:t>
      </w:r>
      <w:bookmarkStart w:name="_GoBack" w:id="0"/>
      <w:bookmarkEnd w:id="0"/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C4596C">
        <w:t>2</w:t>
      </w:r>
      <w:r w:rsidR="00BC7695">
        <w:t>8</w:t>
      </w:r>
      <w:r w:rsidR="00C4596C">
        <w:t>.10.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6F3" w:rsidR="009136F3">
      <w:r>
        <w:separator/>
      </w:r>
    </w:p>
  </w:endnote>
  <w:endnote w:id="0" w:type="continuationSeparator">
    <w:p w:rsidRDefault="009136F3" w:rsidR="00913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6F3" w:rsidR="009136F3">
      <w:r>
        <w:separator/>
      </w:r>
    </w:p>
  </w:footnote>
  <w:footnote w:id="0" w:type="continuationSeparator">
    <w:p w:rsidRDefault="009136F3" w:rsidR="009136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53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9D0B43">
      <w:t>6 St-985/16-2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9D0B43">
      <w:t>985</w:t>
    </w:r>
    <w:r w:rsidR="00B74FDD">
      <w:t>/</w:t>
    </w:r>
    <w:r w:rsidR="00294A49">
      <w:t>1</w:t>
    </w:r>
    <w:r w:rsidR="00057C3F">
      <w:t>6</w:t>
    </w:r>
    <w:r w:rsidR="00294A49">
      <w:t>-</w:t>
    </w:r>
    <w:r w:rsidR="009D0B43">
      <w:t>2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2DC0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3EA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0BB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1F7605"/>
    <w:rsid w:val="002009C8"/>
    <w:rsid w:val="00203168"/>
    <w:rsid w:val="00205878"/>
    <w:rsid w:val="00207E31"/>
    <w:rsid w:val="002114F3"/>
    <w:rsid w:val="00212566"/>
    <w:rsid w:val="0021299B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D7511"/>
    <w:rsid w:val="002E2327"/>
    <w:rsid w:val="002E32F1"/>
    <w:rsid w:val="002E4945"/>
    <w:rsid w:val="002E67D0"/>
    <w:rsid w:val="002E741D"/>
    <w:rsid w:val="002F2EA0"/>
    <w:rsid w:val="002F3798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16F0A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36A06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1517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522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E66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2022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0D2E"/>
    <w:rsid w:val="005B23AE"/>
    <w:rsid w:val="005B23DD"/>
    <w:rsid w:val="005B76ED"/>
    <w:rsid w:val="005B7DF0"/>
    <w:rsid w:val="005C38EC"/>
    <w:rsid w:val="005C3ABC"/>
    <w:rsid w:val="005C4CE3"/>
    <w:rsid w:val="005C6211"/>
    <w:rsid w:val="005C6B16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26BA8"/>
    <w:rsid w:val="0063272B"/>
    <w:rsid w:val="00633664"/>
    <w:rsid w:val="00633EF0"/>
    <w:rsid w:val="00637C90"/>
    <w:rsid w:val="00641E46"/>
    <w:rsid w:val="00644965"/>
    <w:rsid w:val="00644E71"/>
    <w:rsid w:val="006457EA"/>
    <w:rsid w:val="00646460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3B10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BFD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23F0"/>
    <w:rsid w:val="007349FA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910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5E7F"/>
    <w:rsid w:val="00856E0B"/>
    <w:rsid w:val="0085711C"/>
    <w:rsid w:val="0086164D"/>
    <w:rsid w:val="00862BE1"/>
    <w:rsid w:val="0086350F"/>
    <w:rsid w:val="00870CA7"/>
    <w:rsid w:val="00871FCD"/>
    <w:rsid w:val="00872876"/>
    <w:rsid w:val="0087764C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6F3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68D3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0B43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4EA4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753D5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11F"/>
    <w:rsid w:val="00AA2C22"/>
    <w:rsid w:val="00AA3371"/>
    <w:rsid w:val="00AA40A5"/>
    <w:rsid w:val="00AA6663"/>
    <w:rsid w:val="00AA6A71"/>
    <w:rsid w:val="00AB0124"/>
    <w:rsid w:val="00AB018A"/>
    <w:rsid w:val="00AB038C"/>
    <w:rsid w:val="00AB23AF"/>
    <w:rsid w:val="00AB23BA"/>
    <w:rsid w:val="00AB4CAA"/>
    <w:rsid w:val="00AB562A"/>
    <w:rsid w:val="00AB5B9C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26F6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27118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5BC"/>
    <w:rsid w:val="00B94F2B"/>
    <w:rsid w:val="00B950F9"/>
    <w:rsid w:val="00B95747"/>
    <w:rsid w:val="00B961BF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695"/>
    <w:rsid w:val="00BC77A9"/>
    <w:rsid w:val="00BC7B05"/>
    <w:rsid w:val="00BD0A07"/>
    <w:rsid w:val="00BD0B4D"/>
    <w:rsid w:val="00BD1A0A"/>
    <w:rsid w:val="00BD1AA6"/>
    <w:rsid w:val="00BD5693"/>
    <w:rsid w:val="00BD6E08"/>
    <w:rsid w:val="00BE0062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176A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454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A0E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783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4F17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022A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0A3C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D7DF6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15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49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349F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349F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9F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9F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151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49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349F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349F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9F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9F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St-985/2016-2</izvorni_sadrzaj>
    <derivirana_varijabla naziv="DomainObject.Oznaka_1">St-985/2016-2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St-985/2016</izvorni_sadrzaj>
    <derivirana_varijabla naziv="DomainObject.Predmet.OznakaBroj_1">St-985/2016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PAOLINA jednostavno društvo s ograničenom odgovornošću za usluge</izvorni_sadrzaj>
    <derivirana_varijabla naziv="DomainObject.Predmet.ProtustrankaFormated_1">  PAOLINA jednostavno društvo s ograničenom odgovornošću za usluge</derivirana_varijabla>
  </DomainObject.Predmet.ProtustrankaFormated>
  <DomainObject.Predmet.ProtustrankaFormatedOIB>
    <izvorni_sadrzaj>  PAOLINA jednostavno društvo s ograničenom odgovornošću za usluge, OIB 23900116741</izvorni_sadrzaj>
    <derivirana_varijabla naziv="DomainObject.Predmet.ProtustrankaFormatedOIB_1">  PAOLINA jednostavno društvo s ograničenom odgovornošću za usluge, OIB 23900116741</derivirana_varijabla>
  </DomainObject.Predmet.ProtustrankaFormatedOIB>
  <DomainObject.Predmet.ProtustrankaFormatedWithAdress>
    <izvorni_sadrzaj> PAOLINA jednostavno društvo s ograničenom odgovornošću za usluge, Jure Kaštelana 1, 31207 Tenja</izvorni_sadrzaj>
    <derivirana_varijabla naziv="DomainObject.Predmet.ProtustrankaFormatedWithAdress_1"> PAOLINA jednostavno društvo s ograničenom odgovornošću za usluge, Jure Kaštelana 1, 31207 Tenja</derivirana_varijabla>
  </DomainObject.Predmet.ProtustrankaFormatedWithAdress>
  <DomainObject.Predmet.ProtustrankaFormatedWithAdressOIB>
    <izvorni_sadrzaj> PAOLINA jednostavno društvo s ograničenom odgovornošću za usluge, OIB 23900116741, Jure Kaštelana 1, 31207 Tenja</izvorni_sadrzaj>
    <derivirana_varijabla naziv="DomainObject.Predmet.ProtustrankaFormatedWithAdressOIB_1"> PAOLINA jednostavno društvo s ograničenom odgovornošću za usluge, OIB 23900116741, Jure Kaštelana 1, 31207 Tenja</derivirana_varijabla>
  </DomainObject.Predmet.ProtustrankaFormatedWithAdressOIB>
  <DomainObject.Predmet.ProtustrankaWithAdress>
    <izvorni_sadrzaj>PAOLINA jednostavno društvo s ograničenom odgovornošću za usluge Jure Kaštelana 1, 31207 Tenja</izvorni_sadrzaj>
    <derivirana_varijabla naziv="DomainObject.Predmet.ProtustrankaWithAdress_1">PAOLINA jednostavno društvo s ograničenom odgovornošću za usluge Jure Kaštelana 1, 31207 Tenja</derivirana_varijabla>
  </DomainObject.Predmet.ProtustrankaWithAdress>
  <DomainObject.Predmet.ProtustrankaWithAdressOIB>
    <izvorni_sadrzaj>PAOLINA jednostavno društvo s ograničenom odgovornošću za usluge, OIB 23900116741, Jure Kaštelana 1, 31207 Tenja</izvorni_sadrzaj>
    <derivirana_varijabla naziv="DomainObject.Predmet.ProtustrankaWithAdressOIB_1">PAOLINA jednostavno društvo s ograničenom odgovornošću za usluge, OIB 23900116741, Jure Kaštelana 1, 31207 Tenja</derivirana_varijabla>
  </DomainObject.Predmet.ProtustrankaWithAdressOIB>
  <DomainObject.Predmet.ProtustrankaNazivFormated>
    <izvorni_sadrzaj>PAOLINA jednostavno društvo s ograničenom odgovornošću za usluge</izvorni_sadrzaj>
    <derivirana_varijabla naziv="DomainObject.Predmet.ProtustrankaNazivFormated_1">PAOLINA jednostavno društvo s ograničenom odgovornošću za usluge</derivirana_varijabla>
  </DomainObject.Predmet.ProtustrankaNazivFormated>
  <DomainObject.Predmet.ProtustrankaNazivFormatedOIB>
    <izvorni_sadrzaj>PAOLINA jednostavno društvo s ograničenom odgovornošću za usluge, OIB 23900116741</izvorni_sadrzaj>
    <derivirana_varijabla naziv="DomainObject.Predmet.ProtustrankaNazivFormatedOIB_1">PAOLINA jednostavno društvo s ograničenom odgovornošću za usluge, OIB 23900116741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PAOLINA jednostavno društvo s ograničenom odgovornošću za usluge</item>
    </izvorni_sadrzaj>
    <derivirana_varijabla naziv="DomainObject.Predmet.ProtuStrankaListFormated_1">
      <item>PAOLINA jednostavno društvo s ograničenom odgovornošću za usluge</item>
    </derivirana_varijabla>
  </DomainObject.Predmet.ProtuStrankaListFormated>
  <DomainObject.Predmet.ProtuStrankaListFormatedOIB>
    <izvorni_sadrzaj>
      <item>PAOLINA jednostavno društvo s ograničenom odgovornošću za usluge, OIB 23900116741</item>
    </izvorni_sadrzaj>
    <derivirana_varijabla naziv="DomainObject.Predmet.ProtuStrankaListFormatedOIB_1">
      <item>PAOLINA jednostavno društvo s ograničenom odgovornošću za usluge, OIB 23900116741</item>
    </derivirana_varijabla>
  </DomainObject.Predmet.ProtuStrankaListFormatedOIB>
  <DomainObject.Predmet.ProtuStrankaListFormatedWithAdress>
    <izvorni_sadrzaj>
      <item>PAOLINA jednostavno društvo s ograničenom odgovornošću za usluge, Jure Kaštelana 1, 31207 Tenja</item>
    </izvorni_sadrzaj>
    <derivirana_varijabla naziv="DomainObject.Predmet.ProtuStrankaListFormatedWithAdress_1">
      <item>PAOLINA jednostavno društvo s ograničenom odgovornošću za usluge, Jure Kaštelana 1, 31207 Tenja</item>
    </derivirana_varijabla>
  </DomainObject.Predmet.ProtuStrankaListFormatedWithAdress>
  <DomainObject.Predmet.ProtuStrankaListFormatedWithAdressOIB>
    <izvorni_sadrzaj>
      <item>PAOLINA jednostavno društvo s ograničenom odgovornošću za usluge, OIB 23900116741, Jure Kaštelana 1, 31207 Tenja</item>
    </izvorni_sadrzaj>
    <derivirana_varijabla naziv="DomainObject.Predmet.ProtuStrankaListFormatedWithAdressOIB_1">
      <item>PAOLINA jednostavno društvo s ograničenom odgovornošću za usluge, OIB 23900116741, Jure Kaštelana 1, 31207 Tenja</item>
    </derivirana_varijabla>
  </DomainObject.Predmet.ProtuStrankaListFormatedWithAdressOIB>
  <DomainObject.Predmet.ProtuStrankaListNazivFormated>
    <izvorni_sadrzaj>
      <item>PAOLINA jednostavno društvo s ograničenom odgovornošću za usluge</item>
    </izvorni_sadrzaj>
    <derivirana_varijabla naziv="DomainObject.Predmet.ProtuStrankaListNazivFormated_1">
      <item>PAOLINA jednostavno društvo s ograničenom odgovornošću za usluge</item>
    </derivirana_varijabla>
  </DomainObject.Predmet.ProtuStrankaListNazivFormated>
  <DomainObject.Predmet.ProtuStrankaListNazivFormatedOIB>
    <izvorni_sadrzaj>
      <item>PAOLINA jednostavno društvo s ograničenom odgovornošću za usluge, OIB 23900116741</item>
    </izvorni_sadrzaj>
    <derivirana_varijabla naziv="DomainObject.Predmet.ProtuStrankaListNazivFormatedOIB_1">
      <item>PAOLINA jednostavno društvo s ograničenom odgovornošću za usluge, OIB 23900116741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St-985/2016-2</izvorni_sadrzaj>
    <derivirana_varijabla naziv="DomainObject.PoslovniBrojDokumenta_1">St-985/2016-2</derivirana_varijabla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PAOLINA jednostavno društvo s ograničenom odgovornošću za usluge</izvorni_sadrzaj>
    <derivirana_varijabla naziv="DomainObject.Predmet.ProtustrankaIDrugi_1">PAOLINA jednostavno društvo s ograničenom odgovornošću za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PAOLINA jednostavno društvo s ograničenom odgovornošću za usluge, OIB 23900116741, Jure Kaštelana 1, 31207 Tenja</izvorni_sadrzaj>
    <derivirana_varijabla naziv="DomainObject.Predmet.ProtustrankaIDrugiAdressOIB_1">PAOLINA jednostavno društvo s ograničenom odgovornošću za usluge, OIB 23900116741, Jure Kaštelana 1,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PAOLINA jednostavno društvo s ograničenom odgovornošću za usluge</item>
      <item>RH MINISTARSTVO FINANCIJA</item>
    </izvorni_sadrzaj>
    <derivirana_varijabla naziv="DomainObject.Predmet.SudioniciListNaziv_1">
      <item>PAOLINA jednostavno društvo s ograničenom odgovornošću za usluge</item>
      <item>RH MINISTARSTVO FINANCIJA</item>
    </derivirana_varijabla>
  </DomainObject.Predmet.SudioniciListNaziv>
  <DomainObject.Predmet.SudioniciListAdressOIB>
    <izvorni_sadrzaj>
      <item>PAOLINA jednostavno društvo s ograničenom odgovornošću za usluge, OIB 23900116741, Jure Kaštelana 1,31207 Tenja</item>
      <item>RH MINISTARSTVO FINANCIJA, OIB 52634238587</item>
    </izvorni_sadrzaj>
    <derivirana_varijabla naziv="DomainObject.Predmet.SudioniciListAdressOIB_1">
      <item>PAOLINA jednostavno društvo s ograničenom odgovornošću za usluge, OIB 23900116741, Jure Kaštelana 1,31207 Tenja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23900116741</item>
      <item>, OIB 52634238587</item>
    </izvorni_sadrzaj>
    <derivirana_varijabla naziv="DomainObject.Predmet.SudioniciListNazivOIB_1">
      <item>, OIB 23900116741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6AF097-FAF2-4781-8B2B-835869594C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448</properties:Words>
  <properties:Characters>2191</properties:Characters>
  <properties:Lines>103</properties:Lines>
  <properties:Paragraphs>23</properties:Paragraphs>
  <properties:TotalTime>251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2016-09-22T12:05:00Z</cp:lastPrinted>
  <dcterms:modified xmlns:xsi="http://www.w3.org/2001/XMLSchema-instance" xsi:type="dcterms:W3CDTF">2016-09-28T12:01:00Z</dcterms:modified>
  <cp:revision>187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St-985/2016-2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