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2fb3" w14:paraId="e992fb3" w:rsidRDefault="00710D6B" w:rsidP="001940FB" w:rsidR="00710D6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2A67F9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2002FC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710D6B" w:rsidP="00AA6BCF" w:rsidR="00710D6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710D6B" w:rsidR="00710D6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710D6B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10D6B" w:rsidP="00710D6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10D6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10D6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D1BD9">
        <w:rPr>
          <w:rFonts w:cs="Calibri" w:eastAsia="Arial Unicode MS" w:hAnsi="Calibri" w:ascii="Calibri"/>
          <w:kern w:val="1"/>
          <w:lang w:eastAsia="ar-SA" w:val="hr-HR"/>
        </w:rPr>
        <w:t>ANTUN ČULIĆ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710D6B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D1BD9" w:rsidRPr="00BD1BD9">
        <w:rPr>
          <w:rFonts w:cs="Calibri" w:hAnsi="Calibri" w:ascii="Calibri"/>
        </w:rPr>
        <w:t xml:space="preserve">145.980,11 </w:t>
      </w:r>
      <w:r w:rsidR="00543D3D" w:rsidRPr="00543D3D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D1BD9" w:rsidRPr="00BD1BD9">
        <w:rPr>
          <w:rFonts w:cs="Calibri" w:hAnsi="Calibri" w:ascii="Calibri"/>
        </w:rPr>
        <w:t>133.580,11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D1BD9">
        <w:rPr>
          <w:rFonts w:cs="Calibri" w:hAnsi="Calibri" w:ascii="Calibri"/>
        </w:rPr>
        <w:t>12.400,</w:t>
      </w:r>
      <w:r w:rsidR="00543D3D" w:rsidRPr="00543D3D">
        <w:rPr>
          <w:rFonts w:cs="Calibri" w:hAnsi="Calibri" w:ascii="Calibri"/>
        </w:rPr>
        <w:t>00 kn</w:t>
      </w:r>
      <w:r w:rsidR="00543D3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710D6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10D6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10D6B" w:rsidRPr="00710D6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10D6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BD1BD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ANTUN ČULIĆ</w:t>
            </w:r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BD1BD9">
              <w:rPr>
                <w:rFonts w:cs="Calibri" w:hAnsi="Calibri" w:ascii="Calibri"/>
              </w:rPr>
              <w:t>Vinkovačka 45,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BD1BD9">
              <w:rPr>
                <w:rFonts w:cs="Calibri" w:hAnsi="Calibri" w:ascii="Calibri"/>
              </w:rPr>
              <w:t>82667950400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1BD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BD1BD9">
              <w:rPr>
                <w:rFonts w:cs="Calibri" w:hAnsi="Calibri" w:ascii="Calibri"/>
              </w:rPr>
              <w:t>Kartica ugovora o štednji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D1BD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D1BD9">
              <w:rPr>
                <w:rFonts w:cs="Calibri" w:hAnsi="Calibri" w:ascii="Calibri"/>
              </w:rPr>
              <w:t>145.980,11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BD1BD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D1BD9">
              <w:rPr>
                <w:rFonts w:cs="Calibri" w:hAnsi="Calibri" w:ascii="Calibri"/>
              </w:rPr>
              <w:t>133.580,11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BD1BD9" w:rsidP="00BD1BD9" w:rsidR="00BD1BD9">
            <w:pPr>
              <w:pStyle w:val="Srednjareetka21"/>
              <w:jc w:val="center"/>
              <w:rPr>
                <w:rFonts w:cs="Calibri"/>
                <w:sz w:val="24"/>
                <w:szCs w:val="24"/>
              </w:rPr>
            </w:pPr>
          </w:p>
          <w:p w:rsidRDefault="00BD1BD9" w:rsidP="00BD1BD9" w:rsidR="00BD1BD9" w:rsidRPr="00BD1BD9">
            <w:pPr>
              <w:pStyle w:val="Srednjareetka21"/>
              <w:jc w:val="center"/>
              <w:rPr>
                <w:rFonts w:cs="Calibri"/>
                <w:sz w:val="24"/>
                <w:szCs w:val="24"/>
              </w:rPr>
            </w:pPr>
            <w:r w:rsidRPr="00BD1BD9">
              <w:rPr>
                <w:rFonts w:cs="Calibri"/>
                <w:sz w:val="24"/>
                <w:szCs w:val="24"/>
              </w:rPr>
              <w:t>12.400,00 kn</w:t>
            </w:r>
          </w:p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</w:tc>
      </w:tr>
    </w:tbl>
    <w:p w:rsidRDefault="00710D6B" w:rsidP="00B17EAC" w:rsidR="00710D6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17EAC" w:rsidP="00B17EAC" w:rsidR="00B17EAC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309D8" w:rsidP="00B17EAC" w:rsidR="00B17EA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7EAC" w:rsidP="00B17EAC" w:rsidR="00B17EA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17EAC" w:rsidP="00B17EAC" w:rsidR="00B17EA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17EAC" w:rsidP="00B17EAC" w:rsidR="00B17EA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17EAC" w:rsidP="00B17EAC" w:rsidR="00B17EA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17EAC" w:rsidP="00B17EAC" w:rsidR="00B17EAC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57C" w:rsidR="0048157C">
      <w:pPr>
        <w:spacing w:after="0"/>
      </w:pPr>
      <w:r>
        <w:separator/>
      </w:r>
    </w:p>
  </w:endnote>
  <w:endnote w:id="0" w:type="continuationSeparator">
    <w:p w:rsidRDefault="0048157C" w:rsidR="004815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1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57C" w:rsidR="0048157C">
      <w:pPr>
        <w:spacing w:after="0"/>
      </w:pPr>
      <w:r>
        <w:separator/>
      </w:r>
    </w:p>
  </w:footnote>
  <w:footnote w:id="0" w:type="continuationSeparator">
    <w:p w:rsidRDefault="0048157C" w:rsidR="004815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18A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5794F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02FC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416C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A67F9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6B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2F39"/>
    <w:rsid w:val="004538C6"/>
    <w:rsid w:val="004576F5"/>
    <w:rsid w:val="00460C24"/>
    <w:rsid w:val="0046352D"/>
    <w:rsid w:val="004648E0"/>
    <w:rsid w:val="004656E7"/>
    <w:rsid w:val="00472FCB"/>
    <w:rsid w:val="0048157C"/>
    <w:rsid w:val="0048518A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09D8"/>
    <w:rsid w:val="00532169"/>
    <w:rsid w:val="00541DFF"/>
    <w:rsid w:val="00542F01"/>
    <w:rsid w:val="00543D3D"/>
    <w:rsid w:val="00552C96"/>
    <w:rsid w:val="00553F5E"/>
    <w:rsid w:val="005546F0"/>
    <w:rsid w:val="00562D0B"/>
    <w:rsid w:val="00565E00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2C78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0D6B"/>
    <w:rsid w:val="00711DED"/>
    <w:rsid w:val="007131C6"/>
    <w:rsid w:val="00714EF7"/>
    <w:rsid w:val="007167C6"/>
    <w:rsid w:val="0071682E"/>
    <w:rsid w:val="007275FC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37FF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1859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68E2"/>
    <w:rsid w:val="00B17306"/>
    <w:rsid w:val="00B17EAC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1BD9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B7BE0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85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18A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18A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18A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18A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85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18A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18A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18A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18A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255</properties:Words>
  <properties:Characters>1409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St-651/2017-102 / Podnesak - Podnesak (-102.docx)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