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0ca7" w14:paraId="fea0ca7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proofErr w:type="spellStart"/>
      <w:r w:rsidR="009E5FEB" w:rsidRPr="009E5FEB">
        <w:t>DinoDonna</w:t>
      </w:r>
      <w:proofErr w:type="spellEnd"/>
      <w:r w:rsidR="009E5FEB" w:rsidRPr="009E5FEB">
        <w:t xml:space="preserve"> j.d.o.o.</w:t>
      </w:r>
      <w:r w:rsidR="009745DD">
        <w:t xml:space="preserve">, </w:t>
      </w:r>
      <w:r w:rsidR="00091FCA" w:rsidRPr="00091FCA">
        <w:t>Zagreb</w:t>
      </w:r>
      <w:r w:rsidR="009745DD">
        <w:t xml:space="preserve">, </w:t>
      </w:r>
      <w:r w:rsidR="009E5FEB" w:rsidRPr="009E5FEB">
        <w:t>Ulica grada Chicaga 19</w:t>
      </w:r>
      <w:r w:rsidR="009745DD">
        <w:t xml:space="preserve">, MBS: </w:t>
      </w:r>
      <w:r w:rsidR="009E5FEB" w:rsidRPr="009E5FEB">
        <w:t>080933763</w:t>
      </w:r>
      <w:r w:rsidR="009745DD">
        <w:t xml:space="preserve">, OIB: </w:t>
      </w:r>
      <w:r w:rsidR="009E5FEB" w:rsidRPr="009E5FEB">
        <w:t>04928620811</w:t>
      </w:r>
      <w:r w:rsidRPr="00B37760">
        <w:rPr>
          <w:color w:val="000000"/>
        </w:rPr>
        <w:t xml:space="preserve">, dana </w:t>
      </w:r>
      <w:r w:rsidR="009E5FEB">
        <w:rPr>
          <w:color w:val="000000"/>
        </w:rPr>
        <w:t>11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DD0490" w:rsidRPr="009E5FEB">
        <w:t>DinoDonna</w:t>
      </w:r>
      <w:proofErr w:type="spellEnd"/>
      <w:r w:rsidR="00DD0490" w:rsidRPr="009E5FEB">
        <w:t xml:space="preserve"> j.d.o.o.</w:t>
      </w:r>
      <w:r w:rsidR="00DD0490">
        <w:t xml:space="preserve">, </w:t>
      </w:r>
      <w:r w:rsidR="00DD0490" w:rsidRPr="00091FCA">
        <w:t>Zagreb</w:t>
      </w:r>
      <w:r w:rsidR="00DD0490">
        <w:t xml:space="preserve">, </w:t>
      </w:r>
      <w:r w:rsidR="00DD0490" w:rsidRPr="009E5FEB">
        <w:t>Ulica grada Chicaga 19</w:t>
      </w:r>
      <w:r w:rsidR="00DD0490">
        <w:t xml:space="preserve">, MBS: </w:t>
      </w:r>
      <w:r w:rsidR="00DD0490" w:rsidRPr="009E5FEB">
        <w:t>080933763</w:t>
      </w:r>
      <w:r w:rsidR="00DD0490">
        <w:t xml:space="preserve">, OIB: </w:t>
      </w:r>
      <w:r w:rsidR="00DD0490" w:rsidRPr="009E5FEB">
        <w:t>04928620811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381421">
        <w:rPr>
          <w:color w:val="000000"/>
        </w:rPr>
        <w:t xml:space="preserve">2. Za privremenog stečajnog upravitelja dužnika imenuje se </w:t>
      </w:r>
      <w:r w:rsidR="00381421" w:rsidRPr="00381421">
        <w:t>Davor Lamza</w:t>
      </w:r>
      <w:r w:rsidR="00381421">
        <w:t xml:space="preserve"> sa sjedištem,</w:t>
      </w:r>
      <w:r w:rsidR="006017CC" w:rsidRPr="00381421">
        <w:t xml:space="preserve"> poslovnom adresom i adresom prebivališta </w:t>
      </w:r>
      <w:r w:rsidR="00030845">
        <w:t>u Osijek, Zagrebačka 7, OIB: 55486063770</w:t>
      </w:r>
      <w:r w:rsidR="00ED6F97" w:rsidRPr="00381421">
        <w:t xml:space="preserve">, </w:t>
      </w:r>
      <w:r w:rsidR="001F564E" w:rsidRPr="00381421">
        <w:t xml:space="preserve">izabran metodom slučajnog </w:t>
      </w:r>
      <w:r w:rsidR="001C4331" w:rsidRPr="00381421">
        <w:t>odabira - automatskom dodjelom</w:t>
      </w:r>
      <w:r w:rsidR="001F564E" w:rsidRPr="00381421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DD0490" w:rsidRPr="009E5FEB">
        <w:t>DinoDonna</w:t>
      </w:r>
      <w:proofErr w:type="spellEnd"/>
      <w:r w:rsidR="00DD0490" w:rsidRPr="009E5FEB">
        <w:t xml:space="preserve"> j.d.o.o.</w:t>
      </w:r>
      <w:r w:rsidR="00DD0490">
        <w:t xml:space="preserve">, </w:t>
      </w:r>
      <w:r w:rsidR="00DD0490" w:rsidRPr="00091FCA">
        <w:t>Zagreb</w:t>
      </w:r>
      <w:r w:rsidR="00DD0490">
        <w:t xml:space="preserve">, </w:t>
      </w:r>
      <w:r w:rsidR="00DD0490" w:rsidRPr="009E5FEB">
        <w:t>Ulica grada Chicaga 19</w:t>
      </w:r>
      <w:r w:rsidR="00DD0490">
        <w:t xml:space="preserve">, MBS: </w:t>
      </w:r>
      <w:r w:rsidR="00DD0490" w:rsidRPr="009E5FEB">
        <w:t>080933763</w:t>
      </w:r>
      <w:r w:rsidR="00DD0490">
        <w:t xml:space="preserve">, OIB: </w:t>
      </w:r>
      <w:r w:rsidR="00DD0490" w:rsidRPr="009E5FEB">
        <w:t>04928620811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DD0490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22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>
        <w:rPr>
          <w:b/>
          <w:color w:val="000000"/>
        </w:rPr>
        <w:t>10,30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0A2553">
        <w:t>13</w:t>
      </w:r>
      <w:r>
        <w:t xml:space="preserve">. travnja 2017. godine Trgovačkom sudu u Zagrebu zahtjev za provedbu stečajnog postupka nad dužnikom </w:t>
      </w:r>
      <w:proofErr w:type="spellStart"/>
      <w:r w:rsidR="000A2553" w:rsidRPr="009E5FEB">
        <w:t>DinoDonna</w:t>
      </w:r>
      <w:proofErr w:type="spellEnd"/>
      <w:r w:rsidR="000A2553" w:rsidRPr="009E5FEB">
        <w:t xml:space="preserve"> j.d.o.o.</w:t>
      </w:r>
      <w:r w:rsidR="000A2553">
        <w:t xml:space="preserve">, </w:t>
      </w:r>
      <w:r w:rsidR="000A2553" w:rsidRPr="00091FCA">
        <w:t>Zagreb</w:t>
      </w:r>
      <w:r w:rsidR="000A2553">
        <w:t xml:space="preserve">, </w:t>
      </w:r>
      <w:r w:rsidR="000A2553" w:rsidRPr="009E5FEB">
        <w:t>Ulica grada Chicaga 19</w:t>
      </w:r>
      <w:r w:rsidR="000A2553">
        <w:t xml:space="preserve">, MBS: </w:t>
      </w:r>
      <w:r w:rsidR="000A2553" w:rsidRPr="009E5FEB">
        <w:t>080933763</w:t>
      </w:r>
      <w:r w:rsidR="000A2553">
        <w:t xml:space="preserve">, OIB: </w:t>
      </w:r>
      <w:r w:rsidR="000A2553" w:rsidRPr="009E5FEB">
        <w:t>04928620811</w:t>
      </w:r>
      <w:r w:rsidR="000A255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 w:rsidRPr="000A2553">
        <w:t>Visoki Trgovački suda RH u Zagrebu je rješenjem broj 31-Su-525/17-10 od 26. lipnja</w:t>
      </w:r>
      <w:r>
        <w:t xml:space="preserve">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0A2553">
        <w:t>07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A61FD0">
        <w:t>50.947,90</w:t>
      </w:r>
      <w:r>
        <w:t xml:space="preserve"> kn, u koji iznos je uračunata kamata i naknada FINE za provedbu ovrhe na novčanim sredstvima dužnika. Navodi da dužnik ima </w:t>
      </w:r>
      <w:r w:rsidR="007A7EAC">
        <w:t>2</w:t>
      </w:r>
      <w:r>
        <w:t xml:space="preserve"> zaposlen</w:t>
      </w:r>
      <w:r w:rsidR="00F86341">
        <w:t>a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077229">
        <w:t>07</w:t>
      </w:r>
      <w:r w:rsidR="002B277C">
        <w:t>. travnja 2017.</w:t>
      </w:r>
      <w:r w:rsidR="006E732E">
        <w:t xml:space="preserve"> te u svom podnesku od </w:t>
      </w:r>
      <w:r w:rsidR="00077229">
        <w:t>10</w:t>
      </w:r>
      <w:r w:rsidR="002B277C">
        <w:t>. travnja 2017.</w:t>
      </w:r>
      <w:r w:rsidR="006E732E">
        <w:t xml:space="preserve"> navodi da dužnik na dan </w:t>
      </w:r>
      <w:r w:rsidR="00077229">
        <w:t>07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077229">
        <w:t xml:space="preserve">HR2124020061100760015 </w:t>
      </w:r>
      <w:r w:rsidR="00077229" w:rsidRPr="00D81B51">
        <w:rPr>
          <w:color w:val="000000"/>
        </w:rPr>
        <w:t xml:space="preserve">Erste &amp; </w:t>
      </w:r>
      <w:proofErr w:type="spellStart"/>
      <w:r w:rsidR="00077229" w:rsidRPr="00D81B51">
        <w:rPr>
          <w:color w:val="000000"/>
        </w:rPr>
        <w:t>Steierm</w:t>
      </w:r>
      <w:r w:rsidR="00077229">
        <w:rPr>
          <w:color w:val="000000"/>
        </w:rPr>
        <w:t>ä</w:t>
      </w:r>
      <w:r w:rsidR="00077229" w:rsidRPr="00D81B51">
        <w:rPr>
          <w:color w:val="000000"/>
        </w:rPr>
        <w:t>rkische</w:t>
      </w:r>
      <w:proofErr w:type="spellEnd"/>
      <w:r w:rsidR="00077229" w:rsidRPr="00D81B51">
        <w:rPr>
          <w:color w:val="000000"/>
        </w:rPr>
        <w:t xml:space="preserve"> </w:t>
      </w:r>
      <w:proofErr w:type="spellStart"/>
      <w:r w:rsidR="00077229" w:rsidRPr="00D81B51">
        <w:rPr>
          <w:color w:val="000000"/>
        </w:rPr>
        <w:t>bank</w:t>
      </w:r>
      <w:proofErr w:type="spellEnd"/>
      <w:r w:rsidR="00077229" w:rsidRPr="00D81B51">
        <w:rPr>
          <w:color w:val="000000"/>
        </w:rPr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077229">
        <w:t>07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757C91">
        <w:t>11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 xml:space="preserve">-privremenom </w:t>
      </w:r>
      <w:proofErr w:type="spellStart"/>
      <w:r w:rsidRPr="002E4723">
        <w:rPr>
          <w:color w:val="000000"/>
        </w:rPr>
        <w:t>steč</w:t>
      </w:r>
      <w:proofErr w:type="spellEnd"/>
      <w:r w:rsidRPr="002E4723">
        <w:rPr>
          <w:color w:val="000000"/>
        </w:rPr>
        <w:t xml:space="preserve">. upravitelju </w:t>
      </w:r>
      <w:r w:rsidR="00A07817">
        <w:t xml:space="preserve">Davor Lamza, Osijek, Zagrebačka 7 </w:t>
      </w:r>
      <w:r w:rsidRPr="002E4723">
        <w:rPr>
          <w:color w:val="000000"/>
        </w:rPr>
        <w:t>uz presliku lista 1,2</w:t>
      </w:r>
    </w:p>
    <w:p w:rsidRDefault="002E4723" w:rsidP="002E4723" w:rsidR="00D01EFC">
      <w:pPr>
        <w:jc w:val="both"/>
      </w:pPr>
      <w:r w:rsidRPr="002E4723">
        <w:rPr>
          <w:color w:val="000000"/>
        </w:rPr>
        <w:t>-dužniku</w:t>
      </w:r>
      <w:r w:rsidR="00D01EFC" w:rsidRPr="00D01EFC">
        <w:t xml:space="preserve"> </w:t>
      </w:r>
      <w:proofErr w:type="spellStart"/>
      <w:r w:rsidR="00D01EFC">
        <w:t>DinoDonna</w:t>
      </w:r>
      <w:proofErr w:type="spellEnd"/>
      <w:r w:rsidR="00D01EFC">
        <w:t xml:space="preserve"> j.d.o.o., Zagreb, Ulica grada Chicaga 19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>-</w:t>
      </w:r>
      <w:proofErr w:type="spellStart"/>
      <w:r w:rsidRPr="002E4723">
        <w:rPr>
          <w:color w:val="000000"/>
        </w:rPr>
        <w:t>zz</w:t>
      </w:r>
      <w:proofErr w:type="spellEnd"/>
      <w:r w:rsidRPr="002E4723">
        <w:rPr>
          <w:color w:val="000000"/>
        </w:rPr>
        <w:t xml:space="preserve"> dužnika</w:t>
      </w:r>
      <w:r w:rsidR="00D01EFC">
        <w:rPr>
          <w:color w:val="000000"/>
        </w:rPr>
        <w:t xml:space="preserve"> Renato Fistrić,</w:t>
      </w:r>
      <w:r w:rsidR="00D01EFC" w:rsidRPr="00D01EFC">
        <w:t xml:space="preserve"> </w:t>
      </w:r>
      <w:r w:rsidR="00D01EFC" w:rsidRPr="00D01EFC">
        <w:rPr>
          <w:color w:val="000000"/>
        </w:rPr>
        <w:t>Zagreb, Ulica Grada Chicaga 19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>-FINA ZG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>-Ministarstvu pravosuđa RH, Zagreb, Ulica Grada Vukovara 49, elektroničkom poštom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>-e</w:t>
      </w:r>
      <w:r w:rsidR="00D21CE0">
        <w:rPr>
          <w:color w:val="000000"/>
        </w:rPr>
        <w:t>-</w:t>
      </w:r>
      <w:proofErr w:type="spellStart"/>
      <w:r w:rsidRPr="002E4723">
        <w:rPr>
          <w:color w:val="000000"/>
        </w:rPr>
        <w:t>Ogl</w:t>
      </w:r>
      <w:proofErr w:type="spellEnd"/>
      <w:r w:rsidRPr="002E4723">
        <w:rPr>
          <w:color w:val="000000"/>
        </w:rPr>
        <w:t>. ploča</w:t>
      </w:r>
    </w:p>
    <w:p w:rsidRDefault="002E4723" w:rsidP="002E4723" w:rsidR="002E4723" w:rsidRPr="002E4723">
      <w:pPr>
        <w:jc w:val="both"/>
        <w:rPr>
          <w:color w:val="000000"/>
        </w:rPr>
      </w:pPr>
      <w:r w:rsidRPr="002E4723">
        <w:rPr>
          <w:color w:val="000000"/>
        </w:rPr>
        <w:t>- R 22.2.18. u 10,30h</w:t>
      </w:r>
    </w:p>
    <w:p w:rsidRDefault="002E4723" w:rsidP="002E4723" w:rsidR="002E4723">
      <w:pPr>
        <w:jc w:val="both"/>
        <w:rPr>
          <w:color w:val="000000"/>
        </w:rPr>
      </w:pPr>
      <w:r w:rsidRPr="002E4723">
        <w:rPr>
          <w:color w:val="000000"/>
        </w:rPr>
        <w:t>-kal. 29.1.18.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2F9" w:rsidR="004F52F9">
      <w:r>
        <w:separator/>
      </w:r>
    </w:p>
  </w:endnote>
  <w:endnote w:id="0" w:type="continuationSeparator">
    <w:p w:rsidRDefault="004F52F9" w:rsidR="004F5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2F9" w:rsidR="004F52F9">
      <w:r>
        <w:separator/>
      </w:r>
    </w:p>
  </w:footnote>
  <w:footnote w:id="0" w:type="continuationSeparator">
    <w:p w:rsidRDefault="004F52F9" w:rsidR="004F5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C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D4CAE" w:rsidR="002D4C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D4CAE">
      <w:t>7 St-1294/17-4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F728D9">
      <w:t>9</w:t>
    </w:r>
    <w:r w:rsidR="002D4CAE">
      <w:t>4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98A"/>
    <w:rsid w:val="00017DD7"/>
    <w:rsid w:val="000201CE"/>
    <w:rsid w:val="00020A8B"/>
    <w:rsid w:val="000210A2"/>
    <w:rsid w:val="00022DEB"/>
    <w:rsid w:val="00022E72"/>
    <w:rsid w:val="000245F1"/>
    <w:rsid w:val="0002580E"/>
    <w:rsid w:val="00026F5E"/>
    <w:rsid w:val="0003012B"/>
    <w:rsid w:val="00030845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722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1FCA"/>
    <w:rsid w:val="00093500"/>
    <w:rsid w:val="0009540B"/>
    <w:rsid w:val="00097240"/>
    <w:rsid w:val="00097321"/>
    <w:rsid w:val="000A15BF"/>
    <w:rsid w:val="000A1632"/>
    <w:rsid w:val="000A1CE6"/>
    <w:rsid w:val="000A2553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211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58E9"/>
    <w:rsid w:val="001D65A9"/>
    <w:rsid w:val="001E12BE"/>
    <w:rsid w:val="001E2409"/>
    <w:rsid w:val="001E336C"/>
    <w:rsid w:val="001E3CEB"/>
    <w:rsid w:val="001E53C8"/>
    <w:rsid w:val="001E6626"/>
    <w:rsid w:val="001E6E23"/>
    <w:rsid w:val="001E720E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0C5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5C48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4CAE"/>
    <w:rsid w:val="002D50AA"/>
    <w:rsid w:val="002D60E0"/>
    <w:rsid w:val="002E2327"/>
    <w:rsid w:val="002E32F1"/>
    <w:rsid w:val="002E4723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421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2F9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5598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1CC7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CC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8AC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5F5"/>
    <w:rsid w:val="00706CA4"/>
    <w:rsid w:val="00707579"/>
    <w:rsid w:val="00710257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1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A7EAC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4509"/>
    <w:rsid w:val="007D5372"/>
    <w:rsid w:val="007D682B"/>
    <w:rsid w:val="007E278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07F87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943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33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5FEB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3C18"/>
    <w:rsid w:val="00A041AB"/>
    <w:rsid w:val="00A04D7C"/>
    <w:rsid w:val="00A0740C"/>
    <w:rsid w:val="00A07817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1FD0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6A3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1C85"/>
    <w:rsid w:val="00CF202C"/>
    <w:rsid w:val="00CF20E9"/>
    <w:rsid w:val="00CF22BA"/>
    <w:rsid w:val="00CF40E6"/>
    <w:rsid w:val="00CF5A9F"/>
    <w:rsid w:val="00CF5AAF"/>
    <w:rsid w:val="00CF7072"/>
    <w:rsid w:val="00D01711"/>
    <w:rsid w:val="00D01EFC"/>
    <w:rsid w:val="00D0211F"/>
    <w:rsid w:val="00D06ADE"/>
    <w:rsid w:val="00D11ABF"/>
    <w:rsid w:val="00D1346F"/>
    <w:rsid w:val="00D151AD"/>
    <w:rsid w:val="00D15D96"/>
    <w:rsid w:val="00D219EC"/>
    <w:rsid w:val="00D21AE1"/>
    <w:rsid w:val="00D21CE0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0490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C57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44A"/>
    <w:rsid w:val="00EF6A98"/>
    <w:rsid w:val="00EF7A6A"/>
    <w:rsid w:val="00F0145D"/>
    <w:rsid w:val="00F02D9D"/>
    <w:rsid w:val="00F03036"/>
    <w:rsid w:val="00F0337C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8D9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4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4C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C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1C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1C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4C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C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1C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1C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</izvorni_sadrzaj>
    <derivirana_varijabla naziv="DomainObject.Predmet.OstaliListFormated_1">
      <item>Dino Konjević</item>
    </derivirana_varijabla>
  </DomainObject.Predmet.OstaliListFormated>
  <DomainObject.Predmet.OstaliListFormatedOIB>
    <izvorni_sadrzaj>
      <item>Dino Konjević, OIB 43709634779</item>
    </izvorni_sadrzaj>
    <derivirana_varijabla naziv="DomainObject.Predmet.OstaliListFormatedOIB_1">
      <item>Dino Konjević, OIB 43709634779</item>
    </derivirana_varijabla>
  </DomainObject.Predmet.OstaliListFormatedOIB>
  <DomainObject.Predmet.OstaliListFormatedWithAdress>
    <izvorni_sadrzaj>
      <item>Dino Konjević, Talani 2, 10000 Zagreb</item>
    </izvorni_sadrzaj>
    <derivirana_varijabla naziv="DomainObject.Predmet.OstaliListFormatedWithAdress_1">
      <item>Dino Konjević, Talani 2, 10000 Zagreb</item>
    </derivirana_varijabla>
  </DomainObject.Predmet.OstaliListFormatedWithAdress>
  <DomainObject.Predmet.OstaliListFormatedWithAdressOIB>
    <izvorni_sadrzaj>
      <item>Dino Konjević, OIB 43709634779, Talani 2, 10000 Zagreb</item>
    </izvorni_sadrzaj>
    <derivirana_varijabla naziv="DomainObject.Predmet.OstaliListFormatedWithAdressOIB_1">
      <item>Dino Konjević, OIB 43709634779, Talani 2, 10000 Zagreb</item>
    </derivirana_varijabla>
  </DomainObject.Predmet.OstaliListFormatedWithAdressOIB>
  <DomainObject.Predmet.OstaliListNazivFormated>
    <izvorni_sadrzaj>
      <item>Dino Konjević</item>
    </izvorni_sadrzaj>
    <derivirana_varijabla naziv="DomainObject.Predmet.OstaliListNazivFormated_1">
      <item>Dino Konjević</item>
    </derivirana_varijabla>
  </DomainObject.Predmet.OstaliListNazivFormated>
  <DomainObject.Predmet.OstaliListNazivFormatedOIB>
    <izvorni_sadrzaj>
      <item>Dino Konjević, OIB 43709634779</item>
    </izvorni_sadrzaj>
    <derivirana_varijabla naziv="DomainObject.Predmet.OstaliListNazivFormatedOIB_1">
      <item>Dino Konjević, OIB 43709634779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</izvorni_sadrzaj>
    <derivirana_varijabla naziv="DomainObject.Predmet.SudioniciListNaziv_1">
      <item>DinoDonna j.d.o.o.</item>
      <item>FINA Regionalni centar Zagreb</item>
      <item>Dino Konjević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</izvorni_sadrzaj>
    <derivirana_varijabla naziv="DomainObject.Predmet.SudioniciListNazivOIB_1">
      <item>, OIB 04928620811</item>
      <item>, OIB 85821130368</item>
      <item>, OIB 43709634779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39639-DB24-4339-9830-94363D2AE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776</properties:Words>
  <properties:Characters>4336</properties:Characters>
  <properties:Lines>134</properties:Lines>
  <properties:Paragraphs>38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2018-01-11T11:39:00Z</dcterms:modified>
  <cp:revision>478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