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991c" w14:paraId="68f991c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67887">
        <w:t>GRADNJA FADIGA j.d.o.o. Poreč, Dvigradska 11, OIB: 11720372109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267887">
        <w:t>GRADNJA FADIGA j.d.o.o. Poreč, Dvigradska 11, OIB: 11720372109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267887" w:rsidR="00267887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267887">
        <w:t>Mladen Novaković iz Pule, Štinjan, Baližerka 44, OIB: 28857584241</w:t>
      </w:r>
      <w:r w:rsidR="00267887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267887">
        <w:t>GRADNJA FADIGA j.d.o.o. Poreč, Dvigradska 11, OIB: 11720372109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267887">
        <w:t>213</w:t>
      </w:r>
      <w:r w:rsidR="008A5ADA">
        <w:t>/18-</w:t>
      </w:r>
      <w:r w:rsidR="00267887">
        <w:t>4</w:t>
      </w:r>
      <w:r w:rsidR="008A5ADA">
        <w:t xml:space="preserve"> od 14. rujna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267887">
        <w:t>6</w:t>
      </w:r>
      <w:r w:rsidR="008A5ADA">
        <w:t>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8A5ADA">
        <w:t>12. listopada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267887">
        <w:t>4</w:t>
      </w:r>
      <w:r w:rsidR="008A5ADA">
        <w:t xml:space="preserve"> do </w:t>
      </w:r>
      <w:r w:rsidR="00267887">
        <w:t>6</w:t>
      </w:r>
      <w:r w:rsidR="00EE5CCD">
        <w:t xml:space="preserve"> </w:t>
      </w:r>
      <w:r w:rsidR="001D7758">
        <w:t>spisa</w:t>
      </w:r>
      <w:r w:rsidR="008A5ADA">
        <w:t xml:space="preserve"> i uvjerenje Stanice za tehnički pregled na listu 1</w:t>
      </w:r>
      <w:r w:rsidR="00267887">
        <w:t>3</w:t>
      </w:r>
      <w:r w:rsidR="008A5ADA">
        <w:t xml:space="preserve"> spisa).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lastRenderedPageBreak/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267887">
        <w:t>213/18</w:t>
      </w:r>
      <w:r w:rsidR="008A5ADA">
        <w:t>-11 od 12. listopada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5ADA">
        <w:t>12. listopada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5ADA">
        <w:t>21. listopada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8A5ADA">
        <w:t xml:space="preserve">06. studenog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8A5ADA">
        <w:t>1</w:t>
      </w:r>
      <w:r w:rsidR="00724F33">
        <w:t>3</w:t>
      </w:r>
      <w:r w:rsidR="008A5ADA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3D0DB8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DB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24F33">
      <w:rPr>
        <w:sz w:val="23"/>
        <w:szCs w:val="23"/>
      </w:rPr>
      <w:t>Poslovni broj: 4 St-213/18-12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67887">
      <w:rPr>
        <w:sz w:val="23"/>
        <w:szCs w:val="23"/>
      </w:rPr>
      <w:t>213</w:t>
    </w:r>
    <w:r w:rsidR="008A5ADA">
      <w:rPr>
        <w:sz w:val="23"/>
        <w:szCs w:val="23"/>
      </w:rPr>
      <w:t>/18</w:t>
    </w:r>
    <w:r w:rsidR="00724F33">
      <w:rPr>
        <w:sz w:val="23"/>
        <w:szCs w:val="23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67887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D0DB8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24F33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FADIGA j.d.o.o. Poreč zastupanog po punomoćniku Vladimir Fadiga</izvorni_sadrzaj>
    <derivirana_varijabla naziv="DomainObject.Predmet.ProtustrankaFormated_1">  GRADNJA FADIGA j.d.o.o. Poreč zastupanog po punomoćniku Vladimir Fadiga</derivirana_varijabla>
  </DomainObject.Predmet.ProtustrankaFormated>
  <DomainObject.Predmet.ProtustrankaFormatedOIB>
    <izvorni_sadrzaj>  GRADNJA FADIGA j.d.o.o. Poreč, OIB 11720372109 zastupanog po punomoćniku Vladimir Fadiga</izvorni_sadrzaj>
    <derivirana_varijabla naziv="DomainObject.Predmet.ProtustrankaFormatedOIB_1">  GRADNJA FADIGA j.d.o.o. Poreč, OIB 11720372109 zastupanog po punomoćniku Vladimir Fadiga</derivirana_varijabla>
  </DomainObject.Predmet.ProtustrankaFormatedOIB>
  <DomainObject.Predmet.ProtustrankaFormatedWithAdress>
    <izvorni_sadrzaj> GRADNJA FADIGA j.d.o.o. Poreč, Dvigradska 11, 52440 Poreč zastupanog po punomoćniku Vladimir Fadiga</izvorni_sadrzaj>
    <derivirana_varijabla naziv="DomainObject.Predmet.ProtustrankaFormatedWithAdress_1"> GRADNJA FADIGA j.d.o.o. Poreč, Dvigradska 11, 52440 Poreč zastupanog po punomoćniku Vladimir Fadiga</derivirana_varijabla>
  </DomainObject.Predmet.ProtustrankaFormatedWithAdress>
  <DomainObject.Predmet.ProtustrankaFormatedWithAdressOIB>
    <izvorni_sadrzaj> GRADNJA FADIGA j.d.o.o. Poreč, OIB 11720372109, Dvigradska 11, 52440 Poreč zastupanog po punomoćniku Vladimir Fadiga</izvorni_sadrzaj>
    <derivirana_varijabla naziv="DomainObject.Predmet.ProtustrankaFormatedWithAdressOIB_1"> GRADNJA FADIGA j.d.o.o. Poreč, OIB 11720372109, Dvigradska 11, 52440 Poreč zastupanog po punomoćniku Vladimir Fadiga</derivirana_varijabla>
  </DomainObject.Predmet.ProtustrankaFormatedWithAdressOIB>
  <DomainObject.Predmet.ProtustrankaWithAdress>
    <izvorni_sadrzaj>GRADNJA FADIGA j.d.o.o. Poreč Dvigradska 11, 52440 Poreč</izvorni_sadrzaj>
    <derivirana_varijabla naziv="DomainObject.Predmet.ProtustrankaWithAdress_1">GRADNJA FADIGA j.d.o.o. Poreč Dvigradska 11, 52440 Poreč</derivirana_varijabla>
  </DomainObject.Predmet.ProtustrankaWithAdress>
  <DomainObject.Predmet.ProtustrankaWithAdressOIB>
    <izvorni_sadrzaj>GRADNJA FADIGA j.d.o.o. Poreč, OIB 11720372109, Dvigradska 11, 52440 Poreč</izvorni_sadrzaj>
    <derivirana_varijabla naziv="DomainObject.Predmet.ProtustrankaWithAdressOIB_1">GRADNJA FADIGA j.d.o.o. Poreč, OIB 11720372109, Dvigradska 11, 52440 Poreč</derivirana_varijabla>
  </DomainObject.Predmet.ProtustrankaWithAdressOIB>
  <DomainObject.Predmet.ProtustrankaNazivFormated>
    <izvorni_sadrzaj>GRADNJA FADIGA j.d.o.o. Poreč</izvorni_sadrzaj>
    <derivirana_varijabla naziv="DomainObject.Predmet.ProtustrankaNazivFormated_1">GRADNJA FADIGA j.d.o.o. Poreč</derivirana_varijabla>
  </DomainObject.Predmet.ProtustrankaNazivFormated>
  <DomainObject.Predmet.ProtustrankaNazivFormatedOIB>
    <izvorni_sadrzaj>GRADNJA FADIGA j.d.o.o. Poreč, OIB 11720372109</izvorni_sadrzaj>
    <derivirana_varijabla naziv="DomainObject.Predmet.ProtustrankaNazivFormatedOIB_1">GRADNJA FADIGA j.d.o.o. Poreč, OIB 11720372109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30419.67</izvorni_sadrzaj>
    <derivirana_varijabla naziv="DomainObject.Predmet.TrenutnaVrijednost_1">30419.67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GRADNJA FADIGA j.d.o.o. Poreč zastupanog po punomoćniku Vladimir Fadiga</item>
    </izvorni_sadrzaj>
    <derivirana_varijabla naziv="DomainObject.Predmet.ProtuStrankaListFormated_1">
      <item>GRADNJA FADIGA j.d.o.o. Poreč zastupanog po punomoćniku Vladimir Fadiga</item>
    </derivirana_varijabla>
  </DomainObject.Predmet.ProtuStrankaListFormated>
  <DomainObject.Predmet.ProtuStrankaListFormatedOIB>
    <izvorni_sadrzaj>
      <item>GRADNJA FADIGA j.d.o.o. Poreč, OIB 11720372109 zastupanog po punomoćniku Vladimir Fadiga</item>
    </izvorni_sadrzaj>
    <derivirana_varijabla naziv="DomainObject.Predmet.ProtuStrankaListFormatedOIB_1">
      <item>GRADNJA FADIGA j.d.o.o. Poreč, OIB 11720372109 zastupanog po punomoćniku Vladimir Fadiga</item>
    </derivirana_varijabla>
  </DomainObject.Predmet.ProtuStrankaListFormatedOIB>
  <DomainObject.Predmet.ProtuStrankaListFormatedWithAdress>
    <izvorni_sadrzaj>
      <item>GRADNJA FADIGA j.d.o.o. Poreč, Dvigradska 11, 52440 Poreč zastupanog po punomoćniku Vladimir Fadiga</item>
    </izvorni_sadrzaj>
    <derivirana_varijabla naziv="DomainObject.Predmet.ProtuStrankaListFormatedWithAdress_1">
      <item>GRADNJA FADIGA j.d.o.o. Poreč, Dvigradska 11, 52440 Poreč zastupanog po punomoćniku Vladimir Fadiga</item>
    </derivirana_varijabla>
  </DomainObject.Predmet.ProtuStrankaListFormatedWithAdress>
  <DomainObject.Predmet.ProtuStrankaListFormatedWithAdressOIB>
    <izvorni_sadrzaj>
      <item>GRADNJA FADIGA j.d.o.o. Poreč, OIB 11720372109, Dvigradska 11, 52440 Poreč zastupanog po punomoćniku Vladimir Fadiga</item>
    </izvorni_sadrzaj>
    <derivirana_varijabla naziv="DomainObject.Predmet.ProtuStrankaListFormatedWithAdressOIB_1">
      <item>GRADNJA FADIGA j.d.o.o. Poreč, OIB 11720372109, Dvigradska 11, 52440 Poreč zastupanog po punomoćniku Vladimir Fadiga</item>
    </derivirana_varijabla>
  </DomainObject.Predmet.ProtuStrankaListFormatedWithAdressOIB>
  <DomainObject.Predmet.ProtuStrankaListNazivFormated>
    <izvorni_sadrzaj>
      <item>GRADNJA FADIGA j.d.o.o. Poreč</item>
    </izvorni_sadrzaj>
    <derivirana_varijabla naziv="DomainObject.Predmet.ProtuStrankaListNazivFormated_1">
      <item>GRADNJA FADIGA j.d.o.o. Poreč</item>
    </derivirana_varijabla>
  </DomainObject.Predmet.ProtuStrankaListNazivFormated>
  <DomainObject.Predmet.ProtuStrankaListNazivFormatedOIB>
    <izvorni_sadrzaj>
      <item>GRADNJA FADIGA j.d.o.o. Poreč, OIB 11720372109</item>
    </izvorni_sadrzaj>
    <derivirana_varijabla naziv="DomainObject.Predmet.ProtuStrankaListNazivFormatedOIB_1">
      <item>GRADNJA FADIGA j.d.o.o. Poreč, OIB 11720372109</item>
    </derivirana_varijabla>
  </DomainObject.Predmet.ProtuStrankaListNazivFormatedOIB>
  <DomainObject.Predmet.OstaliListFormated>
    <izvorni_sadrzaj>
      <item>Vladimir Fadiga punomoćnik sudionika u postupku GRADNJA FADIGA j.d.o.o. Poreč</item>
    </izvorni_sadrzaj>
    <derivirana_varijabla naziv="DomainObject.Predmet.OstaliListFormated_1">
      <item>Vladimir Fadiga punomoćnik sudionika u postupku GRADNJA FADIGA j.d.o.o. Poreč</item>
    </derivirana_varijabla>
  </DomainObject.Predmet.OstaliListFormated>
  <DomainObject.Predmet.OstaliListFormatedOIB>
    <izvorni_sadrzaj>
      <item>Vladimir Fadiga, OIB 91070701397 punomoćnik sudionika u postupku GRADNJA FADIGA j.d.o.o. Poreč</item>
    </izvorni_sadrzaj>
    <derivirana_varijabla naziv="DomainObject.Predmet.OstaliListFormatedOIB_1">
      <item>Vladimir Fadiga, OIB 91070701397 punomoćnik sudionika u postupku GRADNJA FADIGA j.d.o.o. Poreč</item>
    </derivirana_varijabla>
  </DomainObject.Predmet.OstaliListFormatedOIB>
  <DomainObject.Predmet.OstaliListFormatedWithAdress>
    <izvorni_sadrzaj>
      <item>Vladimir Fadiga, Dvigradska 11, 52440 Poreč punomoćnik sudionika u postupku GRADNJA FADIGA j.d.o.o. Poreč</item>
    </izvorni_sadrzaj>
    <derivirana_varijabla naziv="DomainObject.Predmet.OstaliListFormatedWithAdress_1">
      <item>Vladimir Fadiga, Dvigradska 11, 52440 Poreč punomoćnik sudionika u postupku GRADNJA FADIGA j.d.o.o. Poreč</item>
    </derivirana_varijabla>
  </DomainObject.Predmet.OstaliListFormatedWithAdress>
  <DomainObject.Predmet.OstaliListFormatedWithAdressOIB>
    <izvorni_sadrzaj>
      <item>Vladimir Fadiga, OIB 91070701397, Dvigradska 11, 52440 Poreč punomoćnik sudionika u postupku GRADNJA FADIGA j.d.o.o. Poreč</item>
    </izvorni_sadrzaj>
    <derivirana_varijabla naziv="DomainObject.Predmet.OstaliListFormatedWithAdressOIB_1">
      <item>Vladimir Fadiga, OIB 91070701397, Dvigradska 11, 52440 Poreč punomoćnik sudionika u postupku GRADNJA FADIGA j.d.o.o. Poreč</item>
    </derivirana_varijabla>
  </DomainObject.Predmet.OstaliListFormatedWithAdressOIB>
  <DomainObject.Predmet.OstaliListNazivFormated>
    <izvorni_sadrzaj>
      <item>Vladimir Fadiga</item>
    </izvorni_sadrzaj>
    <derivirana_varijabla naziv="DomainObject.Predmet.OstaliListNazivFormated_1">
      <item>Vladimir Fadiga</item>
    </derivirana_varijabla>
  </DomainObject.Predmet.OstaliListNazivFormated>
  <DomainObject.Predmet.OstaliListNazivFormatedOIB>
    <izvorni_sadrzaj>
      <item>Vladimir Fadiga, OIB 91070701397</item>
    </izvorni_sadrzaj>
    <derivirana_varijabla naziv="DomainObject.Predmet.OstaliListNazivFormatedOIB_1">
      <item>Vladimir Fadiga, OIB 91070701397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GRADNJA FADIGA j.d.o.o. Poreč</izvorni_sadrzaj>
    <derivirana_varijabla naziv="DomainObject.Predmet.ProtustrankaIDrugi_1">GRADNJA FADIGA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GRADNJA FADIGA j.d.o.o. Poreč, OIB 11720372109, Dvigradska 11, 52440 Poreč</izvorni_sadrzaj>
    <derivirana_varijabla naziv="DomainObject.Predmet.ProtustrankaIDrugiAdressOIB_1">GRADNJA FADIGA j.d.o.o. Poreč, OIB 11720372109, Dvigradska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GRADNJA FADIGA j.d.o.o. Poreč</item>
      <item>Vladimir Fadiga</item>
    </izvorni_sadrzaj>
    <derivirana_varijabla naziv="DomainObject.Predmet.SudioniciListNaziv_1">
      <item>FINANCIJSKA AGENCIJA, RC RIJEKA, PODRUŽNICA PULA, PULA</item>
      <item>GRADNJA FADIGA j.d.o.o. Poreč</item>
      <item>Vladimir Fadiga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izvorni_sadrzaj>
    <derivirana_varijabla naziv="DomainObject.Predmet.SudioniciListAdressOIB_1"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11720372109</item>
      <item>, OIB 91070701397</item>
    </izvorni_sadrzaj>
    <derivirana_varijabla naziv="DomainObject.Predmet.SudioniciListNazivOIB_1">
      <item>, OIB 85821130368</item>
      <item>, OIB 11720372109</item>
      <item>, OIB 91070701397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St-213/2018-5</izvorni_sadrzaj>
    <derivirana_varijabla naziv="DomainObject.PredzadnjaOdlukaIzPredmeta.Oznaka_1">St-213/2018-5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078B1-0B8B-429B-B171-16BDDB5C2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3368</properties:Characters>
  <properties:Lines>94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2018-12-12T11:47:00Z</dcterms:created>
  <dc:creator>msimicic</dc:creator>
  <cp:lastModifiedBy>Sanja Prodan</cp:lastModifiedBy>
  <cp:lastPrinted>2018-12-13T07:24:00Z</cp:lastPrinted>
  <dcterms:modified xmlns:xsi="http://www.w3.org/2001/XMLSchema-instance" xsi:type="dcterms:W3CDTF">2018-12-13T07:24:00Z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(st20718, gradnja fadiga,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