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eca25" w14:paraId="f4eca25" w:rsidRDefault="00021299" w:rsidP="00187406" w:rsidR="00187406" w:rsidRPr="00187406">
      <w:pPr>
        <w15:collapsed w:val="false"/>
      </w:pPr>
      <w:bookmarkStart w:name="_GoBack" w:id="0"/>
      <w:bookmarkEnd w:id="0"/>
      <w:r>
        <w:t xml:space="preserve">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87406"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  <w:r w:rsidR="00187406">
        <w:rPr>
          <w:bCs/>
        </w:rPr>
        <w:tab/>
      </w:r>
      <w:r w:rsidR="00C12105" w:rsidRPr="001536D6">
        <w:t xml:space="preserve"> 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4D4E07" w:rsidP="004D4E07" w:rsidR="00C12105">
      <w:pPr>
        <w:ind w:firstLine="708"/>
        <w:jc w:val="both"/>
      </w:pPr>
      <w:r w:rsidRPr="004D4E07">
        <w:t xml:space="preserve">Trgovački sud u Splitu, </w:t>
      </w:r>
      <w:r w:rsidR="00021299">
        <w:t>po sucu ovog suda Katarini Mikulić, kao stečajnom sucu</w:t>
      </w:r>
      <w:r w:rsidRPr="004D4E07">
        <w:t xml:space="preserve">, </w:t>
      </w:r>
      <w:r w:rsidR="00021299">
        <w:t xml:space="preserve">u stečajnom postupku </w:t>
      </w:r>
      <w:r w:rsidR="00021299" w:rsidRPr="00BF1335">
        <w:t>stečajnim dužnikom</w:t>
      </w:r>
      <w:r w:rsidR="00DA590C">
        <w:t xml:space="preserve"> </w:t>
      </w:r>
      <w:r w:rsidR="00EA01E6" w:rsidRPr="008E0218">
        <w:t>POSEJDON SERVIS d.o.o.</w:t>
      </w:r>
      <w:r w:rsidR="00EA01E6">
        <w:t xml:space="preserve"> u stečaju, </w:t>
      </w:r>
      <w:r w:rsidR="00EA01E6" w:rsidRPr="008E0218">
        <w:t>Hercegovačka ulica 48, Split, OIB: 51475534689</w:t>
      </w:r>
      <w:r w:rsidR="00955F32">
        <w:t>,</w:t>
      </w:r>
      <w:r w:rsidR="00187406">
        <w:t xml:space="preserve"> </w:t>
      </w:r>
      <w:r w:rsidRPr="004D4E07">
        <w:t xml:space="preserve">dana </w:t>
      </w:r>
      <w:r w:rsidR="00EA01E6">
        <w:t>02</w:t>
      </w:r>
      <w:r w:rsidR="00CD0FA6">
        <w:t>. lipnja</w:t>
      </w:r>
      <w:r w:rsidR="00DC387B">
        <w:t xml:space="preserve"> 2017</w:t>
      </w:r>
      <w:r w:rsidRPr="004D4E07">
        <w:t>. godine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EA01E6" w:rsidP="00EA01E6" w:rsidR="00CD0FA6">
      <w:pPr>
        <w:ind w:firstLine="708"/>
        <w:jc w:val="both"/>
      </w:pPr>
      <w:r>
        <w:t>Skupština vjerovnika određena za dan 23. lipnja 2017. godine se odgađa, a slijedeća će biti određena naknadno pisanim putem</w:t>
      </w:r>
      <w:r w:rsidR="00CD0FA6">
        <w:t xml:space="preserve">, o čemu će vjerovnici biti obaviješteni putem mrežne stranice e-oglasna ploča Trgovačkog suda u Splitu. </w:t>
      </w:r>
    </w:p>
    <w:p w:rsidRDefault="00955F32" w:rsidP="00CD0FA6" w:rsidR="00955F32"/>
    <w:p w:rsidRDefault="00C12105" w:rsidP="00955F32" w:rsidR="00C12105" w:rsidRPr="001536D6">
      <w:pPr>
        <w:jc w:val="center"/>
      </w:pPr>
      <w:r w:rsidRPr="001536D6">
        <w:t xml:space="preserve">U Splitu, </w:t>
      </w:r>
      <w:r w:rsidR="00EA01E6">
        <w:t>02</w:t>
      </w:r>
      <w:r w:rsidR="00CD0FA6">
        <w:t>. lipnja</w:t>
      </w:r>
      <w:r w:rsidR="00DC387B">
        <w:t xml:space="preserve"> 2017</w:t>
      </w:r>
      <w:r w:rsidR="00955F32">
        <w:t>. godine</w:t>
      </w: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021299">
        <w:rPr>
          <w:bCs/>
        </w:rPr>
        <w:tab/>
      </w:r>
      <w:r w:rsidR="00021299">
        <w:rPr>
          <w:bCs/>
        </w:rPr>
        <w:tab/>
        <w:t>SUDAC</w:t>
      </w:r>
    </w:p>
    <w:p w:rsidRDefault="00021299" w:rsidP="005F0D18" w:rsidR="00021299">
      <w:pPr>
        <w:ind w:left="6372"/>
        <w:jc w:val="center"/>
        <w:rPr>
          <w:bCs/>
        </w:rPr>
      </w:pPr>
    </w:p>
    <w:p w:rsidRDefault="00021299" w:rsidP="005F0D18" w:rsidR="00021299" w:rsidRPr="001536D6">
      <w:pPr>
        <w:ind w:left="6372"/>
        <w:jc w:val="center"/>
        <w:rPr>
          <w:bCs/>
        </w:rPr>
      </w:pPr>
    </w:p>
    <w:p w:rsidRDefault="00021299" w:rsidP="00E74386" w:rsidR="00E74386" w:rsidRPr="001536D6">
      <w:pPr>
        <w:jc w:val="right"/>
      </w:pPr>
      <w:r>
        <w:rPr>
          <w:bCs/>
        </w:rPr>
        <w:t>Katarina Mikulić</w:t>
      </w:r>
    </w:p>
    <w:p w:rsidRDefault="00C12105" w:rsidP="00C12105" w:rsidR="00C12105" w:rsidRPr="001536D6">
      <w:pPr>
        <w:jc w:val="both"/>
        <w:rPr>
          <w:bCs/>
        </w:rPr>
      </w:pPr>
    </w:p>
    <w:p w:rsidRDefault="00622E57" w:rsidP="00C12105" w:rsidR="00622E57" w:rsidRPr="001536D6">
      <w:pPr>
        <w:jc w:val="both"/>
        <w:rPr>
          <w:bCs/>
        </w:rPr>
      </w:pPr>
    </w:p>
    <w:p w:rsidRDefault="00C12105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>
        <w:t>.</w:t>
      </w:r>
    </w:p>
    <w:p w:rsidRDefault="00C12105" w:rsidP="00C12105" w:rsidR="00C12105" w:rsidRPr="001536D6"/>
    <w:p w:rsidRDefault="003203D7" w:rsidP="003203D7" w:rsidR="003203D7">
      <w:pPr>
        <w:jc w:val="both"/>
        <w:rPr>
          <w:rFonts w:eastAsia="Calibri"/>
          <w:lang w:eastAsia="en-US"/>
        </w:rPr>
      </w:pPr>
    </w:p>
    <w:p w:rsidRDefault="003203D7" w:rsidP="003203D7" w:rsidR="003203D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DNA:</w:t>
      </w:r>
    </w:p>
    <w:p w:rsidRDefault="00DA590C" w:rsidP="003203D7" w:rsidR="003203D7">
      <w:pPr>
        <w:pStyle w:val="Odlomakpopisa"/>
        <w:numPr>
          <w:ilvl w:val="0"/>
          <w:numId w:val="7"/>
        </w:numPr>
        <w:jc w:val="both"/>
      </w:pPr>
      <w:r>
        <w:t>stečajn</w:t>
      </w:r>
      <w:r w:rsidR="00EA01E6">
        <w:t>om</w:t>
      </w:r>
      <w:r>
        <w:t xml:space="preserve"> upravitelj</w:t>
      </w:r>
      <w:r w:rsidR="00EA01E6">
        <w:t>u</w:t>
      </w:r>
    </w:p>
    <w:p w:rsidRDefault="00117521" w:rsidP="003203D7" w:rsidR="00117521">
      <w:pPr>
        <w:pStyle w:val="Odlomakpopisa"/>
        <w:numPr>
          <w:ilvl w:val="0"/>
          <w:numId w:val="7"/>
        </w:numPr>
        <w:jc w:val="both"/>
      </w:pPr>
      <w:r>
        <w:t xml:space="preserve">e-oglasna ploča suda </w:t>
      </w:r>
    </w:p>
    <w:p w:rsidRDefault="003203D7" w:rsidP="003203D7" w:rsidR="003203D7">
      <w:pPr>
        <w:pStyle w:val="Odlomakpopisa"/>
        <w:numPr>
          <w:ilvl w:val="0"/>
          <w:numId w:val="7"/>
        </w:numPr>
        <w:jc w:val="both"/>
      </w:pPr>
      <w:r>
        <w:t>u spis</w:t>
      </w:r>
    </w:p>
    <w:p w:rsidRDefault="003203D7" w:rsidP="003203D7" w:rsidR="003203D7" w:rsidRPr="00C40B81">
      <w:pPr>
        <w:rPr>
          <w:b/>
          <w:bCs/>
          <w:color w:val="C00000"/>
        </w:rPr>
      </w:pPr>
    </w:p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44E" w:rsidR="00D0344E">
      <w:r>
        <w:separator/>
      </w:r>
    </w:p>
  </w:endnote>
  <w:endnote w:id="0" w:type="continuationSeparator">
    <w:p w:rsidRDefault="00D0344E" w:rsidR="00D034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44E" w:rsidR="00D0344E">
      <w:r>
        <w:separator/>
      </w:r>
    </w:p>
  </w:footnote>
  <w:footnote w:id="0" w:type="continuationSeparator">
    <w:p w:rsidRDefault="00D0344E" w:rsidR="00D034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299" w:rsidP="00E74386" w:rsidR="00E74386" w:rsidRPr="00A83EBE">
    <w:pPr>
      <w:pStyle w:val="Zaglavlje"/>
      <w:jc w:val="right"/>
    </w:pPr>
    <w:r>
      <w:t>4.</w:t>
    </w:r>
    <w:r w:rsidR="00955F32">
      <w:t>St</w:t>
    </w:r>
    <w:r w:rsidR="00187406">
      <w:t>-</w:t>
    </w:r>
    <w:r w:rsidR="00EA01E6">
      <w:t>15/2015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21299"/>
    <w:rsid w:val="00036E7B"/>
    <w:rsid w:val="00040D56"/>
    <w:rsid w:val="00042910"/>
    <w:rsid w:val="000D3459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A69A5"/>
    <w:rsid w:val="001E65C2"/>
    <w:rsid w:val="00286EF8"/>
    <w:rsid w:val="002A47D9"/>
    <w:rsid w:val="002B2CE3"/>
    <w:rsid w:val="002C2422"/>
    <w:rsid w:val="002D24BA"/>
    <w:rsid w:val="002F4DA4"/>
    <w:rsid w:val="002F74CC"/>
    <w:rsid w:val="003203D7"/>
    <w:rsid w:val="00341686"/>
    <w:rsid w:val="0035772B"/>
    <w:rsid w:val="00363BF4"/>
    <w:rsid w:val="00387D0A"/>
    <w:rsid w:val="003E598E"/>
    <w:rsid w:val="00466597"/>
    <w:rsid w:val="00466DD1"/>
    <w:rsid w:val="00467DB9"/>
    <w:rsid w:val="00496761"/>
    <w:rsid w:val="004A019C"/>
    <w:rsid w:val="004A7A8D"/>
    <w:rsid w:val="004D4E07"/>
    <w:rsid w:val="004E6A3C"/>
    <w:rsid w:val="004F4308"/>
    <w:rsid w:val="00557055"/>
    <w:rsid w:val="00580C41"/>
    <w:rsid w:val="00592E28"/>
    <w:rsid w:val="005A24F2"/>
    <w:rsid w:val="005F0D18"/>
    <w:rsid w:val="00602AB1"/>
    <w:rsid w:val="00622E57"/>
    <w:rsid w:val="00645D4E"/>
    <w:rsid w:val="00676393"/>
    <w:rsid w:val="00693D2B"/>
    <w:rsid w:val="006A733F"/>
    <w:rsid w:val="006B1C7C"/>
    <w:rsid w:val="006C3A59"/>
    <w:rsid w:val="006C489E"/>
    <w:rsid w:val="00707DDE"/>
    <w:rsid w:val="00726B5E"/>
    <w:rsid w:val="007308A0"/>
    <w:rsid w:val="00730D04"/>
    <w:rsid w:val="0076738F"/>
    <w:rsid w:val="007766FD"/>
    <w:rsid w:val="00792667"/>
    <w:rsid w:val="007A4EE9"/>
    <w:rsid w:val="007A5981"/>
    <w:rsid w:val="007B4AAD"/>
    <w:rsid w:val="007B6631"/>
    <w:rsid w:val="007D4413"/>
    <w:rsid w:val="007D6524"/>
    <w:rsid w:val="007D6B54"/>
    <w:rsid w:val="00811DC8"/>
    <w:rsid w:val="00831454"/>
    <w:rsid w:val="008457A6"/>
    <w:rsid w:val="008525AA"/>
    <w:rsid w:val="0088678F"/>
    <w:rsid w:val="00893DFA"/>
    <w:rsid w:val="0089595F"/>
    <w:rsid w:val="008A7A23"/>
    <w:rsid w:val="008B2DD7"/>
    <w:rsid w:val="00903A43"/>
    <w:rsid w:val="00955F32"/>
    <w:rsid w:val="0096437B"/>
    <w:rsid w:val="009B3D31"/>
    <w:rsid w:val="009B4A11"/>
    <w:rsid w:val="009B6B77"/>
    <w:rsid w:val="009C50E9"/>
    <w:rsid w:val="009F066F"/>
    <w:rsid w:val="00A27C6E"/>
    <w:rsid w:val="00A77160"/>
    <w:rsid w:val="00A81D5F"/>
    <w:rsid w:val="00A83EBE"/>
    <w:rsid w:val="00AC5624"/>
    <w:rsid w:val="00AC7BF1"/>
    <w:rsid w:val="00AC7EDC"/>
    <w:rsid w:val="00AD48A2"/>
    <w:rsid w:val="00AF3C39"/>
    <w:rsid w:val="00B50560"/>
    <w:rsid w:val="00B51BE4"/>
    <w:rsid w:val="00B727C6"/>
    <w:rsid w:val="00B74B06"/>
    <w:rsid w:val="00B74E8E"/>
    <w:rsid w:val="00B76076"/>
    <w:rsid w:val="00BA7E62"/>
    <w:rsid w:val="00BC0D76"/>
    <w:rsid w:val="00C04733"/>
    <w:rsid w:val="00C12105"/>
    <w:rsid w:val="00C25CFF"/>
    <w:rsid w:val="00C42D43"/>
    <w:rsid w:val="00C656DE"/>
    <w:rsid w:val="00C844B8"/>
    <w:rsid w:val="00CA3B82"/>
    <w:rsid w:val="00CA7C9A"/>
    <w:rsid w:val="00CB4AD1"/>
    <w:rsid w:val="00CD0FA6"/>
    <w:rsid w:val="00CF0F94"/>
    <w:rsid w:val="00D0344E"/>
    <w:rsid w:val="00D40C23"/>
    <w:rsid w:val="00D60771"/>
    <w:rsid w:val="00D63C5B"/>
    <w:rsid w:val="00DA590C"/>
    <w:rsid w:val="00DC387B"/>
    <w:rsid w:val="00DC4015"/>
    <w:rsid w:val="00E320AB"/>
    <w:rsid w:val="00E37760"/>
    <w:rsid w:val="00E513FE"/>
    <w:rsid w:val="00E74386"/>
    <w:rsid w:val="00E76F87"/>
    <w:rsid w:val="00E85570"/>
    <w:rsid w:val="00EA01E6"/>
    <w:rsid w:val="00F41932"/>
    <w:rsid w:val="00F46E76"/>
    <w:rsid w:val="00F67631"/>
    <w:rsid w:val="00F72C1C"/>
    <w:rsid w:val="00F90EB9"/>
    <w:rsid w:val="00FB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63B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3B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3B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3B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3B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63B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3B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3B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3B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3B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2015.</izvorni_sadrzaj>
    <derivirana_varijabla naziv="DomainObject.Predmet.DatumOsnivanja_1">17.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St-15/2015</izvorni_sadrzaj>
    <derivirana_varijabla naziv="DomainObject.Predmet.OznakaBroj_1">St-15/2015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POSEJDON SERVIS društvo s ograničenom odgovornošću za trgovinu, inženjering i servisiranje pneumatike i hidraulike u steča</izvorni_sadrzaj>
    <derivirana_varijabla naziv="DomainObject.Predmet.ProtustrankaFormated_1">  POSEJDON SERVIS društvo s ograničenom odgovornošću za trgovinu, inženjering i servisiranje pneumatike i hidraulike u steča</derivirana_varijabla>
  </DomainObject.Predmet.ProtustrankaFormated>
  <DomainObject.Predmet.ProtustrankaFormatedOIB>
    <izvorni_sadrzaj>  POSEJDON SERVIS društvo s ograničenom odgovornošću za trgovinu, inženjering i servisiranje pneumatike i hidraulike u steča, OIB 51475534689</izvorni_sadrzaj>
    <derivirana_varijabla naziv="DomainObject.Predmet.ProtustrankaFormatedOIB_1">  POSEJDON SERVIS društvo s ograničenom odgovornošću za trgovinu, inženjering i servisiranje pneumatike i hidraulike u steča, OIB 51475534689</derivirana_varijabla>
  </DomainObject.Predmet.ProtustrankaFormatedOIB>
  <DomainObject.Predmet.ProtustrankaFormatedWithAdress>
    <izvorni_sadrzaj> POSEJDON SERVIS društvo s ograničenom odgovornošću za trgovinu, inženjering i servisiranje pneumatike i hidraulike u steča, Hercegovačka ulica 48, 21000 Split</izvorni_sadrzaj>
    <derivirana_varijabla naziv="DomainObject.Predmet.ProtustrankaFormatedWithAdress_1"> POSEJDON SERVIS društvo s ograničenom odgovornošću za trgovinu, inženjering i servisiranje pneumatike i hidraulike u steča, Hercegovačka ulica 48, 21000 Split</derivirana_varijabla>
  </DomainObject.Predmet.ProtustrankaFormatedWithAdress>
  <DomainObject.Predmet.ProtustrankaFormatedWithAdressOIB>
    <izvorni_sadrzaj> POSEJDON SERVIS društvo s ograničenom odgovornošću za trgovinu, inženjering i servisiranje pneumatike i hidraulike u steča, OIB 51475534689, Hercegovačka ulica 48, 21000 Split</izvorni_sadrzaj>
    <derivirana_varijabla naziv="DomainObject.Predmet.ProtustrankaFormatedWithAdressOIB_1"> POSEJDON SERVIS društvo s ograničenom odgovornošću za trgovinu, inženjering i servisiranje pneumatike i hidraulike u steča, OIB 51475534689, Hercegovačka ulica 48, 21000 Split</derivirana_varijabla>
  </DomainObject.Predmet.ProtustrankaFormatedWithAdressOIB>
  <DomainObject.Predmet.ProtustrankaWithAdress>
    <izvorni_sadrzaj>POSEJDON SERVIS društvo s ograničenom odgovornošću za trgovinu, inženjering i servisiranje pneumatike i hidraulike u steča Hercegovačka ulica 48, 21000 Split</izvorni_sadrzaj>
    <derivirana_varijabla naziv="DomainObject.Predmet.ProtustrankaWithAdress_1">POSEJDON SERVIS društvo s ograničenom odgovornošću za trgovinu, inženjering i servisiranje pneumatike i hidraulike u steča Hercegovačka ulica 48, 21000 Split</derivirana_varijabla>
  </DomainObject.Predmet.ProtustrankaWithAdress>
  <DomainObject.Predmet.ProtustrankaWithAdressOIB>
    <izvorni_sadrzaj>POSEJDON SERVIS društvo s ograničenom odgovornošću za trgovinu, inženjering i servisiranje pneumatike i hidraulike u steča, OIB 51475534689, Hercegovačka ulica 48, 21000 Split</izvorni_sadrzaj>
    <derivirana_varijabla naziv="DomainObject.Predmet.ProtustrankaWithAdressOIB_1">POSEJDON SERVIS društvo s ograničenom odgovornošću za trgovinu, inženjering i servisiranje pneumatike i hidraulike u steča, OIB 51475534689, Hercegovačka ulica 48, 21000 Split</derivirana_varijabla>
  </DomainObject.Predmet.ProtustrankaWithAdressOIB>
  <DomainObject.Predmet.ProtustrankaNazivFormated>
    <izvorni_sadrzaj>POSEJDON SERVIS društvo s ograničenom odgovornošću za trgovinu, inženjering i servisiranje pneumatike i hidraulike u steča</izvorni_sadrzaj>
    <derivirana_varijabla naziv="DomainObject.Predmet.ProtustrankaNazivFormated_1">POSEJDON SERVIS društvo s ograničenom odgovornošću za trgovinu, inženjering i servisiranje pneumatike i hidraulike u steča</derivirana_varijabla>
  </DomainObject.Predmet.ProtustrankaNazivFormated>
  <DomainObject.Predmet.ProtustrankaNazivFormatedOIB>
    <izvorni_sadrzaj>POSEJDON SERVIS društvo s ograničenom odgovornošću za trgovinu, inženjering i servisiranje pneumatike i hidraulike u steča, OIB 51475534689</izvorni_sadrzaj>
    <derivirana_varijabla naziv="DomainObject.Predmet.ProtustrankaNazivFormatedOIB_1">POSEJDON SERVIS društvo s ograničenom odgovornošću za trgovinu, inženjering i servisiranje pneumatike i hidraulike u steča, OIB 51475534689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SPLIT; PRIVREDNA BANKA ZAGREB - DIONIČKO DRUŠTVO zastupanog po punomoćniku Zoran Puljiz; GRAD SPLIT; Financijska agencija; PRIVREDNA BANKA ZAGREB - DIONIČKO DRUŠTVO zastupanog po punomoćniku Zoran Puljiz; Hrvatski Telekom d.d.; BRODOGRAĐEVNA INDUSTRIJA SPLIT, dioničko društvo; BRODOSPLIT-ARMATURE društvo s ograničenom odgovornošću; STROJOPROMET-ZAGREB servis, trgovina i dorada robe, d.o.o.; Ministarstvo financija RH zastupanog po punomoćniku Županijsko državno odvjetništvo u Splitu</izvorni_sadrzaj>
    <derivirana_varijabla naziv="DomainObject.Predmet.StrankaFormated_1">  FINA SPLIT; PRIVREDNA BANKA ZAGREB - DIONIČKO DRUŠTVO zastupanog po punomoćniku Zoran Puljiz; GRAD SPLIT; Financijska agencija; PRIVREDNA BANKA ZAGREB - DIONIČKO DRUŠTVO zastupanog po punomoćniku Zoran Puljiz; Hrvatski Telekom d.d.; BRODOGRAĐEVNA INDUSTRIJA SPLIT, dioničko društvo; BRODOSPLIT-ARMATURE društvo s ograničenom odgovornošću; STROJOPROMET-ZAGREB servis, trgovina i dorada robe, d.o.o.; Ministarstvo financija RH zastupanog po punomoćniku Županijsko državno odvjetništvo u Splitu</derivirana_varijabla>
  </DomainObject.Predmet.StrankaFormated>
  <DomainObject.Predmet.StrankaFormatedOIB>
    <izvorni_sadrzaj>  FINA SPLIT, OIB 85821130368; PRIVREDNA BANKA ZAGREB - DIONIČKO DRUŠTVO, OIB 02535697732 zastupanog po punomoćniku Zoran Puljiz; GRAD SPLIT, OIB 78755598868; Financijska agencija, OIB 85821130368; PRIVREDNA BANKA ZAGREB - DIONIČKO DRUŠTVO, OIB 02535697732 zastupanog po punomoćniku Zoran Puljiz; Hrvatski Telekom d.d., OIB 81793146560; BRODOGRAĐEVNA INDUSTRIJA SPLIT, dioničko društvo, OIB 18556905592; BRODOSPLIT-ARMATURE društvo s ograničenom odgovornošću, OIB 95976522281; STROJOPROMET-ZAGREB servis, trgovina i dorada robe, d.o.o., OIB 97994010225; Ministarstvo financija RH, OIB 18683136487 zastupanog po punomoćniku Županijsko državno odvjetništvo u Splitu</izvorni_sadrzaj>
    <derivirana_varijabla naziv="DomainObject.Predmet.StrankaFormatedOIB_1">  FINA SPLIT, OIB 85821130368; PRIVREDNA BANKA ZAGREB - DIONIČKO DRUŠTVO, OIB 02535697732 zastupanog po punomoćniku Zoran Puljiz; GRAD SPLIT, OIB 78755598868; Financijska agencija, OIB 85821130368; PRIVREDNA BANKA ZAGREB - DIONIČKO DRUŠTVO, OIB 02535697732 zastupanog po punomoćniku Zoran Puljiz; Hrvatski Telekom d.d., OIB 81793146560; BRODOGRAĐEVNA INDUSTRIJA SPLIT, dioničko društvo, OIB 18556905592; BRODOSPLIT-ARMATURE društvo s ograničenom odgovornošću, OIB 95976522281; STROJOPROMET-ZAGREB servis, trgovina i dorada robe, d.o.o., OIB 97994010225; Ministarstvo financija RH, OIB 18683136487 zastupanog po punomoćniku Županijsko državno odvjetništvo u Splitu</derivirana_varijabla>
  </DomainObject.Predmet.StrankaFormatedOIB>
  <DomainObject.Predmet.StrankaFormatedWithAdress>
    <izvorni_sadrzaj> FINA SPLIT, Mažuranićevo šetalište 24 b, 21000 Split; PRIVREDNA BANKA ZAGREB - DIONIČKO DRUŠTVO, Radnička cesta 50, Zagreb zastupanog po punomoćniku Zoran Puljiz; GRAD SPLIT, Branimirova obala 17, 21000 Split; Financijska agencija, Ulica grada Vukovara 70, Zagreb; PRIVREDNA BANKA ZAGREB - DIONIČKO DRUŠTVO, Radnička cesta 50, Zagreb zastupanog po punomoćniku Zoran Puljiz; Hrvatski Telekom d.d., Roberta Frangeša Mihanovića 9, Zagreb; BRODOGRAĐEVNA INDUSTRIJA SPLIT, dioničko društvo, Put Supavla 21, 21000 Split; BRODOSPLIT-ARMATURE društvo s ograničenom odgovornošću, Put Supavla 21, 21000 Split; STROJOPROMET-ZAGREB servis, trgovina i dorada robe, d.o.o., Zagrebačka 6, 10292 Šenkovec; Ministarstvo financija RH, Katančićeva 5, 10000 Zagreb zastupanog po punomoćniku Županijsko državno odvjetništvo u Splitu</izvorni_sadrzaj>
    <derivirana_varijabla naziv="DomainObject.Predmet.StrankaFormatedWithAdress_1"> FINA SPLIT, Mažuranićevo šetalište 24 b, 21000 Split; PRIVREDNA BANKA ZAGREB - DIONIČKO DRUŠTVO, Radnička cesta 50, Zagreb zastupanog po punomoćniku Zoran Puljiz; GRAD SPLIT, Branimirova obala 17, 21000 Split; Financijska agencija, Ulica grada Vukovara 70, Zagreb; PRIVREDNA BANKA ZAGREB - DIONIČKO DRUŠTVO, Radnička cesta 50, Zagreb zastupanog po punomoćniku Zoran Puljiz; Hrvatski Telekom d.d., Roberta Frangeša Mihanovića 9, Zagreb; BRODOGRAĐEVNA INDUSTRIJA SPLIT, dioničko društvo, Put Supavla 21, 21000 Split; BRODOSPLIT-ARMATURE društvo s ograničenom odgovornošću, Put Supavla 21, 21000 Split; STROJOPROMET-ZAGREB servis, trgovina i dorada robe, d.o.o., Zagrebačka 6, 10292 Šenkovec;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 SPLIT, OIB 85821130368, Mažuranićevo šetalište 24 b, 21000 Split; PRIVREDNA BANKA ZAGREB - DIONIČKO DRUŠTVO, OIB 02535697732, Radnička cesta 50, Zagreb zastupanog po punomoćniku Zoran Puljiz; GRAD SPLIT, OIB 78755598868, Branimirova obala 17, 21000 Split; Financijska agencija, OIB 85821130368, Ulica grada Vukovara 70, Zagreb; PRIVREDNA BANKA ZAGREB - DIONIČKO DRUŠTVO, OIB 02535697732, Radnička cesta 50, Zagreb zastupanog po punomoćniku Zoran Puljiz; Hrvatski Telekom d.d., OIB 81793146560, Roberta Frangeša Mihanovića 9, Zagreb; BRODOGRAĐEVNA INDUSTRIJA SPLIT, dioničko društvo, OIB 18556905592, Put Supavla 21, 21000 Split; BRODOSPLIT-ARMATURE društvo s ograničenom odgovornošću, OIB 95976522281, Put Supavla 21, 21000 Split; STROJOPROMET-ZAGREB servis, trgovina i dorada robe, d.o.o., OIB 97994010225, Zagrebačka 6, 10292 Šenkovec; Ministarstvo financija RH, OIB 18683136487, Katančićeva 5, 10000 Zagreb zastupanog po punomoćniku Županijsko državno odvjetništvo u Splitu</izvorni_sadrzaj>
    <derivirana_varijabla naziv="DomainObject.Predmet.StrankaFormatedWithAdressOIB_1"> FINA SPLIT, OIB 85821130368, Mažuranićevo šetalište 24 b, 21000 Split; PRIVREDNA BANKA ZAGREB - DIONIČKO DRUŠTVO, OIB 02535697732, Radnička cesta 50, Zagreb zastupanog po punomoćniku Zoran Puljiz; GRAD SPLIT, OIB 78755598868, Branimirova obala 17, 21000 Split; Financijska agencija, OIB 85821130368, Ulica grada Vukovara 70, Zagreb; PRIVREDNA BANKA ZAGREB - DIONIČKO DRUŠTVO, OIB 02535697732, Radnička cesta 50, Zagreb zastupanog po punomoćniku Zoran Puljiz; Hrvatski Telekom d.d., OIB 81793146560, Roberta Frangeša Mihanovića 9, Zagreb; BRODOGRAĐEVNA INDUSTRIJA SPLIT, dioničko društvo, OIB 18556905592, Put Supavla 21, 21000 Split; BRODOSPLIT-ARMATURE društvo s ograničenom odgovornošću, OIB 95976522281, Put Supavla 21, 21000 Split; STROJOPROMET-ZAGREB servis, trgovina i dorada robe, d.o.o., OIB 97994010225, Zagrebačka 6, 10292 Šenkovec;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 SPLIT Mažuranićevo šetalište 24 b,21000 Split,PRIVREDNA BANKA ZAGREB - DIONIČKO DRUŠTVO Radnička cesta 50,Zagreb,GRAD SPLIT Branimirova obala 17,21000 Split,Financijska agencija Ulica grada Vukovara 70,Zagreb,PRIVREDNA BANKA ZAGREB - DIONIČKO DRUŠTVO Radnička cesta 50,Zagreb,Hrvatski Telekom d.d. Roberta Frangeša Mihanovića 9,Zagreb,BRODOGRAĐEVNA INDUSTRIJA SPLIT, dioničko društvo Put Supavla 21,21000 Split,BRODOSPLIT-ARMATURE društvo s ograničenom odgovornošću Put Supavla 21,21000 Split,STROJOPROMET-ZAGREB servis, trgovina i dorada robe, d.o.o. Zagrebačka 6,10292 Šenkovec,Ministarstvo financija RH Katančićeva 5,10000 Zagreb</izvorni_sadrzaj>
    <derivirana_varijabla naziv="DomainObject.Predmet.StrankaWithAdress_1">FINA SPLIT Mažuranićevo šetalište 24 b,21000 Split,PRIVREDNA BANKA ZAGREB - DIONIČKO DRUŠTVO Radnička cesta 50,Zagreb,GRAD SPLIT Branimirova obala 17,21000 Split,Financijska agencija Ulica grada Vukovara 70,Zagreb,PRIVREDNA BANKA ZAGREB - DIONIČKO DRUŠTVO Radnička cesta 50,Zagreb,Hrvatski Telekom d.d. Roberta Frangeša Mihanovića 9,Zagreb,BRODOGRAĐEVNA INDUSTRIJA SPLIT, dioničko društvo Put Supavla 21,21000 Split,BRODOSPLIT-ARMATURE društvo s ograničenom odgovornošću Put Supavla 21,21000 Split,STROJOPROMET-ZAGREB servis, trgovina i dorada robe, d.o.o. Zagrebačka 6,10292 Šenkovec,Ministarstvo financija RH Katančićeva 5,10000 Zagreb</derivirana_varijabla>
  </DomainObject.Predmet.StrankaWithAdress>
  <DomainObject.Predmet.StrankaWithAdressOIB>
    <izvorni_sadrzaj>FINA SPLIT, OIB 85821130368, Mažuranićevo šetalište 24 b,21000 Split,PRIVREDNA BANKA ZAGREB - DIONIČKO DRUŠTVO, OIB 02535697732, Radnička cesta 50,Zagreb,GRAD SPLIT, OIB 78755598868, Branimirova obala 17,21000 Split,Financijska agencija, OIB 85821130368, Ulica grada Vukovara 70,Zagreb,PRIVREDNA BANKA ZAGREB - DIONIČKO DRUŠTVO, OIB 02535697732, Radnička cesta 50,Zagreb,Hrvatski Telekom d.d., OIB 81793146560, Roberta Frangeša Mihanovića 9,Zagreb,BRODOGRAĐEVNA INDUSTRIJA SPLIT, dioničko društvo, OIB 18556905592, Put Supavla 21,21000 Split,BRODOSPLIT-ARMATURE društvo s ograničenom odgovornošću, OIB 95976522281, Put Supavla 21,21000 Split,STROJOPROMET-ZAGREB servis, trgovina i dorada robe, d.o.o., OIB 97994010225, Zagrebačka 6,10292 Šenkovec,Ministarstvo financija RH, OIB 18683136487, Katančićeva 5,10000 Zagreb</izvorni_sadrzaj>
    <derivirana_varijabla naziv="DomainObject.Predmet.StrankaWithAdressOIB_1">FINA SPLIT, OIB 85821130368, Mažuranićevo šetalište 24 b,21000 Split,PRIVREDNA BANKA ZAGREB - DIONIČKO DRUŠTVO, OIB 02535697732, Radnička cesta 50,Zagreb,GRAD SPLIT, OIB 78755598868, Branimirova obala 17,21000 Split,Financijska agencija, OIB 85821130368, Ulica grada Vukovara 70,Zagreb,PRIVREDNA BANKA ZAGREB - DIONIČKO DRUŠTVO, OIB 02535697732, Radnička cesta 50,Zagreb,Hrvatski Telekom d.d., OIB 81793146560, Roberta Frangeša Mihanovića 9,Zagreb,BRODOGRAĐEVNA INDUSTRIJA SPLIT, dioničko društvo, OIB 18556905592, Put Supavla 21,21000 Split,BRODOSPLIT-ARMATURE društvo s ograničenom odgovornošću, OIB 95976522281, Put Supavla 21,21000 Split,STROJOPROMET-ZAGREB servis, trgovina i dorada robe, d.o.o., OIB 97994010225, Zagrebačka 6,10292 Šenkovec,Ministarstvo financija RH, OIB 18683136487, Katančićeva 5,10000 Zagreb</derivirana_varijabla>
  </DomainObject.Predmet.StrankaWithAdressOIB>
  <DomainObject.Predmet.StrankaNazivFormated>
    <izvorni_sadrzaj>FINA SPLIT,PRIVREDNA BANKA ZAGREB - DIONIČKO DRUŠTVO,GRAD SPLIT,Financijska agencija,PRIVREDNA BANKA ZAGREB - DIONIČKO DRUŠTVO,Hrvatski Telekom d.d.,BRODOGRAĐEVNA INDUSTRIJA SPLIT, dioničko društvo,BRODOSPLIT-ARMATURE društvo s ograničenom odgovornošću,STROJOPROMET-ZAGREB servis, trgovina i dorada robe, d.o.o.,Ministarstvo financija RH</izvorni_sadrzaj>
    <derivirana_varijabla naziv="DomainObject.Predmet.StrankaNazivFormated_1">FINA SPLIT,PRIVREDNA BANKA ZAGREB - DIONIČKO DRUŠTVO,GRAD SPLIT,Financijska agencija,PRIVREDNA BANKA ZAGREB - DIONIČKO DRUŠTVO,Hrvatski Telekom d.d.,BRODOGRAĐEVNA INDUSTRIJA SPLIT, dioničko društvo,BRODOSPLIT-ARMATURE društvo s ograničenom odgovornošću,STROJOPROMET-ZAGREB servis, trgovina i dorada robe, d.o.o.,Ministarstvo financija RH</derivirana_varijabla>
  </DomainObject.Predmet.StrankaNazivFormated>
  <DomainObject.Predmet.StrankaNazivFormatedOIB>
    <izvorni_sadrzaj>FINA SPLIT, OIB 85821130368,PRIVREDNA BANKA ZAGREB - DIONIČKO DRUŠTVO, OIB 02535697732,GRAD SPLIT, OIB 78755598868,Financijska agencija, OIB 85821130368,PRIVREDNA BANKA ZAGREB - DIONIČKO DRUŠTVO, OIB 02535697732,Hrvatski Telekom d.d., OIB 81793146560,BRODOGRAĐEVNA INDUSTRIJA SPLIT, dioničko društvo, OIB 18556905592,BRODOSPLIT-ARMATURE društvo s ograničenom odgovornošću, OIB 95976522281,STROJOPROMET-ZAGREB servis, trgovina i dorada robe, d.o.o., OIB 97994010225,Ministarstvo financija RH, OIB 18683136487</izvorni_sadrzaj>
    <derivirana_varijabla naziv="DomainObject.Predmet.StrankaNazivFormatedOIB_1">FINA SPLIT, OIB 85821130368,PRIVREDNA BANKA ZAGREB - DIONIČKO DRUŠTVO, OIB 02535697732,GRAD SPLIT, OIB 78755598868,Financijska agencija, OIB 85821130368,PRIVREDNA BANKA ZAGREB - DIONIČKO DRUŠTVO, OIB 02535697732,Hrvatski Telekom d.d., OIB 81793146560,BRODOGRAĐEVNA INDUSTRIJA SPLIT, dioničko društvo, OIB 18556905592,BRODOSPLIT-ARMATURE društvo s ograničenom odgovornošću, OIB 95976522281,STROJOPROMET-ZAGREB servis, trgovina i dorada robe, d.o.o., OIB 97994010225,Ministarstvo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  <item>PRIVREDNA BANKA ZAGREB - DIONIČKO DRUŠTVO zastupanog po punomoćniku Zoran Puljiz</item>
      <item>GRAD SPLIT</item>
      <item>Financijska agencija</item>
      <item>PRIVREDNA BANKA ZAGREB - DIONIČKO DRUŠTVO zastupanog po punomoćniku Zoran Puljiz</item>
      <item>Hrvatski Telekom d.d.</item>
      <item>BRODOGRAĐEVNA INDUSTRIJA SPLIT, dioničko društvo</item>
      <item>BRODOSPLIT-ARMATURE društvo s ograničenom odgovornošću</item>
      <item>STROJOPROMET-ZAGREB servis, trgovina i dorada robe, d.o.o.</item>
      <item>Ministarstvo financija RH zastupanog po punomoćniku Županijsko državno odvjetništvo u Splitu</item>
    </izvorni_sadrzaj>
    <derivirana_varijabla naziv="DomainObject.Predmet.StrankaListFormated_1">
      <item>FINA SPLIT</item>
      <item>PRIVREDNA BANKA ZAGREB - DIONIČKO DRUŠTVO zastupanog po punomoćniku Zoran Puljiz</item>
      <item>GRAD SPLIT</item>
      <item>Financijska agencija</item>
      <item>PRIVREDNA BANKA ZAGREB - DIONIČKO DRUŠTVO zastupanog po punomoćniku Zoran Puljiz</item>
      <item>Hrvatski Telekom d.d.</item>
      <item>BRODOGRAĐEVNA INDUSTRIJA SPLIT, dioničko društvo</item>
      <item>BRODOSPLIT-ARMATURE društvo s ograničenom odgovornošću</item>
      <item>STROJOPROMET-ZAGREB servis, trgovina i dorada robe, d.o.o.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 SPLIT, OIB 85821130368</item>
      <item>PRIVREDNA BANKA ZAGREB - DIONIČKO DRUŠTVO, OIB 02535697732 zastupanog po punomoćniku Zoran Puljiz</item>
      <item>GRAD SPLIT, OIB 78755598868</item>
      <item>Financijska agencija, OIB 85821130368</item>
      <item>PRIVREDNA BANKA ZAGREB - DIONIČKO DRUŠTVO, OIB 02535697732 zastupanog po punomoćniku Zoran Puljiz</item>
      <item>Hrvatski Telekom d.d., OIB 81793146560</item>
      <item>BRODOGRAĐEVNA INDUSTRIJA SPLIT, dioničko društvo, OIB 18556905592</item>
      <item>BRODOSPLIT-ARMATURE društvo s ograničenom odgovornošću, OIB 95976522281</item>
      <item>STROJOPROMET-ZAGREB servis, trgovina i dorada robe, d.o.o., OIB 97994010225</item>
      <item>Ministarstvo financija RH, OIB 18683136487 zastupanog po punomoćniku Županijsko državno odvjetništvo u Splitu</item>
    </izvorni_sadrzaj>
    <derivirana_varijabla naziv="DomainObject.Predmet.StrankaListFormatedOIB_1">
      <item>FINA SPLIT, OIB 85821130368</item>
      <item>PRIVREDNA BANKA ZAGREB - DIONIČKO DRUŠTVO, OIB 02535697732 zastupanog po punomoćniku Zoran Puljiz</item>
      <item>GRAD SPLIT, OIB 78755598868</item>
      <item>Financijska agencija, OIB 85821130368</item>
      <item>PRIVREDNA BANKA ZAGREB - DIONIČKO DRUŠTVO, OIB 02535697732 zastupanog po punomoćniku Zoran Puljiz</item>
      <item>Hrvatski Telekom d.d., OIB 81793146560</item>
      <item>BRODOGRAĐEVNA INDUSTRIJA SPLIT, dioničko društvo, OIB 18556905592</item>
      <item>BRODOSPLIT-ARMATURE društvo s ograničenom odgovornošću, OIB 95976522281</item>
      <item>STROJOPROMET-ZAGREB servis, trgovina i dorada robe, d.o.o., OIB 97994010225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 SPLIT, Mažuranićevo šetalište 24 b, 21000 Split</item>
      <item>PRIVREDNA BANKA ZAGREB - DIONIČKO DRUŠTVO, Radnička cesta 50, Zagreb zastupanog po punomoćniku Zoran Puljiz</item>
      <item>GRAD SPLIT, Branimirova obala 17, 21000 Split</item>
      <item>Financijska agencija, Ulica grada Vukovara 70, Zagreb</item>
      <item>PRIVREDNA BANKA ZAGREB - DIONIČKO DRUŠTVO, Radnička cesta 50, Zagreb zastupanog po punomoćniku Zoran Puljiz</item>
      <item>Hrvatski Telekom d.d., Roberta Frangeša Mihanovića 9, Zagreb</item>
      <item>BRODOGRAĐEVNA INDUSTRIJA SPLIT, dioničko društvo, Put Supavla 21, 21000 Split</item>
      <item>BRODOSPLIT-ARMATURE društvo s ograničenom odgovornošću, Put Supavla 21, 21000 Split</item>
      <item>STROJOPROMET-ZAGREB servis, trgovina i dorada robe, d.o.o., Zagrebačka 6, 10292 Šenkovec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 SPLIT, Mažuranićevo šetalište 24 b, 21000 Split</item>
      <item>PRIVREDNA BANKA ZAGREB - DIONIČKO DRUŠTVO, Radnička cesta 50, Zagreb zastupanog po punomoćniku Zoran Puljiz</item>
      <item>GRAD SPLIT, Branimirova obala 17, 21000 Split</item>
      <item>Financijska agencija, Ulica grada Vukovara 70, Zagreb</item>
      <item>PRIVREDNA BANKA ZAGREB - DIONIČKO DRUŠTVO, Radnička cesta 50, Zagreb zastupanog po punomoćniku Zoran Puljiz</item>
      <item>Hrvatski Telekom d.d., Roberta Frangeša Mihanovića 9, Zagreb</item>
      <item>BRODOGRAĐEVNA INDUSTRIJA SPLIT, dioničko društvo, Put Supavla 21, 21000 Split</item>
      <item>BRODOSPLIT-ARMATURE društvo s ograničenom odgovornošću, Put Supavla 21, 21000 Split</item>
      <item>STROJOPROMET-ZAGREB servis, trgovina i dorada robe, d.o.o., Zagrebačka 6, 10292 Šenkovec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 SPLIT, OIB 85821130368, Mažuranićevo šetalište 24 b, 21000 Split</item>
      <item>PRIVREDNA BANKA ZAGREB - DIONIČKO DRUŠTVO, OIB 02535697732, Radnička cesta 50, Zagreb zastupanog po punomoćniku Zoran Puljiz</item>
      <item>GRAD SPLIT, OIB 78755598868, Branimirova obala 17, 21000 Split</item>
      <item>Financijska agencija, OIB 85821130368, Ulica grada Vukovara 70, Zagreb</item>
      <item>PRIVREDNA BANKA ZAGREB - DIONIČKO DRUŠTVO, OIB 02535697732, Radnička cesta 50, Zagreb zastupanog po punomoćniku Zoran Puljiz</item>
      <item>Hrvatski Telekom d.d., OIB 81793146560, Roberta Frangeša Mihanovića 9, Zagreb</item>
      <item>BRODOGRAĐEVNA INDUSTRIJA SPLIT, dioničko društvo, OIB 18556905592, Put Supavla 21, 21000 Split</item>
      <item>BRODOSPLIT-ARMATURE društvo s ograničenom odgovornošću, OIB 95976522281, Put Supavla 21, 21000 Split</item>
      <item>STROJOPROMET-ZAGREB servis, trgovina i dorada robe, d.o.o., OIB 97994010225, Zagrebačka 6, 10292 Šenkovec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 SPLIT, OIB 85821130368, Mažuranićevo šetalište 24 b, 21000 Split</item>
      <item>PRIVREDNA BANKA ZAGREB - DIONIČKO DRUŠTVO, OIB 02535697732, Radnička cesta 50, Zagreb zastupanog po punomoćniku Zoran Puljiz</item>
      <item>GRAD SPLIT, OIB 78755598868, Branimirova obala 17, 21000 Split</item>
      <item>Financijska agencija, OIB 85821130368, Ulica grada Vukovara 70, Zagreb</item>
      <item>PRIVREDNA BANKA ZAGREB - DIONIČKO DRUŠTVO, OIB 02535697732, Radnička cesta 50, Zagreb zastupanog po punomoćniku Zoran Puljiz</item>
      <item>Hrvatski Telekom d.d., OIB 81793146560, Roberta Frangeša Mihanovića 9, Zagreb</item>
      <item>BRODOGRAĐEVNA INDUSTRIJA SPLIT, dioničko društvo, OIB 18556905592, Put Supavla 21, 21000 Split</item>
      <item>BRODOSPLIT-ARMATURE društvo s ograničenom odgovornošću, OIB 95976522281, Put Supavla 21, 21000 Split</item>
      <item>STROJOPROMET-ZAGREB servis, trgovina i dorada robe, d.o.o., OIB 97994010225, Zagrebačka 6, 10292 Šenkovec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 SPLIT</item>
      <item>PRIVREDNA BANKA ZAGREB - DIONIČKO DRUŠTVO</item>
      <item>GRAD SPLIT</item>
      <item>Financijska agencija</item>
      <item>PRIVREDNA BANKA ZAGREB - DIONIČKO DRUŠTVO</item>
      <item>Hrvatski Telekom d.d.</item>
      <item>BRODOGRAĐEVNA INDUSTRIJA SPLIT, dioničko društvo</item>
      <item>BRODOSPLIT-ARMATURE društvo s ograničenom odgovornošću</item>
      <item>STROJOPROMET-ZAGREB servis, trgovina i dorada robe, d.o.o.</item>
      <item>Ministarstvo financija RH</item>
    </izvorni_sadrzaj>
    <derivirana_varijabla naziv="DomainObject.Predmet.StrankaListNazivFormated_1">
      <item>FINA SPLIT</item>
      <item>PRIVREDNA BANKA ZAGREB - DIONIČKO DRUŠTVO</item>
      <item>GRAD SPLIT</item>
      <item>Financijska agencija</item>
      <item>PRIVREDNA BANKA ZAGREB - DIONIČKO DRUŠTVO</item>
      <item>Hrvatski Telekom d.d.</item>
      <item>BRODOGRAĐEVNA INDUSTRIJA SPLIT, dioničko društvo</item>
      <item>BRODOSPLIT-ARMATURE društvo s ograničenom odgovornošću</item>
      <item>STROJOPROMET-ZAGREB servis, trgovina i dorada robe, d.o.o.</item>
      <item>Ministarstvo financija RH</item>
    </derivirana_varijabla>
  </DomainObject.Predmet.StrankaListNazivFormated>
  <DomainObject.Predmet.StrankaListNazivFormatedOIB>
    <izvorni_sadrzaj>
      <item>FINA SPLIT, OIB 85821130368</item>
      <item>PRIVREDNA BANKA ZAGREB - DIONIČKO DRUŠTVO, OIB 02535697732</item>
      <item>GRAD SPLIT, OIB 78755598868</item>
      <item>Financijska agencija, OIB 85821130368</item>
      <item>PRIVREDNA BANKA ZAGREB - DIONIČKO DRUŠTVO, OIB 02535697732</item>
      <item>Hrvatski Telekom d.d., OIB 81793146560</item>
      <item>BRODOGRAĐEVNA INDUSTRIJA SPLIT, dioničko društvo, OIB 18556905592</item>
      <item>BRODOSPLIT-ARMATURE društvo s ograničenom odgovornošću, OIB 95976522281</item>
      <item>STROJOPROMET-ZAGREB servis, trgovina i dorada robe, d.o.o., OIB 97994010225</item>
      <item>Ministarstvo financija RH, OIB 18683136487</item>
    </izvorni_sadrzaj>
    <derivirana_varijabla naziv="DomainObject.Predmet.StrankaListNazivFormatedOIB_1">
      <item>FINA SPLIT, OIB 85821130368</item>
      <item>PRIVREDNA BANKA ZAGREB - DIONIČKO DRUŠTVO, OIB 02535697732</item>
      <item>GRAD SPLIT, OIB 78755598868</item>
      <item>Financijska agencija, OIB 85821130368</item>
      <item>PRIVREDNA BANKA ZAGREB - DIONIČKO DRUŠTVO, OIB 02535697732</item>
      <item>Hrvatski Telekom d.d., OIB 81793146560</item>
      <item>BRODOGRAĐEVNA INDUSTRIJA SPLIT, dioničko društvo, OIB 18556905592</item>
      <item>BRODOSPLIT-ARMATURE društvo s ograničenom odgovornošću, OIB 95976522281</item>
      <item>STROJOPROMET-ZAGREB servis, trgovina i dorada robe, d.o.o., OIB 97994010225</item>
      <item>Ministarstvo financija RH, OIB 18683136487</item>
    </derivirana_varijabla>
  </DomainObject.Predmet.StrankaListNazivFormatedOIB>
  <DomainObject.Predmet.ProtuStrankaListFormated>
    <izvorni_sadrzaj>
      <item>POSEJDON SERVIS društvo s ograničenom odgovornošću za trgovinu, inženjering i servisiranje pneumatike i hidraulike u steča</item>
    </izvorni_sadrzaj>
    <derivirana_varijabla naziv="DomainObject.Predmet.ProtuStrankaListFormated_1">
      <item>POSEJDON SERVIS društvo s ograničenom odgovornošću za trgovinu, inženjering i servisiranje pneumatike i hidraulike u steča</item>
    </derivirana_varijabla>
  </DomainObject.Predmet.ProtuStrankaListFormated>
  <DomainObject.Predmet.ProtuStrankaListFormatedOIB>
    <izvorni_sadrzaj>
      <item>POSEJDON SERVIS društvo s ograničenom odgovornošću za trgovinu, inženjering i servisiranje pneumatike i hidraulike u steča, OIB 51475534689</item>
    </izvorni_sadrzaj>
    <derivirana_varijabla naziv="DomainObject.Predmet.ProtuStrankaListFormatedOIB_1">
      <item>POSEJDON SERVIS društvo s ograničenom odgovornošću za trgovinu, inženjering i servisiranje pneumatike i hidraulike u steča, OIB 51475534689</item>
    </derivirana_varijabla>
  </DomainObject.Predmet.ProtuStrankaListFormatedOIB>
  <DomainObject.Predmet.ProtuStrankaListFormatedWithAdress>
    <izvorni_sadrzaj>
      <item>POSEJDON SERVIS društvo s ograničenom odgovornošću za trgovinu, inženjering i servisiranje pneumatike i hidraulike u steča, Hercegovačka ulica 48, 21000 Split</item>
    </izvorni_sadrzaj>
    <derivirana_varijabla naziv="DomainObject.Predmet.ProtuStrankaListFormatedWithAdress_1">
      <item>POSEJDON SERVIS društvo s ograničenom odgovornošću za trgovinu, inženjering i servisiranje pneumatike i hidraulike u steča, Hercegovačka ulica 48, 21000 Split</item>
    </derivirana_varijabla>
  </DomainObject.Predmet.ProtuStrankaListFormatedWithAdress>
  <DomainObject.Predmet.ProtuStrankaListFormatedWithAdressOIB>
    <izvorni_sadrzaj>
      <item>POSEJDON SERVIS društvo s ograničenom odgovornošću za trgovinu, inženjering i servisiranje pneumatike i hidraulike u steča, OIB 51475534689, Hercegovačka ulica 48, 21000 Split</item>
    </izvorni_sadrzaj>
    <derivirana_varijabla naziv="DomainObject.Predmet.ProtuStrankaListFormatedWithAdressOIB_1">
      <item>POSEJDON SERVIS društvo s ograničenom odgovornošću za trgovinu, inženjering i servisiranje pneumatike i hidraulike u steča, OIB 51475534689, Hercegovačka ulica 48, 21000 Split</item>
    </derivirana_varijabla>
  </DomainObject.Predmet.ProtuStrankaListFormatedWithAdressOIB>
  <DomainObject.Predmet.ProtuStrankaListNazivFormated>
    <izvorni_sadrzaj>
      <item>POSEJDON SERVIS društvo s ograničenom odgovornošću za trgovinu, inženjering i servisiranje pneumatike i hidraulike u steča</item>
    </izvorni_sadrzaj>
    <derivirana_varijabla naziv="DomainObject.Predmet.ProtuStrankaListNazivFormated_1">
      <item>POSEJDON SERVIS društvo s ograničenom odgovornošću za trgovinu, inženjering i servisiranje pneumatike i hidraulike u steča</item>
    </derivirana_varijabla>
  </DomainObject.Predmet.ProtuStrankaListNazivFormated>
  <DomainObject.Predmet.ProtuStrankaListNazivFormatedOIB>
    <izvorni_sadrzaj>
      <item>POSEJDON SERVIS društvo s ograničenom odgovornošću za trgovinu, inženjering i servisiranje pneumatike i hidraulike u steča, OIB 51475534689</item>
    </izvorni_sadrzaj>
    <derivirana_varijabla naziv="DomainObject.Predmet.ProtuStrankaListNazivFormatedOIB_1">
      <item>POSEJDON SERVIS društvo s ograničenom odgovornošću za trgovinu, inženjering i servisiranje pneumatike i hidraulike u steča, OIB 51475534689</item>
    </derivirana_varijabla>
  </DomainObject.Predmet.ProtuStrankaListNazivFormatedOIB>
  <DomainObject.Predmet.OstaliListFormated>
    <izvorni_sadrzaj>
      <item>Marko Stazić</item>
      <item>Ivo Bučan</item>
      <item>Zoran Puljiz punomoćnik sudionika u postupku PRIVREDNA BANKA ZAGREB - DIONIČKO DRUŠTVO</item>
      <item>Zoran Puljiz punomoćnik sudionika u postupku PRIVREDNA BANKA ZAGREB - DIONIČKO DRUŠTVO</item>
      <item>Županijsko državno odvjetništvo u Splitu punomoćnik sudionika u postupku Ministarstvo financija RH</item>
    </izvorni_sadrzaj>
    <derivirana_varijabla naziv="DomainObject.Predmet.OstaliListFormated_1">
      <item>Marko Stazić</item>
      <item>Ivo Bučan</item>
      <item>Zoran Puljiz punomoćnik sudionika u postupku PRIVREDNA BANKA ZAGREB - DIONIČKO DRUŠTVO</item>
      <item>Zoran Puljiz punomoćnik sudionika u postupku PRIVREDNA BANKA ZAGREB - DIONIČKO DRUŠTVO</item>
      <item>Županijsko državno odvjetništvo u Splitu punomoćnik sudionika u postupku Ministarstvo financija RH</item>
    </derivirana_varijabla>
  </DomainObject.Predmet.OstaliListFormated>
  <DomainObject.Predmet.OstaliListFormatedOIB>
    <izvorni_sadrzaj>
      <item>Marko Stazić</item>
      <item>Ivo Bučan, OIB 76689754975</item>
      <item>Zoran Puljiz, OIB 58345109800 punomoćnik sudionika u postupku PRIVREDNA BANKA ZAGREB - DIONIČKO DRUŠTVO</item>
      <item>Zoran Puljiz, OIB 58345109800 punomoćnik sudionika u postupku PRIVREDNA BANKA ZAGREB - DIONIČKO DRUŠTVO</item>
      <item>Županijsko državno odvjetništvo u Splitu punomoćnik sudionika u postupku Ministarstvo financija RH</item>
    </izvorni_sadrzaj>
    <derivirana_varijabla naziv="DomainObject.Predmet.OstaliListFormatedOIB_1">
      <item>Marko Stazić</item>
      <item>Ivo Bučan, OIB 76689754975</item>
      <item>Zoran Puljiz, OIB 58345109800 punomoćnik sudionika u postupku PRIVREDNA BANKA ZAGREB - DIONIČKO DRUŠTVO</item>
      <item>Zoran Puljiz, OIB 58345109800 punomoćnik sudionika u postupku PRIVREDNA BANKA ZAGREB - DIONIČKO DRUŠTVO</item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Marko Stazić, Hercegovačka 48, 21000 Split</item>
      <item>Ivo Bučan, Don Petra Peroša 6, 21210 Mravince</item>
      <item>Zoran Puljiz, Grahorova 24, 10000 Zagreb punomoćnik sudionika u postupku PRIVREDNA BANKA ZAGREB - DIONIČKO DRUŠTVO</item>
      <item>Zoran Puljiz, Grahorova 24, 10000 Zagreb punomoćnik sudionika u postupku PRIVREDNA BANKA ZAGREB - DIONIČKO DRUŠTVO</item>
      <item>Županijsko državno odvjetništvo u Splitu, Gundulićeva 29a, 21000 Split punomoćnik sudionika u postupku Ministarstvo financija RH</item>
    </izvorni_sadrzaj>
    <derivirana_varijabla naziv="DomainObject.Predmet.OstaliListFormatedWithAdress_1">
      <item>Marko Stazić, Hercegovačka 48, 21000 Split</item>
      <item>Ivo Bučan, Don Petra Peroša 6, 21210 Mravince</item>
      <item>Zoran Puljiz, Grahorova 24, 10000 Zagreb punomoćnik sudionika u postupku PRIVREDNA BANKA ZAGREB - DIONIČKO DRUŠTVO</item>
      <item>Zoran Puljiz, Grahorova 24, 10000 Zagreb punomoćnik sudionika u postupku PRIVREDNA BANKA ZAGREB - DIONIČKO DRUŠTVO</item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Marko Stazić, Hercegovačka 48, 21000 Split</item>
      <item>Ivo Bučan, OIB 76689754975, Don Petra Peroša 6, 21210 Mravince</item>
      <item>Zoran Puljiz, OIB 58345109800, Grahorova 24, 10000 Zagreb punomoćnik sudionika u postupku PRIVREDNA BANKA ZAGREB - DIONIČKO DRUŠTVO</item>
      <item>Zoran Puljiz, OIB 58345109800, Grahorova 24, 10000 Zagreb punomoćnik sudionika u postupku PRIVREDNA BANKA ZAGREB - DIONIČKO DRUŠTVO</item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Marko Stazić, Hercegovačka 48, 21000 Split</item>
      <item>Ivo Bučan, OIB 76689754975, Don Petra Peroša 6, 21210 Mravince</item>
      <item>Zoran Puljiz, OIB 58345109800, Grahorova 24, 10000 Zagreb punomoćnik sudionika u postupku PRIVREDNA BANKA ZAGREB - DIONIČKO DRUŠTVO</item>
      <item>Zoran Puljiz, OIB 58345109800, Grahorova 24, 10000 Zagreb punomoćnik sudionika u postupku PRIVREDNA BANKA ZAGREB - DIONIČKO DRUŠTVO</item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Marko Stazić</item>
      <item>Ivo Bučan</item>
      <item>Zoran Puljiz</item>
      <item>Zoran Puljiz</item>
      <item>Županijsko državno odvjetništvo u Splitu</item>
    </izvorni_sadrzaj>
    <derivirana_varijabla naziv="DomainObject.Predmet.OstaliListNazivFormated_1">
      <item>Marko Stazić</item>
      <item>Ivo Bučan</item>
      <item>Zoran Puljiz</item>
      <item>Zoran Puljiz</item>
      <item>Županijsko državno odvjetništvo u Splitu</item>
    </derivirana_varijabla>
  </DomainObject.Predmet.OstaliListNazivFormated>
  <DomainObject.Predmet.OstaliListNazivFormatedOIB>
    <izvorni_sadrzaj>
      <item>Marko Stazić</item>
      <item>Ivo Bučan, OIB 76689754975</item>
      <item>Zoran Puljiz, OIB 58345109800</item>
      <item>Zoran Puljiz, OIB 58345109800</item>
      <item>Županijsko državno odvjetništvo u Splitu</item>
    </izvorni_sadrzaj>
    <derivirana_varijabla naziv="DomainObject.Predmet.OstaliListNazivFormatedOIB_1">
      <item>Marko Stazić</item>
      <item>Ivo Bučan, OIB 76689754975</item>
      <item>Zoran Puljiz, OIB 58345109800</item>
      <item>Zoran Puljiz, OIB 58345109800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POSEJDON SERVIS društvo s ograničenom odgovornošću za trgovinu, inženjering i servisiranje pneumatike i hidraulike u steča</izvorni_sadrzaj>
    <derivirana_varijabla naziv="DomainObject.Predmet.ProtustrankaIDrugi_1">POSEJDON SERVIS društvo s ograničenom odgovornošću za trgovinu, inženjering i servisiranje pneumatike i hidraulike u steča</derivirana_varijabla>
  </DomainObject.Predmet.ProtustrankaIDrugi>
  <DomainObject.Predmet.StrankaIDrugiAdressOIB>
    <izvorni_sadrzaj>FINA SPLIT, OIB 85821130368, Mažuranićevo šetalište 24 b, 21000 Split i dr.</izvorni_sadrzaj>
    <derivirana_varijabla naziv="DomainObject.Predmet.StrankaIDrugiAdressOIB_1">FINA SPLIT, OIB 85821130368, Mažuranićevo šetalište 24 b, 21000 Split i dr.</derivirana_varijabla>
  </DomainObject.Predmet.StrankaIDrugiAdressOIB>
  <DomainObject.Predmet.ProtustrankaIDrugiAdressOIB>
    <izvorni_sadrzaj>POSEJDON SERVIS društvo s ograničenom odgovornošću za trgovinu, inženjering i servisiranje pneumatike i hidraulike u steča, OIB 51475534689, Hercegovačka ulica 48, 21000 Split</izvorni_sadrzaj>
    <derivirana_varijabla naziv="DomainObject.Predmet.ProtustrankaIDrugiAdressOIB_1">POSEJDON SERVIS društvo s ograničenom odgovornošću za trgovinu, inženjering i servisiranje pneumatike i hidraulike u steča, OIB 51475534689, Hercegovačka ulica 48,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POSEJDON SERVIS društvo s ograničenom odgovornošću za trgovinu, inženjering i servisiranje pneumatike i hidraulike u steča</item>
      <item>Marko Stazić</item>
      <item>Ivo Bučan</item>
      <item>PRIVREDNA BANKA ZAGREB - DIONIČKO DRUŠTVO</item>
      <item>Zoran Puljiz</item>
      <item>GRAD SPLIT</item>
      <item>Financijska agencija</item>
      <item>PRIVREDNA BANKA ZAGREB - DIONIČKO DRUŠTVO</item>
      <item>Zoran Puljiz</item>
      <item>Hrvatski Telekom d.d.</item>
      <item>BRODOGRAĐEVNA INDUSTRIJA SPLIT, dioničko društvo</item>
      <item>BRODOSPLIT-ARMATURE društvo s ograničenom odgovornošću</item>
      <item>STROJOPROMET-ZAGREB servis, trgovina i dorada robe, d.o.o.</item>
      <item>Ministarstvo financija RH</item>
      <item>Županijsko državno odvjetništvo u Splitu</item>
    </izvorni_sadrzaj>
    <derivirana_varijabla naziv="DomainObject.Predmet.SudioniciListNaziv_1">
      <item>FINA SPLIT</item>
      <item>POSEJDON SERVIS društvo s ograničenom odgovornošću za trgovinu, inženjering i servisiranje pneumatike i hidraulike u steča</item>
      <item>Marko Stazić</item>
      <item>Ivo Bučan</item>
      <item>PRIVREDNA BANKA ZAGREB - DIONIČKO DRUŠTVO</item>
      <item>Zoran Puljiz</item>
      <item>GRAD SPLIT</item>
      <item>Financijska agencija</item>
      <item>PRIVREDNA BANKA ZAGREB - DIONIČKO DRUŠTVO</item>
      <item>Zoran Puljiz</item>
      <item>Hrvatski Telekom d.d.</item>
      <item>BRODOGRAĐEVNA INDUSTRIJA SPLIT, dioničko društvo</item>
      <item>BRODOSPLIT-ARMATURE društvo s ograničenom odgovornošću</item>
      <item>STROJOPROMET-ZAGREB servis, trgovina i dorada robe, d.o.o.</item>
      <item>Ministarstvo financija RH</item>
      <item>Županijsko državno odvjetništvo u Splitu</item>
    </derivirana_varijabla>
  </DomainObject.Predmet.SudioniciListNaziv>
  <DomainObject.Predmet.SudioniciListAdressOIB>
    <izvorni_sadrzaj>
      <item>FINA SPLIT, OIB 85821130368, Mažuranićevo šetalište 24 b,21000 Split</item>
      <item>POSEJDON SERVIS društvo s ograničenom odgovornošću za trgovinu, inženjering i servisiranje pneumatike i hidraulike u steča, OIB 51475534689, Hercegovačka ulica 48,21000 Split</item>
      <item>Marko Stazić, Hercegovačka 48,21000 Split</item>
      <item>Ivo Bučan, OIB 76689754975, Don Petra Peroša 6,21210 Mravince</item>
      <item>PRIVREDNA BANKA ZAGREB - DIONIČKO DRUŠTVO, OIB 02535697732, Radnička cesta 50,Zagreb</item>
      <item>Zoran Puljiz, OIB 58345109800, Grahorova 24,10000 Zagreb</item>
      <item>GRAD SPLIT, OIB 78755598868, Branimirova obala 17,21000 Split</item>
      <item>Financijska agencija, OIB 85821130368, Ulica grada Vukovara 70,Zagreb</item>
      <item>PRIVREDNA BANKA ZAGREB - DIONIČKO DRUŠTVO, OIB 02535697732, Radnička cesta 50,Zagreb</item>
      <item>Zoran Puljiz, OIB 58345109800, Grahorova 24,10000 Zagreb</item>
      <item>Hrvatski Telekom d.d., OIB 81793146560, Roberta Frangeša Mihanovića 9,Zagreb</item>
      <item>BRODOGRAĐEVNA INDUSTRIJA SPLIT, dioničko društvo, OIB 18556905592, Put Supavla 21,21000 Split</item>
      <item>BRODOSPLIT-ARMATURE društvo s ograničenom odgovornošću, OIB 95976522281, Put Supavla 21,21000 Split</item>
      <item>STROJOPROMET-ZAGREB servis, trgovina i dorada robe, d.o.o., OIB 97994010225, Zagrebačka 6,10292 Šenkovec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FINA SPLIT, OIB 85821130368, Mažuranićevo šetalište 24 b,21000 Split</item>
      <item>POSEJDON SERVIS društvo s ograničenom odgovornošću za trgovinu, inženjering i servisiranje pneumatike i hidraulike u steča, OIB 51475534689, Hercegovačka ulica 48,21000 Split</item>
      <item>Marko Stazić, Hercegovačka 48,21000 Split</item>
      <item>Ivo Bučan, OIB 76689754975, Don Petra Peroša 6,21210 Mravince</item>
      <item>PRIVREDNA BANKA ZAGREB - DIONIČKO DRUŠTVO, OIB 02535697732, Radnička cesta 50,Zagreb</item>
      <item>Zoran Puljiz, OIB 58345109800, Grahorova 24,10000 Zagreb</item>
      <item>GRAD SPLIT, OIB 78755598868, Branimirova obala 17,21000 Split</item>
      <item>Financijska agencija, OIB 85821130368, Ulica grada Vukovara 70,Zagreb</item>
      <item>PRIVREDNA BANKA ZAGREB - DIONIČKO DRUŠTVO, OIB 02535697732, Radnička cesta 50,Zagreb</item>
      <item>Zoran Puljiz, OIB 58345109800, Grahorova 24,10000 Zagreb</item>
      <item>Hrvatski Telekom d.d., OIB 81793146560, Roberta Frangeša Mihanovića 9,Zagreb</item>
      <item>BRODOGRAĐEVNA INDUSTRIJA SPLIT, dioničko društvo, OIB 18556905592, Put Supavla 21,21000 Split</item>
      <item>BRODOSPLIT-ARMATURE društvo s ograničenom odgovornošću, OIB 95976522281, Put Supavla 21,21000 Split</item>
      <item>STROJOPROMET-ZAGREB servis, trgovina i dorada robe, d.o.o., OIB 97994010225, Zagrebačka 6,10292 Šenkovec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51475534689</item>
      <item>, OIB null</item>
      <item>, OIB 76689754975</item>
      <item>, OIB 02535697732</item>
      <item>, OIB 58345109800</item>
      <item>, OIB 78755598868</item>
      <item>, OIB 85821130368</item>
      <item>, OIB 02535697732</item>
      <item>, OIB 58345109800</item>
      <item>, OIB 81793146560</item>
      <item>, OIB 18556905592</item>
      <item>, OIB 95976522281</item>
      <item>, OIB 97994010225</item>
      <item>, OIB 18683136487</item>
      <item>, OIB null</item>
    </izvorni_sadrzaj>
    <derivirana_varijabla naziv="DomainObject.Predmet.SudioniciListNazivOIB_1">
      <item>, OIB 85821130368</item>
      <item>, OIB 51475534689</item>
      <item>, OIB null</item>
      <item>, OIB 76689754975</item>
      <item>, OIB 02535697732</item>
      <item>, OIB 58345109800</item>
      <item>, OIB 78755598868</item>
      <item>, OIB 85821130368</item>
      <item>, OIB 02535697732</item>
      <item>, OIB 58345109800</item>
      <item>, OIB 81793146560</item>
      <item>, OIB 18556905592</item>
      <item>, OIB 95976522281</item>
      <item>, OIB 97994010225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Bučan, OIB 76689754975, Don Petra Peroša 6 Mravince</item>
    </izvorni_sadrzaj>
    <derivirana_varijabla naziv="DomainObject.Predmet.StecajniUpraviteljiListAddressOIB_1">
      <item>Ivo Bučan, OIB 76689754975, Don Petra Peroša 6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144</properties:Words>
  <properties:Characters>638</properties:Characters>
  <properties:Lines>35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2017-01-10T12:34:00Z</dcterms:created>
  <dc:creator>nmarunica</dc:creator>
  <cp:lastModifiedBy>Katarina Mikulić</cp:lastModifiedBy>
  <cp:lastPrinted>2017-06-01T12:49:00Z</cp:lastPrinted>
  <dcterms:modified xmlns:xsi="http://www.w3.org/2001/XMLSchema-instance" xsi:type="dcterms:W3CDTF">2017-06-02T06:53:00Z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