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0030" w14:paraId="0780030" w:rsidRDefault="000E6F90" w:rsidP="000E6F90" w:rsidR="000E6F90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0E6F90" w:rsidP="000E6F90" w:rsidR="000E6F90" w:rsidRPr="00AD60F5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 w:rsidR="002C5DBD">
        <w:tab/>
        <w:t xml:space="preserve">              2 St-743/2016-131</w:t>
      </w:r>
    </w:p>
    <w:p w:rsidRDefault="000E6F90" w:rsidP="000E6F90" w:rsidR="000E6F90" w:rsidRPr="00AA4F81">
      <w:r w:rsidRPr="00AA4F81">
        <w:t xml:space="preserve"> TRGOVAČKI SUD U </w:t>
      </w:r>
      <w:r>
        <w:t>PAZINU</w:t>
      </w:r>
    </w:p>
    <w:p w:rsidRDefault="000E6F90" w:rsidP="000E6F90" w:rsidR="000E6F90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0E6F90" w:rsidP="000E6F90" w:rsidR="000E6F90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E6F90" w:rsidP="000E6F90" w:rsidR="000E6F90" w:rsidRPr="00A06BE6">
      <w:pPr>
        <w:jc w:val="center"/>
      </w:pPr>
      <w:r w:rsidRPr="00A06BE6">
        <w:t xml:space="preserve">POZIV NA ROČIŠTE </w:t>
      </w:r>
    </w:p>
    <w:p w:rsidRDefault="000E6F90" w:rsidP="000E6F90" w:rsidR="000E6F90" w:rsidRPr="00A06BE6">
      <w:pPr>
        <w:jc w:val="center"/>
      </w:pPr>
      <w:r w:rsidRPr="00A06BE6">
        <w:t>ZA DIOBU KUPOVNINE</w:t>
      </w:r>
    </w:p>
    <w:p w:rsidRDefault="000E6F90" w:rsidP="000E6F90" w:rsidR="000E6F90" w:rsidRPr="00A06BE6">
      <w:pPr>
        <w:jc w:val="center"/>
      </w:pPr>
    </w:p>
    <w:p w:rsidRDefault="000E6F90" w:rsidP="00F10BF2" w:rsidR="00F10BF2">
      <w:pPr>
        <w:ind w:firstLine="708"/>
        <w:jc w:val="center"/>
      </w:pPr>
      <w:r w:rsidRPr="00AD60F5">
        <w:t xml:space="preserve">Pozivate se na ročište </w:t>
      </w:r>
      <w:r w:rsidR="00F10BF2">
        <w:t xml:space="preserve">za diobu </w:t>
      </w:r>
      <w:proofErr w:type="spellStart"/>
      <w:r w:rsidR="00F10BF2">
        <w:t>kupovnine</w:t>
      </w:r>
      <w:proofErr w:type="spellEnd"/>
      <w:r w:rsidR="00F10BF2">
        <w:t xml:space="preserve"> za nekretnine:</w:t>
      </w:r>
    </w:p>
    <w:p w:rsidRDefault="00F10BF2" w:rsidP="00F10BF2" w:rsidR="00F10BF2" w:rsidRPr="00F10BF2">
      <w:pPr>
        <w:ind w:firstLine="708"/>
        <w:jc w:val="center"/>
      </w:pPr>
    </w:p>
    <w:p w:rsidRDefault="00F10BF2" w:rsidP="00F10BF2" w:rsidR="00F10BF2">
      <w:pPr>
        <w:ind w:firstLine="708"/>
        <w:jc w:val="center"/>
      </w:pPr>
      <w:r>
        <w:rPr>
          <w:b/>
        </w:rPr>
        <w:t xml:space="preserve">- </w:t>
      </w:r>
      <w:r w:rsidRPr="000F60A4">
        <w:t xml:space="preserve">k.č.br. 859, 860/1, 860/2, 58 </w:t>
      </w:r>
      <w:proofErr w:type="spellStart"/>
      <w:r w:rsidRPr="000F60A4">
        <w:t>zgr</w:t>
      </w:r>
      <w:proofErr w:type="spellEnd"/>
      <w:r w:rsidRPr="000F60A4">
        <w:t xml:space="preserve">. upisane u </w:t>
      </w:r>
      <w:proofErr w:type="spellStart"/>
      <w:r w:rsidRPr="000F60A4">
        <w:t>zk.ul</w:t>
      </w:r>
      <w:proofErr w:type="spellEnd"/>
      <w:r w:rsidRPr="000F60A4">
        <w:t>. 460</w:t>
      </w:r>
      <w:r>
        <w:t>,</w:t>
      </w:r>
      <w:r w:rsidRPr="000F60A4">
        <w:t xml:space="preserve"> k.o. Gorenja Vas</w:t>
      </w:r>
    </w:p>
    <w:p w:rsidRDefault="00F10BF2" w:rsidP="00F10BF2" w:rsidR="00F10BF2">
      <w:pPr>
        <w:ind w:firstLine="708"/>
        <w:jc w:val="center"/>
      </w:pPr>
    </w:p>
    <w:p w:rsidRDefault="00F10BF2" w:rsidP="00F10BF2" w:rsidR="00F10BF2" w:rsidRPr="0091484B">
      <w:pPr>
        <w:jc w:val="center"/>
        <w:rPr>
          <w:b/>
        </w:rPr>
      </w:pPr>
      <w:r w:rsidRPr="0091484B">
        <w:t xml:space="preserve">- k.č.br. 850/6 upisane u </w:t>
      </w:r>
      <w:proofErr w:type="spellStart"/>
      <w:r w:rsidRPr="0091484B">
        <w:t>zk.ul</w:t>
      </w:r>
      <w:proofErr w:type="spellEnd"/>
      <w:r w:rsidRPr="0091484B">
        <w:t>. 453</w:t>
      </w:r>
      <w:r>
        <w:t xml:space="preserve">, </w:t>
      </w:r>
      <w:r w:rsidRPr="000F60A4">
        <w:t>k.o. Gorenja Vas</w:t>
      </w:r>
    </w:p>
    <w:p w:rsidRDefault="00F10BF2" w:rsidP="00F10BF2" w:rsidR="00F10BF2">
      <w:pPr>
        <w:jc w:val="center"/>
      </w:pPr>
      <w:r w:rsidRPr="0091484B">
        <w:t xml:space="preserve">- k.č.br. 850/3 upisane u </w:t>
      </w:r>
      <w:proofErr w:type="spellStart"/>
      <w:r w:rsidRPr="0091484B">
        <w:t>zk.ul</w:t>
      </w:r>
      <w:proofErr w:type="spellEnd"/>
      <w:r w:rsidRPr="0091484B">
        <w:t xml:space="preserve">. 450, </w:t>
      </w:r>
      <w:r w:rsidRPr="000F60A4">
        <w:t>k.o. Gorenja Vas</w:t>
      </w:r>
    </w:p>
    <w:p w:rsidRDefault="00F10BF2" w:rsidP="00F10BF2" w:rsidR="00F10BF2">
      <w:pPr>
        <w:jc w:val="center"/>
      </w:pPr>
    </w:p>
    <w:p w:rsidRDefault="00F10BF2" w:rsidP="00F10BF2" w:rsidR="00F10BF2">
      <w:pPr>
        <w:jc w:val="center"/>
        <w:rPr>
          <w:b/>
        </w:rPr>
      </w:pPr>
      <w:r>
        <w:t xml:space="preserve">- </w:t>
      </w:r>
      <w:r w:rsidRPr="004676B7">
        <w:t xml:space="preserve">k.č.br. 1503/8 upisane u </w:t>
      </w:r>
      <w:proofErr w:type="spellStart"/>
      <w:r w:rsidRPr="004676B7">
        <w:t>zk.ul</w:t>
      </w:r>
      <w:proofErr w:type="spellEnd"/>
      <w:r w:rsidRPr="004676B7">
        <w:t xml:space="preserve">. 2632, </w:t>
      </w:r>
      <w:r>
        <w:t xml:space="preserve">k.o. </w:t>
      </w:r>
      <w:proofErr w:type="spellStart"/>
      <w:r>
        <w:t>Oprtalj</w:t>
      </w:r>
      <w:proofErr w:type="spellEnd"/>
    </w:p>
    <w:p w:rsidRDefault="00F10BF2" w:rsidP="00F10BF2" w:rsidR="00F10BF2">
      <w:pPr>
        <w:jc w:val="center"/>
        <w:rPr>
          <w:b/>
        </w:rPr>
      </w:pPr>
      <w:r>
        <w:t xml:space="preserve">- </w:t>
      </w:r>
      <w:r w:rsidRPr="004676B7">
        <w:t xml:space="preserve">k.č.br. 1499/2 upisane u </w:t>
      </w:r>
      <w:proofErr w:type="spellStart"/>
      <w:r w:rsidRPr="004676B7">
        <w:t>zk.ul</w:t>
      </w:r>
      <w:proofErr w:type="spellEnd"/>
      <w:r w:rsidRPr="004676B7">
        <w:t xml:space="preserve">. 3458, </w:t>
      </w:r>
      <w:r>
        <w:t xml:space="preserve">k.o. </w:t>
      </w:r>
      <w:proofErr w:type="spellStart"/>
      <w:r>
        <w:t>Oprtalj</w:t>
      </w:r>
      <w:proofErr w:type="spellEnd"/>
    </w:p>
    <w:p w:rsidRDefault="00F10BF2" w:rsidP="00F10BF2" w:rsidR="00F10BF2">
      <w:pPr>
        <w:jc w:val="center"/>
      </w:pPr>
      <w:r>
        <w:t xml:space="preserve">- </w:t>
      </w:r>
      <w:r w:rsidRPr="004676B7">
        <w:t xml:space="preserve">k.č.br. 1498 upisane u </w:t>
      </w:r>
      <w:proofErr w:type="spellStart"/>
      <w:r w:rsidRPr="004676B7">
        <w:t>zk.ul</w:t>
      </w:r>
      <w:proofErr w:type="spellEnd"/>
      <w:r w:rsidRPr="004676B7">
        <w:t>. 2886,</w:t>
      </w:r>
      <w:r w:rsidRPr="00F10BF2">
        <w:t xml:space="preserve"> </w:t>
      </w:r>
      <w:r>
        <w:t xml:space="preserve">k.o. </w:t>
      </w:r>
      <w:proofErr w:type="spellStart"/>
      <w:r>
        <w:t>Oprtalj</w:t>
      </w:r>
      <w:proofErr w:type="spellEnd"/>
    </w:p>
    <w:p w:rsidRDefault="00F10BF2" w:rsidP="00F10BF2" w:rsidR="00F10BF2">
      <w:pPr>
        <w:jc w:val="center"/>
        <w:rPr>
          <w:b/>
        </w:rPr>
      </w:pPr>
    </w:p>
    <w:p w:rsidRDefault="00F10BF2" w:rsidP="00F10BF2" w:rsidR="00F10BF2" w:rsidRPr="001E1434">
      <w:pPr>
        <w:jc w:val="center"/>
        <w:rPr>
          <w:b/>
        </w:rPr>
      </w:pPr>
      <w:r w:rsidRPr="001E1434">
        <w:t xml:space="preserve">- k.č.br. 317/1 upisane u </w:t>
      </w:r>
      <w:proofErr w:type="spellStart"/>
      <w:r w:rsidRPr="001E1434">
        <w:t>zk.ul</w:t>
      </w:r>
      <w:proofErr w:type="spellEnd"/>
      <w:r w:rsidRPr="001E1434">
        <w:t>. 1443,</w:t>
      </w:r>
      <w:r>
        <w:t xml:space="preserve"> k.o. </w:t>
      </w:r>
      <w:proofErr w:type="spellStart"/>
      <w:r>
        <w:t>Žabnik</w:t>
      </w:r>
      <w:proofErr w:type="spellEnd"/>
    </w:p>
    <w:p w:rsidRDefault="00F10BF2" w:rsidP="00F10BF2" w:rsidR="00F10BF2" w:rsidRPr="001E1434">
      <w:pPr>
        <w:jc w:val="center"/>
        <w:rPr>
          <w:b/>
        </w:rPr>
      </w:pPr>
      <w:r w:rsidRPr="001E1434">
        <w:t xml:space="preserve">- k.č.br. 318/2 upisane u </w:t>
      </w:r>
      <w:proofErr w:type="spellStart"/>
      <w:r w:rsidRPr="001E1434">
        <w:t>zk.ul</w:t>
      </w:r>
      <w:proofErr w:type="spellEnd"/>
      <w:r w:rsidRPr="001E1434">
        <w:t>. 1386,</w:t>
      </w:r>
      <w:r w:rsidRPr="00F10BF2">
        <w:t xml:space="preserve"> </w:t>
      </w:r>
      <w:r>
        <w:t xml:space="preserve">k.o. </w:t>
      </w:r>
      <w:proofErr w:type="spellStart"/>
      <w:r>
        <w:t>Žabnik</w:t>
      </w:r>
      <w:proofErr w:type="spellEnd"/>
    </w:p>
    <w:p w:rsidRDefault="00F10BF2" w:rsidP="000E6F90" w:rsidR="00F10BF2" w:rsidRPr="00AD60F5">
      <w:pPr>
        <w:ind w:firstLine="708"/>
        <w:jc w:val="center"/>
      </w:pPr>
    </w:p>
    <w:p w:rsidRDefault="000E6F90" w:rsidP="000E6F90" w:rsidR="000E6F90" w:rsidRPr="00A518E0">
      <w:pPr>
        <w:ind w:firstLine="708"/>
        <w:jc w:val="center"/>
      </w:pPr>
      <w:r w:rsidRPr="00A518E0">
        <w:t>u stečajnom postupku nad dužnikom</w:t>
      </w:r>
    </w:p>
    <w:p w:rsidRDefault="000E6F90" w:rsidP="000E6F90" w:rsidR="000E6F90" w:rsidRPr="000344B4">
      <w:pPr>
        <w:ind w:firstLine="708"/>
        <w:jc w:val="center"/>
      </w:pPr>
      <w:r w:rsidRPr="009B6F3D">
        <w:t xml:space="preserve">ISTRA ALUMINIJ d.o.o. u stečaju, </w:t>
      </w:r>
      <w:proofErr w:type="spellStart"/>
      <w:r w:rsidRPr="009B6F3D">
        <w:t>Lupoglav</w:t>
      </w:r>
      <w:proofErr w:type="spellEnd"/>
      <w:r w:rsidRPr="009B6F3D">
        <w:t xml:space="preserve">, </w:t>
      </w:r>
      <w:proofErr w:type="spellStart"/>
      <w:r w:rsidRPr="009B6F3D">
        <w:t>Lupoglav</w:t>
      </w:r>
      <w:proofErr w:type="spellEnd"/>
      <w:r w:rsidRPr="009B6F3D">
        <w:t xml:space="preserve"> 8, OIB: 35282955037</w:t>
      </w:r>
      <w:r w:rsidRPr="00A518E0">
        <w:t>,</w:t>
      </w:r>
      <w:r w:rsidRPr="00A518E0">
        <w:rPr>
          <w:bCs/>
          <w:sz w:val="23"/>
          <w:szCs w:val="23"/>
        </w:rPr>
        <w:t xml:space="preserve"> </w:t>
      </w:r>
      <w:r w:rsidRPr="00A518E0">
        <w:t xml:space="preserve">koje će se održati u Trgovačkom sudu u Pazinu, Pazin, </w:t>
      </w:r>
      <w:proofErr w:type="spellStart"/>
      <w:r w:rsidRPr="00A518E0">
        <w:t>Dršćevka</w:t>
      </w:r>
      <w:proofErr w:type="spellEnd"/>
      <w:r w:rsidRPr="00A518E0">
        <w:t xml:space="preserve"> 1, sudnica</w:t>
      </w:r>
      <w:r w:rsidRPr="000344B4">
        <w:t xml:space="preserve"> broj 5,</w:t>
      </w:r>
    </w:p>
    <w:p w:rsidRDefault="000E6F90" w:rsidP="000E6F90" w:rsidR="000E6F90" w:rsidRPr="007511B7">
      <w:pPr>
        <w:jc w:val="both"/>
      </w:pPr>
    </w:p>
    <w:p w:rsidRDefault="000E6F90" w:rsidP="000E6F90" w:rsidR="000E6F90" w:rsidRPr="00A06BE6">
      <w:pPr>
        <w:jc w:val="both"/>
      </w:pPr>
    </w:p>
    <w:p w:rsidRDefault="000E6F90" w:rsidP="000E6F90" w:rsidR="000E6F90" w:rsidRPr="00FF41D0">
      <w:pPr>
        <w:jc w:val="center"/>
      </w:pPr>
      <w:r w:rsidRPr="00E72224">
        <w:t>da</w:t>
      </w:r>
      <w:r w:rsidRPr="00FF41D0">
        <w:t xml:space="preserve">na </w:t>
      </w:r>
      <w:r w:rsidR="00F10BF2">
        <w:t>1. ožujka</w:t>
      </w:r>
      <w:r>
        <w:t xml:space="preserve"> 2018. u 1</w:t>
      </w:r>
      <w:r w:rsidR="00F10BF2">
        <w:t>2</w:t>
      </w:r>
      <w:r w:rsidRPr="00FF41D0">
        <w:t>:</w:t>
      </w:r>
      <w:r w:rsidR="00F10BF2">
        <w:t>15</w:t>
      </w:r>
      <w:r w:rsidRPr="00FF41D0">
        <w:t xml:space="preserve"> sati. </w:t>
      </w:r>
    </w:p>
    <w:p w:rsidRDefault="000E6F90" w:rsidP="000E6F90" w:rsidR="000E6F90">
      <w:pPr>
        <w:jc w:val="both"/>
      </w:pPr>
    </w:p>
    <w:p w:rsidRDefault="000E6F90" w:rsidP="000E6F90" w:rsidR="000E6F90" w:rsidRPr="008110D5">
      <w:pPr>
        <w:ind w:firstLine="708"/>
        <w:jc w:val="both"/>
      </w:pPr>
      <w:r w:rsidRPr="008110D5">
        <w:t>Stranka odnosno sudionik može imenovati punomoćnika (čl. 89. ZPP-a).</w:t>
      </w:r>
    </w:p>
    <w:p w:rsidRDefault="000E6F90" w:rsidP="000E6F90" w:rsidR="000E6F90" w:rsidRPr="008110D5">
      <w:pPr>
        <w:jc w:val="both"/>
      </w:pPr>
      <w:r w:rsidRPr="008110D5">
        <w:t>UPOZORENJE:</w:t>
      </w:r>
    </w:p>
    <w:p w:rsidRDefault="000E6F90" w:rsidP="000E6F90" w:rsidR="000E6F90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0E6F90" w:rsidP="000E6F90" w:rsidR="000E6F90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0E6F90" w:rsidP="000E6F90" w:rsidR="000E6F90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0E6F90" w:rsidP="000E6F90" w:rsidR="000E6F90" w:rsidRPr="008110D5"/>
    <w:p w:rsidRDefault="000E6F90" w:rsidP="000E6F90" w:rsidR="000E6F90" w:rsidRPr="008110D5">
      <w:pPr>
        <w:jc w:val="center"/>
      </w:pPr>
      <w:r w:rsidRPr="008110D5">
        <w:t xml:space="preserve">U Pazinu </w:t>
      </w:r>
      <w:r w:rsidR="00F10BF2">
        <w:t>1</w:t>
      </w:r>
      <w:r w:rsidR="002C5DBD">
        <w:t>4</w:t>
      </w:r>
      <w:r w:rsidR="00F10BF2">
        <w:t>. veljače 2018</w:t>
      </w:r>
      <w:r w:rsidRPr="008110D5">
        <w:t>.</w:t>
      </w:r>
    </w:p>
    <w:p w:rsidRDefault="000E6F90" w:rsidP="000E6F90" w:rsidR="000E6F90">
      <w:pPr>
        <w:ind w:left="7080"/>
        <w:jc w:val="both"/>
      </w:pPr>
    </w:p>
    <w:p w:rsidRDefault="000E6F90" w:rsidP="000E6F90" w:rsidR="000E6F90" w:rsidRPr="00A06BE6">
      <w:pPr>
        <w:ind w:left="6480"/>
        <w:jc w:val="both"/>
      </w:pPr>
      <w:r>
        <w:t xml:space="preserve">   Stečajna sutkinja</w:t>
      </w:r>
    </w:p>
    <w:p w:rsidRDefault="000E6F90" w:rsidP="000E6F90" w:rsidR="000E6F90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0E6F90" w:rsidP="000E6F90" w:rsidR="000E6F90">
      <w:pPr>
        <w:jc w:val="both"/>
      </w:pPr>
      <w:r w:rsidRPr="00A06BE6">
        <w:tab/>
      </w:r>
    </w:p>
    <w:p w:rsidRDefault="000E6F90" w:rsidP="000E6F90" w:rsidR="000E6F90" w:rsidRPr="00F66165">
      <w:pPr>
        <w:jc w:val="both"/>
      </w:pPr>
      <w:r w:rsidRPr="00F66165">
        <w:t>DNA:</w:t>
      </w:r>
    </w:p>
    <w:p w:rsidRDefault="000E6F90" w:rsidP="000E6F90" w:rsidR="000E6F90">
      <w:r w:rsidRPr="00F66165">
        <w:t xml:space="preserve">- stečajni upravitelj </w:t>
      </w:r>
      <w:proofErr w:type="spellStart"/>
      <w:r w:rsidRPr="00AA7AE3">
        <w:t>Alein</w:t>
      </w:r>
      <w:proofErr w:type="spellEnd"/>
      <w:r w:rsidRPr="00AA7AE3">
        <w:t xml:space="preserve"> </w:t>
      </w:r>
      <w:proofErr w:type="spellStart"/>
      <w:r w:rsidRPr="00AA7AE3">
        <w:t>Khan</w:t>
      </w:r>
      <w:proofErr w:type="spellEnd"/>
      <w:r w:rsidRPr="00AA7AE3">
        <w:t xml:space="preserve"> iz Rijeke, Trg sv. Barbare 1</w:t>
      </w:r>
    </w:p>
    <w:p w:rsidRDefault="00665ECE" w:rsidP="00665ECE" w:rsidR="00665ECE" w:rsidRPr="00344A4E">
      <w:pPr>
        <w:jc w:val="both"/>
        <w:rPr>
          <w:b/>
        </w:rPr>
      </w:pPr>
      <w:r w:rsidRPr="00344A4E">
        <w:t>- ISTARSKA KREDITNA BANKA UMAG d.d., Umag, E. Miloša 1</w:t>
      </w:r>
    </w:p>
    <w:p w:rsidRDefault="00665ECE" w:rsidP="00665ECE" w:rsidR="00665ECE" w:rsidRPr="00344A4E">
      <w:pPr>
        <w:jc w:val="both"/>
        <w:rPr>
          <w:b/>
        </w:rPr>
      </w:pPr>
      <w:r w:rsidRPr="00344A4E">
        <w:t>- HRVATSKA BANKA ZA OBNOVU I RAZVITAK, Zagreb, Strossmayerov trg 9</w:t>
      </w:r>
    </w:p>
    <w:p w:rsidRDefault="000E6F90" w:rsidR="00500701">
      <w:r w:rsidRPr="00761D3B">
        <w:t>- e-oglasna ploča suda (8 dana)</w:t>
      </w:r>
    </w:p>
    <w:sectPr w:rsidSect="00665ECE" w:rsidR="0050070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90"/>
    <w:rsid w:val="000E6F90"/>
    <w:rsid w:val="002C5DBD"/>
    <w:rsid w:val="00444ADC"/>
    <w:rsid w:val="00554328"/>
    <w:rsid w:val="00665ECE"/>
    <w:rsid w:val="00917AC6"/>
    <w:rsid w:val="00985388"/>
    <w:rsid w:val="00F1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F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9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A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A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A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A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6F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9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A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A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A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A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1347</properties:Characters>
  <properties:Lines>48</properties:Lines>
  <properties:Paragraphs>30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2018-02-13T09:50:00Z</dcterms:created>
  <dc:creator>Jasmina Matika</dc:creator>
  <cp:lastModifiedBy>Jasmina Matika</cp:lastModifiedBy>
  <dcterms:modified xmlns:xsi="http://www.w3.org/2001/XMLSchema-instance" xsi:type="dcterms:W3CDTF">2018-02-14T07:52:00Z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