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c0bb" w14:paraId="49cc0bb" w:rsidRDefault="002823B3" w:rsidP="002823B3" w:rsidR="002823B3">
      <w:pPr>
        <w15:collapsed w:val="false"/>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t xml:space="preserve">     </w:t>
      </w:r>
      <w:r>
        <w:tab/>
      </w:r>
      <w:r>
        <w:tab/>
      </w:r>
      <w:r>
        <w:tab/>
      </w:r>
      <w:r>
        <w:tab/>
      </w:r>
      <w:r>
        <w:tab/>
      </w:r>
      <w:r>
        <w:tab/>
      </w:r>
      <w:r>
        <w:tab/>
      </w:r>
      <w:r>
        <w:tab/>
      </w:r>
      <w:r w:rsidR="000124AD">
        <w:rPr>
          <w:b/>
        </w:rPr>
        <w:t>Broj: 7/St-594/2016-29</w:t>
      </w:r>
    </w:p>
    <w:p w:rsidRDefault="002823B3" w:rsidP="002823B3" w:rsidR="002823B3">
      <w:pPr>
        <w:rPr>
          <w:b/>
        </w:rPr>
      </w:pPr>
      <w:r>
        <w:rPr>
          <w:b/>
        </w:rPr>
        <w:t>REPUBLIKA HRVATSKA</w:t>
      </w:r>
    </w:p>
    <w:p w:rsidRDefault="002823B3" w:rsidP="002823B3" w:rsidR="002823B3">
      <w:pPr>
        <w:rPr>
          <w:b/>
        </w:rPr>
      </w:pPr>
      <w:r>
        <w:rPr>
          <w:b/>
        </w:rPr>
        <w:t>TRGOVAČKI SUD U OSIJEKU</w:t>
      </w:r>
    </w:p>
    <w:p w:rsidRDefault="002823B3" w:rsidP="002823B3" w:rsidR="002823B3">
      <w:pPr>
        <w:rPr>
          <w:b/>
        </w:rPr>
      </w:pPr>
      <w:r>
        <w:rPr>
          <w:b/>
        </w:rPr>
        <w:t>STALNA SLUŽBA U SLAVONSKOM BRODU</w:t>
      </w:r>
      <w:r>
        <w:rPr>
          <w:b/>
        </w:rPr>
        <w:tab/>
      </w:r>
      <w:r>
        <w:rPr>
          <w:b/>
        </w:rPr>
        <w:tab/>
      </w:r>
      <w:r>
        <w:rPr>
          <w:b/>
        </w:rPr>
        <w:tab/>
      </w:r>
    </w:p>
    <w:p w:rsidRDefault="002823B3" w:rsidP="002823B3" w:rsidR="002823B3">
      <w:pPr>
        <w:rPr>
          <w:b/>
        </w:rPr>
      </w:pPr>
      <w:r>
        <w:rPr>
          <w:b/>
        </w:rPr>
        <w:t>Trg pobjede 13</w:t>
      </w:r>
    </w:p>
    <w:p w:rsidRDefault="002823B3" w:rsidP="002823B3" w:rsidR="002823B3">
      <w:pPr>
        <w:rPr>
          <w:b/>
        </w:rPr>
      </w:pPr>
      <w:r>
        <w:rPr>
          <w:b/>
        </w:rPr>
        <w:t>Slavonski Brod</w:t>
      </w:r>
    </w:p>
    <w:p w:rsidRDefault="002823B3" w:rsidP="002823B3" w:rsidR="002823B3">
      <w:pPr>
        <w:jc w:val="center"/>
        <w:rPr>
          <w:b/>
        </w:rPr>
      </w:pPr>
      <w:r>
        <w:rPr>
          <w:b/>
        </w:rPr>
        <w:t>R E P U B L I K A  H R V A T S K A</w:t>
      </w:r>
    </w:p>
    <w:p w:rsidRDefault="002823B3" w:rsidP="002823B3" w:rsidR="002823B3">
      <w:pPr>
        <w:jc w:val="center"/>
        <w:rPr>
          <w:b/>
        </w:rPr>
      </w:pPr>
    </w:p>
    <w:p w:rsidRDefault="002823B3" w:rsidP="002823B3" w:rsidR="002823B3">
      <w:pPr>
        <w:jc w:val="center"/>
        <w:rPr>
          <w:b/>
        </w:rPr>
      </w:pPr>
      <w:r>
        <w:rPr>
          <w:b/>
        </w:rPr>
        <w:t>R J E Š E N J E</w:t>
      </w:r>
    </w:p>
    <w:p w:rsidRDefault="002823B3" w:rsidP="002823B3" w:rsidR="002823B3"/>
    <w:p w:rsidRDefault="002823B3" w:rsidP="00BC4E74" w:rsidR="002823B3">
      <w:pPr>
        <w:ind w:firstLine="1440"/>
        <w:jc w:val="both"/>
      </w:pPr>
      <w:r>
        <w:t xml:space="preserve">TRGOVAČKI SUD U OSIJEKU, STALNA SLUŽBA U SLAVONSKOM BRODU, po stečajnoj sutkinji Mirni Vujčić, </w:t>
      </w:r>
      <w:r w:rsidR="000A4814" w:rsidRPr="000A4814">
        <w:t xml:space="preserve">postupajući po prijedlogu  predlagatelja FINANCIJSKE AGENCIJE, Regionalnog centra Osijek, Podružnice Osijek, za otvaranje stečajnog postupka nad stečajnim dužnikom </w:t>
      </w:r>
      <w:r w:rsidR="000124AD" w:rsidRPr="000124AD">
        <w:t xml:space="preserve">SAVONA d.o.o. za trgovinu i usluge, skraćena tvrtka: SAVONA d.o.o., Slavonski Brod, </w:t>
      </w:r>
      <w:r w:rsidR="000C5134">
        <w:t xml:space="preserve"> Naselje </w:t>
      </w:r>
      <w:r w:rsidR="000124AD" w:rsidRPr="000124AD">
        <w:t>Slavonija I 2/2, OIB: 34233467341,</w:t>
      </w:r>
      <w:r>
        <w:t xml:space="preserve"> nakon održanog ročišta dana </w:t>
      </w:r>
      <w:r w:rsidR="000124AD">
        <w:t>27</w:t>
      </w:r>
      <w:r>
        <w:t xml:space="preserve">. </w:t>
      </w:r>
      <w:r w:rsidR="000124AD">
        <w:t>siječnja</w:t>
      </w:r>
      <w:r>
        <w:t xml:space="preserve"> 201</w:t>
      </w:r>
      <w:r w:rsidR="000124AD">
        <w:t>7</w:t>
      </w:r>
      <w:r>
        <w:t>. godine radi rasprave o pretpostavkama za otvaranje stečajnog postupka i očitovanja o prijedlogu za otvar</w:t>
      </w:r>
      <w:r w:rsidR="002B5CE2">
        <w:t>anje stečajnog postupka,</w:t>
      </w:r>
      <w:r w:rsidR="00BC4E74" w:rsidRPr="00BC4E74">
        <w:t xml:space="preserve">  te proteka roka za uplatu predujma za pokriće troškova prethodnog i otvorenog stečajnog postupk</w:t>
      </w:r>
      <w:r w:rsidR="00BC4E74">
        <w:t>a</w:t>
      </w:r>
      <w:r w:rsidR="00BC4E74" w:rsidRPr="00BC4E74">
        <w:t xml:space="preserve"> </w:t>
      </w:r>
      <w:r w:rsidR="000124AD">
        <w:t>dana 29</w:t>
      </w:r>
      <w:r>
        <w:t xml:space="preserve">. </w:t>
      </w:r>
      <w:r w:rsidR="000124AD">
        <w:t>ožujka</w:t>
      </w:r>
      <w:r>
        <w:t xml:space="preserve"> 2017. godine </w:t>
      </w:r>
    </w:p>
    <w:p w:rsidRDefault="002823B3" w:rsidP="00283C54" w:rsidR="002823B3">
      <w:pPr>
        <w:jc w:val="center"/>
      </w:pPr>
      <w:r>
        <w:t>r i j e š i o     j e</w:t>
      </w:r>
    </w:p>
    <w:p w:rsidRDefault="002823B3" w:rsidP="00BC4E74" w:rsidR="002823B3">
      <w:pPr>
        <w:jc w:val="both"/>
      </w:pPr>
    </w:p>
    <w:p w:rsidRDefault="002B5CE2" w:rsidP="00BC4E74" w:rsidR="002B5CE2" w:rsidRPr="002B5CE2">
      <w:pPr>
        <w:jc w:val="both"/>
      </w:pPr>
      <w:r>
        <w:t xml:space="preserve">  </w:t>
      </w:r>
      <w:r>
        <w:tab/>
      </w:r>
      <w:r>
        <w:tab/>
      </w:r>
      <w:r w:rsidRPr="002B5CE2">
        <w:t xml:space="preserve">I.  Otvara se stečajni postupak nad stečajnim dužnikom </w:t>
      </w:r>
      <w:r w:rsidR="000124AD" w:rsidRPr="000124AD">
        <w:t xml:space="preserve">SAVONA d.o.o. za trgovinu i usluge, skraćena tvrtka: SAVONA d.o.o., Slavonski Brod, </w:t>
      </w:r>
      <w:r w:rsidR="000C5134">
        <w:t xml:space="preserve">Naselje </w:t>
      </w:r>
      <w:r w:rsidR="000124AD" w:rsidRPr="000124AD">
        <w:t>Sl</w:t>
      </w:r>
      <w:r w:rsidR="000124AD">
        <w:t>avonija I 2/2, OIB: 34233467341</w:t>
      </w:r>
      <w:r w:rsidRPr="002B5CE2">
        <w:t>.</w:t>
      </w:r>
    </w:p>
    <w:p w:rsidRDefault="002B5CE2" w:rsidP="00BC4E74" w:rsidR="002B5CE2" w:rsidRPr="002B5CE2">
      <w:pPr>
        <w:jc w:val="both"/>
      </w:pPr>
    </w:p>
    <w:p w:rsidRDefault="002B5CE2" w:rsidP="00BC4E74" w:rsidR="002B5CE2" w:rsidRPr="002B5CE2">
      <w:pPr>
        <w:jc w:val="both"/>
      </w:pPr>
      <w:r>
        <w:t xml:space="preserve">  </w:t>
      </w:r>
      <w:r>
        <w:tab/>
      </w:r>
      <w:r>
        <w:tab/>
      </w:r>
      <w:r w:rsidRPr="002B5CE2">
        <w:t xml:space="preserve">II. Za stečajnog upravitelja imenuje se </w:t>
      </w:r>
      <w:r w:rsidR="00C529B6">
        <w:t>Zlatko Markasović iz Osijeka</w:t>
      </w:r>
      <w:r>
        <w:t>,</w:t>
      </w:r>
      <w:r w:rsidR="00BC4E74">
        <w:t xml:space="preserve"> </w:t>
      </w:r>
      <w:r w:rsidR="00C529B6">
        <w:t>Vij.I.Meštrovića 50</w:t>
      </w:r>
      <w:r w:rsidR="00BC4E74">
        <w:t xml:space="preserve">, OIB </w:t>
      </w:r>
      <w:r w:rsidR="00C529B6">
        <w:t>82230536462</w:t>
      </w:r>
    </w:p>
    <w:p w:rsidRDefault="002B5CE2" w:rsidP="00BC4E74" w:rsidR="002B5CE2" w:rsidRPr="002B5CE2">
      <w:pPr>
        <w:jc w:val="both"/>
      </w:pPr>
      <w:r w:rsidRPr="002B5CE2">
        <w:t xml:space="preserve">  </w:t>
      </w:r>
    </w:p>
    <w:p w:rsidRDefault="002B5CE2" w:rsidP="00BC4E74" w:rsidR="002B5CE2" w:rsidRPr="002B5CE2">
      <w:pPr>
        <w:jc w:val="both"/>
      </w:pPr>
      <w:r>
        <w:t xml:space="preserve">  </w:t>
      </w:r>
      <w:r>
        <w:tab/>
      </w:r>
      <w:r>
        <w:tab/>
      </w:r>
      <w:r w:rsidRPr="002B5CE2">
        <w:t xml:space="preserve">III. Zaključuje se stečajni postupak nad </w:t>
      </w:r>
      <w:r w:rsidR="000124AD" w:rsidRPr="000124AD">
        <w:t>SAVONA d.o.o. za trgovinu i usluge, skraćena tvrtka: SAVONA d.o.o., Slavonski Brod,</w:t>
      </w:r>
      <w:r w:rsidR="000C5134">
        <w:t xml:space="preserve"> Naselje</w:t>
      </w:r>
      <w:r w:rsidR="000124AD" w:rsidRPr="000124AD">
        <w:t xml:space="preserve"> Slavonija I 2/2, OIB: 34233467341,</w:t>
      </w:r>
      <w:r w:rsidRPr="002B5CE2">
        <w:t xml:space="preserve"> jer stečajna masa nije dostatna ni za namirenje troškova stečajnog postupka.</w:t>
      </w:r>
    </w:p>
    <w:p w:rsidRDefault="002B5CE2" w:rsidP="00BC4E74" w:rsidR="002B5CE2" w:rsidRPr="002B5CE2">
      <w:pPr>
        <w:jc w:val="both"/>
      </w:pPr>
    </w:p>
    <w:p w:rsidRDefault="002B5CE2" w:rsidP="00BC4E74" w:rsidR="002B5CE2" w:rsidRPr="002B5CE2">
      <w:pPr>
        <w:jc w:val="both"/>
      </w:pPr>
      <w:r w:rsidRPr="002B5CE2">
        <w:t xml:space="preserve">                         IV. Po pravomoćnosti ovog rješenja navedeni stečajni dužnik brisat će se iz sudskog registra.</w:t>
      </w:r>
    </w:p>
    <w:p w:rsidRDefault="002B5CE2" w:rsidP="00BC4E74" w:rsidR="002B5CE2" w:rsidRPr="002B5CE2">
      <w:pPr>
        <w:jc w:val="both"/>
        <w:rPr>
          <w:b/>
        </w:rPr>
      </w:pPr>
    </w:p>
    <w:p w:rsidRDefault="002823B3" w:rsidP="00283C54" w:rsidR="002823B3">
      <w:pPr>
        <w:jc w:val="center"/>
      </w:pPr>
      <w:r>
        <w:t>Obrazloženje</w:t>
      </w:r>
    </w:p>
    <w:p w:rsidRDefault="002823B3" w:rsidP="00BC4E74" w:rsidR="002823B3">
      <w:pPr>
        <w:jc w:val="both"/>
      </w:pPr>
    </w:p>
    <w:p w:rsidRDefault="00C605AB" w:rsidP="00C529B6" w:rsidR="00BE5490">
      <w:pPr>
        <w:jc w:val="both"/>
      </w:pPr>
      <w:r>
        <w:t xml:space="preserve"> </w:t>
      </w:r>
      <w:r>
        <w:tab/>
      </w:r>
      <w:r>
        <w:tab/>
      </w:r>
      <w:r w:rsidR="00C529B6" w:rsidRPr="00C529B6">
        <w:t xml:space="preserve">Zaključkom  ovoga suda poslovni broj 7/St-594/2016-16  od 04. srpnja 2016. godine  zakazano je ročište radi rasprave o pretpostavkama za otvaranje stečajnog postupka i očitovanja o prijedlogu za otvaranje stečajnog postupka nad stečajnim dužnikom SAVONA d.o.o. za trgovinu i usluge, skraćena tvrtka: SAVONA d.o.o., Slavonski Brod, </w:t>
      </w:r>
      <w:r w:rsidR="000C5134">
        <w:t xml:space="preserve">Naselje </w:t>
      </w:r>
      <w:r w:rsidR="00C529B6" w:rsidRPr="00C529B6">
        <w:t>Slavonija I 2/2, OIB: 34233467341  za dan 22. rujna 2016. godine, a na temelju prijedloga Financijske agencije, Regionalnog centra Osijek Podružnice Slavonski Brod, podnesenog na temelju odredbe čl. 444. st. 2. Stečajnog zakona (dalje: SZ, NN 71/15)</w:t>
      </w:r>
      <w:r w:rsidR="000C5134">
        <w:t>. Kako na ročište nije pristupila</w:t>
      </w:r>
      <w:r w:rsidR="00C529B6" w:rsidRPr="00C529B6">
        <w:t xml:space="preserve"> zakonsk</w:t>
      </w:r>
      <w:r w:rsidR="000C5134">
        <w:t>a</w:t>
      </w:r>
      <w:r w:rsidR="00C529B6" w:rsidRPr="00C529B6">
        <w:t xml:space="preserve"> zastupni</w:t>
      </w:r>
      <w:r w:rsidR="000C5134">
        <w:t>ca</w:t>
      </w:r>
      <w:r w:rsidR="00C529B6" w:rsidRPr="00C529B6">
        <w:t xml:space="preserve"> dužnika ročište je odgođeno te su zakazana nova ročiš</w:t>
      </w:r>
      <w:r>
        <w:t xml:space="preserve">ta pa je </w:t>
      </w:r>
      <w:r w:rsidR="00C529B6" w:rsidRPr="00C529B6">
        <w:t xml:space="preserve">rješenjem posl.br. 7/St-594/2016-17 od 14. studenog 2016. godine imenovan je privremeni stečajni upravitelj Zlatko Markasović iz Osijeka sa dužnostima utvrditi mogu li se imovinom </w:t>
      </w:r>
    </w:p>
    <w:p w:rsidRDefault="00BE5490" w:rsidP="00BE5490" w:rsidR="00BE5490">
      <w:pPr>
        <w:jc w:val="right"/>
        <w:rPr>
          <w:b/>
        </w:rPr>
      </w:pPr>
      <w:r w:rsidRPr="00BE5490">
        <w:rPr>
          <w:b/>
        </w:rPr>
        <w:lastRenderedPageBreak/>
        <w:t>Broj: 7/St-594/2016-29</w:t>
      </w:r>
    </w:p>
    <w:p w:rsidRDefault="00BE5490" w:rsidP="00BE5490" w:rsidR="00BE5490">
      <w:pPr>
        <w:jc w:val="right"/>
      </w:pPr>
    </w:p>
    <w:p w:rsidRDefault="00C529B6" w:rsidP="00C529B6" w:rsidR="00C529B6" w:rsidRPr="00C529B6">
      <w:pPr>
        <w:jc w:val="both"/>
      </w:pPr>
      <w:r w:rsidRPr="00C529B6">
        <w:t>dužnika namiriti troškovi postupka te da li postoje razlozi za otvaranje stečajnog postupka nad stečajnim dužnikom odnosno da li je otpao razlog nesposobnosti za plaćanje te je zakazano i novo ročište za dan 27. siječnja 2017. godine.</w:t>
      </w:r>
    </w:p>
    <w:p w:rsidRDefault="00C605AB" w:rsidP="00C529B6" w:rsidR="00C605AB">
      <w:pPr>
        <w:jc w:val="both"/>
      </w:pPr>
      <w:r>
        <w:t xml:space="preserve"> </w:t>
      </w:r>
      <w:r>
        <w:tab/>
      </w:r>
      <w:r>
        <w:tab/>
      </w:r>
      <w:r w:rsidR="00C529B6" w:rsidRPr="00C529B6">
        <w:t>Tijekom postupka po službenoj dužnosti pribavljeno je posljednje javno objavljeno  financijsko izvješće – bilanca za 2015. godinu, podaci o vlasništvu motornih vozila i nekretnina dužnika te  je izvršen uvid u sve isprave priložene spisu</w:t>
      </w:r>
      <w:r>
        <w:t xml:space="preserve"> i saslušan privremeni stečajni upravitelj.</w:t>
      </w:r>
      <w:r w:rsidR="00C529B6" w:rsidRPr="00C529B6">
        <w:t xml:space="preserve"> </w:t>
      </w:r>
      <w:r>
        <w:t xml:space="preserve"> </w:t>
      </w:r>
    </w:p>
    <w:p w:rsidRDefault="00C605AB" w:rsidP="00C529B6" w:rsidR="00C529B6" w:rsidRPr="00C529B6">
      <w:pPr>
        <w:jc w:val="both"/>
      </w:pPr>
      <w:r>
        <w:t xml:space="preserve">                          </w:t>
      </w:r>
      <w:r w:rsidR="00C529B6" w:rsidRPr="00C529B6">
        <w:t>Iz prijedloga za otvaranje stečajnog postupka Financijske agencije ( dalje  FINA ) proizlazi da je dužnik na dan 01. rujna  2015. godine u Očevidniku redoslijeda osnova za plaćanje ima evidentirane neizvršene osnove za plaćanje u neprekinutom razdoblju od 120 dana u ukupnom iznosu od 41.605,42 Kn te jednu zaposlenu osobu, a na takav način se Financijska</w:t>
      </w:r>
      <w:r w:rsidR="000C5134">
        <w:t xml:space="preserve"> agencija</w:t>
      </w:r>
      <w:r w:rsidR="00C529B6" w:rsidRPr="00C529B6">
        <w:t xml:space="preserve"> očitovala i u svojim podnescima od 23. rujna 2016. godine i 08. prosinca 2016. godine.</w:t>
      </w:r>
    </w:p>
    <w:p w:rsidRDefault="00C605AB" w:rsidP="00C529B6" w:rsidR="00C529B6" w:rsidRPr="00C529B6">
      <w:pPr>
        <w:jc w:val="both"/>
      </w:pPr>
      <w:r>
        <w:t xml:space="preserve"> </w:t>
      </w:r>
      <w:r>
        <w:tab/>
      </w:r>
      <w:r>
        <w:tab/>
      </w:r>
      <w:r w:rsidR="00C529B6" w:rsidRPr="00C529B6">
        <w:t>Uvidom u potvrdu Zemljišnoknjižnog odjela Općinskog suda Slavonski Brod od 26. rujna 2016.godine utvrđeno je da dužnik nije vlasnikom nekretnina na  području nadležnosti toga suda, a uvidom u Uvjerenje Policijske uprave Brodsko – posavske  od 29. rujna 2016.godine utvrđeno je da nije vlasnik motornih vozila.</w:t>
      </w:r>
    </w:p>
    <w:p w:rsidRDefault="00C605AB" w:rsidP="00C529B6" w:rsidR="00C529B6" w:rsidRPr="00C529B6">
      <w:pPr>
        <w:jc w:val="both"/>
      </w:pPr>
      <w:r>
        <w:t xml:space="preserve"> </w:t>
      </w:r>
      <w:r>
        <w:tab/>
      </w:r>
      <w:r>
        <w:tab/>
      </w:r>
      <w:r w:rsidR="00C529B6" w:rsidRPr="00C529B6">
        <w:t xml:space="preserve"> Saslušanjem privremenog stečajnog upravitelja, uvidom u </w:t>
      </w:r>
      <w:r>
        <w:t xml:space="preserve">njegovo izvješće </w:t>
      </w:r>
      <w:r w:rsidR="00C529B6" w:rsidRPr="00C529B6">
        <w:t xml:space="preserve"> i priloge izvješću utvrđeno je da je stečajni dužnik nesposoban za plaćanje jer je na dan 09. prosinca 2016. godine evidentirano 981 dan neprekidne blokade, a nepodmirene obveze iznose 111.055,77 Kn, a to proizlazi i iz Potvrde o blokadi računa i novčanih sredstava o</w:t>
      </w:r>
      <w:r>
        <w:t xml:space="preserve">vršenika Financijske agencije. </w:t>
      </w:r>
      <w:r w:rsidR="00C529B6" w:rsidRPr="00C529B6">
        <w:t>Privremeni stečajni upravitelj se očitovao da zakonska zastupnica dužnika  više nije uposlena u društvu, da dužnik</w:t>
      </w:r>
      <w:r>
        <w:t xml:space="preserve"> više ne obavlja </w:t>
      </w:r>
      <w:r w:rsidR="00C529B6" w:rsidRPr="00C529B6">
        <w:t>djelatnost trgovine rabljenom odjećom</w:t>
      </w:r>
      <w:r>
        <w:t xml:space="preserve"> koja mu je bila predmet poslovanja</w:t>
      </w:r>
      <w:r w:rsidR="00C529B6" w:rsidRPr="00C529B6">
        <w:t>. Utvrđeno je, nadalje,  da dužnik nije vlasnik nekretnina, pokretnina, motornih vozila, niti je nositelj imovinskih prava, niti dionica i poslovnih udjela u drugim društvima, da pokretna imovina koja se iskazivala u bilanci za 2015.godinu  u iznosu od 6.370,00 Kn prodana, a zalihe trgovačke robe potrošene kako se očitov</w:t>
      </w:r>
      <w:r>
        <w:t>ala zakonska zastupnica dužnika</w:t>
      </w:r>
      <w:r w:rsidR="00C529B6" w:rsidRPr="00C529B6">
        <w:t xml:space="preserve">, a da su ostaci inventara u iznosu od 1.840,26 Kn potpuno bezvrijedni jer su oštećeni i nemaju tržišnu vrijednost, da se obveze za zajmove odnose prema zakonskoj zastupnici koja je davala pozajmice društvu, da društvo ima obveze prema Republici Hrvatskoj, Ministarstvo financija Poreznoj upravi, te da su obveze dužnika veće od imovine dužnika i iznose 206.561,68 Kn pa je dužnik i prezadužen. Privremeni stečajni upravitelj se nastavno tome očitovao da  dužnik nema imovinu koja bi bila dostatna za namirenje troškova stečajnog postupka i predložio da se postupi sukladno odredbi </w:t>
      </w:r>
      <w:r>
        <w:t>čl.132 SZ-a.</w:t>
      </w:r>
    </w:p>
    <w:p w:rsidRDefault="00C605AB" w:rsidP="004928CB" w:rsidR="004928CB" w:rsidRPr="004928CB">
      <w:pPr>
        <w:jc w:val="both"/>
      </w:pPr>
      <w:r>
        <w:t xml:space="preserve"> </w:t>
      </w:r>
      <w:r>
        <w:tab/>
      </w:r>
      <w:r>
        <w:tab/>
      </w:r>
      <w:r w:rsidR="00A27DA9">
        <w:t xml:space="preserve">Stoga je </w:t>
      </w:r>
      <w:r w:rsidR="00C529B6" w:rsidRPr="00C529B6">
        <w:t>utvrđeno da je stečajni dužnik nesposoban za plaćanje, ali i prezadužen jer su dužnikove obveze u trenutku odlučivanja o prijedlogu veće od njegove imovine odnosno da su ostvareni stečajni razlozi ko</w:t>
      </w:r>
      <w:r w:rsidR="00A27DA9">
        <w:t xml:space="preserve">je propisuje odredba čl. 5. SZ-, ali </w:t>
      </w:r>
      <w:r w:rsidR="004928CB">
        <w:t>da dužnik nema imovine koja je dostatna</w:t>
      </w:r>
      <w:r w:rsidR="00A27DA9">
        <w:t xml:space="preserve"> za n</w:t>
      </w:r>
      <w:r w:rsidR="004928CB">
        <w:t>a</w:t>
      </w:r>
      <w:r w:rsidR="00A27DA9">
        <w:t>mir</w:t>
      </w:r>
      <w:r w:rsidR="004928CB">
        <w:t>e</w:t>
      </w:r>
      <w:r w:rsidR="00A27DA9">
        <w:t>nje troškova st</w:t>
      </w:r>
      <w:r w:rsidR="004928CB">
        <w:t>e</w:t>
      </w:r>
      <w:r w:rsidR="00A27DA9">
        <w:t>č</w:t>
      </w:r>
      <w:r w:rsidR="004928CB">
        <w:t>a</w:t>
      </w:r>
      <w:r w:rsidR="00A27DA9">
        <w:t>jnog post</w:t>
      </w:r>
      <w:r w:rsidR="004928CB">
        <w:t>u</w:t>
      </w:r>
      <w:r w:rsidR="000C5134">
        <w:t xml:space="preserve">pka. Stoga su </w:t>
      </w:r>
      <w:r w:rsidR="004928CB" w:rsidRPr="004928CB">
        <w:t xml:space="preserve">sukladno odredbi čl. 132. Stečajnog zakona </w:t>
      </w:r>
      <w:r w:rsidR="004928CB">
        <w:t>rješenjem posl.br. 7/St-594/2016-2</w:t>
      </w:r>
      <w:r w:rsidR="004928CB" w:rsidRPr="004928CB">
        <w:t>5</w:t>
      </w:r>
      <w:r w:rsidR="004928CB">
        <w:t xml:space="preserve"> od 01. veljače</w:t>
      </w:r>
      <w:r w:rsidR="004928CB" w:rsidRPr="004928CB">
        <w:t xml:space="preserve"> 2017.godine pozvane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 a rješenje je javno objavljeno na mrežnoj stranici e-Oglasna ploča sudo</w:t>
      </w:r>
      <w:r w:rsidR="004928CB">
        <w:t>va dana 01. veljače</w:t>
      </w:r>
      <w:r w:rsidR="004928CB" w:rsidRPr="004928CB">
        <w:t xml:space="preserve"> 2017.godine, a u ostavljenom roku nitko od vjerovnika odnosno osoba koje imaju pravni interes za provedbom stečajnog postupka nije uplatio predujam za namirenje troškova postupka, a što je utvrđeno provjerom u računovodstvu suda.</w:t>
      </w:r>
    </w:p>
    <w:p w:rsidRDefault="00BE5490" w:rsidP="00BE5490" w:rsidR="00A27DA9">
      <w:pPr>
        <w:jc w:val="right"/>
      </w:pPr>
      <w:r w:rsidRPr="00BE5490">
        <w:rPr>
          <w:b/>
        </w:rPr>
        <w:lastRenderedPageBreak/>
        <w:t>Broj: 7/St-594/2016-29</w:t>
      </w:r>
    </w:p>
    <w:p w:rsidRDefault="00A27DA9" w:rsidP="00C529B6" w:rsidR="00A27DA9" w:rsidRPr="002B5CE2">
      <w:pPr>
        <w:jc w:val="both"/>
      </w:pPr>
    </w:p>
    <w:p w:rsidRDefault="002B5CE2" w:rsidP="00BC4E74" w:rsidR="002B5CE2" w:rsidRPr="002B5CE2">
      <w:pPr>
        <w:jc w:val="both"/>
      </w:pPr>
      <w:r w:rsidRPr="002B5CE2">
        <w:t xml:space="preserve"> </w:t>
      </w:r>
      <w:r w:rsidRPr="002B5CE2">
        <w:tab/>
        <w:t xml:space="preserve"> </w:t>
      </w:r>
      <w:r w:rsidRPr="002B5CE2">
        <w:tab/>
        <w:t>Kako je, dakle, utvrđeno da su na strani stečajnog dužnika ostvareni stečajni razlozi nesposobnosti za plaćanje i prezaduženosti propisani odredbom čl. 5. SZ-a</w:t>
      </w:r>
      <w:r w:rsidR="00947B69">
        <w:t>, ali da</w:t>
      </w:r>
      <w:r w:rsidRPr="002B5CE2">
        <w:t xml:space="preserve"> imovina stečajnog dužnika u trenutku odlučivanja neznatne vrijednosti i nije dostatna za namirenje troškova stečajnog postupka, to je na temelju odredbe čl. 132. st. 2.  SZ-a valjalo donijeti odluku o otvaranju i zaključenju stečajnog postupka nad stečajnim dužnikom.</w:t>
      </w:r>
    </w:p>
    <w:p w:rsidRDefault="002B5CE2" w:rsidP="00BC4E74" w:rsidR="002B5CE2">
      <w:pPr>
        <w:jc w:val="both"/>
      </w:pPr>
      <w:r w:rsidRPr="002B5CE2">
        <w:t xml:space="preserve">                     Izbor </w:t>
      </w:r>
      <w:r w:rsidR="00947B69">
        <w:t xml:space="preserve">i imenovanje </w:t>
      </w:r>
      <w:r w:rsidRPr="002B5CE2">
        <w:t>stečajnog upravitelja</w:t>
      </w:r>
      <w:r w:rsidR="002436B4">
        <w:t xml:space="preserve"> </w:t>
      </w:r>
      <w:r w:rsidR="00C529B6">
        <w:t>Zlatka Markasovića iz Osijeka</w:t>
      </w:r>
      <w:r w:rsidRPr="002B5CE2">
        <w:t xml:space="preserve"> izvršen je sukladno odredbama </w:t>
      </w:r>
      <w:r w:rsidR="00DE4DC4">
        <w:t>čl.</w:t>
      </w:r>
      <w:r w:rsidR="00947B69">
        <w:t xml:space="preserve"> 84., </w:t>
      </w:r>
      <w:r w:rsidR="00DE4DC4">
        <w:t xml:space="preserve"> 85 st.2 i čl.132 st. 2</w:t>
      </w:r>
      <w:r w:rsidRPr="002B5CE2">
        <w:t xml:space="preserve"> SZ-a</w:t>
      </w:r>
      <w:r w:rsidR="00DE4DC4">
        <w:t xml:space="preserve"> jer je tijekom postupka imenovan privremeni</w:t>
      </w:r>
      <w:r w:rsidR="00947B69">
        <w:t xml:space="preserve">m stečajnim upraviteljem </w:t>
      </w:r>
      <w:r w:rsidR="00DE4DC4">
        <w:t>kojeg je nastavno tome trebalo i imenovati stečajnim upraviteljem.</w:t>
      </w:r>
      <w:r w:rsidRPr="002B5CE2">
        <w:t xml:space="preserve"> </w:t>
      </w:r>
    </w:p>
    <w:p w:rsidRDefault="002823B3" w:rsidP="002823B3" w:rsidR="002823B3">
      <w:pPr>
        <w:ind w:firstLine="1440"/>
        <w:jc w:val="both"/>
      </w:pPr>
    </w:p>
    <w:p w:rsidRDefault="002823B3" w:rsidP="002823B3" w:rsidR="002823B3">
      <w:pPr>
        <w:jc w:val="both"/>
      </w:pPr>
      <w:r>
        <w:t xml:space="preserve"> </w:t>
      </w:r>
      <w:r>
        <w:tab/>
      </w:r>
      <w:r>
        <w:tab/>
      </w:r>
    </w:p>
    <w:p w:rsidRDefault="002823B3" w:rsidP="002823B3" w:rsidR="002823B3">
      <w:pPr>
        <w:jc w:val="center"/>
      </w:pPr>
      <w:r>
        <w:t>U Sl</w:t>
      </w:r>
      <w:r w:rsidR="00C529B6">
        <w:t>avonskom Brodu, 29</w:t>
      </w:r>
      <w:r>
        <w:t xml:space="preserve">. </w:t>
      </w:r>
      <w:r w:rsidR="00C529B6">
        <w:t>ožujka</w:t>
      </w:r>
      <w:r>
        <w:t xml:space="preserve"> 2017. godine</w:t>
      </w:r>
    </w:p>
    <w:p w:rsidRDefault="00B21309" w:rsidP="002823B3" w:rsidR="002823B3">
      <w:pPr>
        <w:jc w:val="center"/>
      </w:pPr>
      <w:r>
        <w:t xml:space="preserve"> </w:t>
      </w:r>
    </w:p>
    <w:p w:rsidRDefault="002823B3" w:rsidP="002823B3" w:rsidR="002823B3">
      <w:pPr>
        <w:jc w:val="both"/>
      </w:pPr>
      <w:r>
        <w:t xml:space="preserve">                                                                                                         </w:t>
      </w:r>
      <w:r w:rsidR="00B21309">
        <w:t xml:space="preserve"> </w:t>
      </w:r>
      <w:r>
        <w:t xml:space="preserve"> Stečajna sutkinja:</w:t>
      </w:r>
    </w:p>
    <w:p w:rsidRDefault="002823B3" w:rsidP="002823B3" w:rsidR="002823B3">
      <w:pPr>
        <w:jc w:val="both"/>
      </w:pPr>
      <w:r>
        <w:t xml:space="preserve">                                                                                                          </w:t>
      </w:r>
      <w:r w:rsidR="00B21309">
        <w:t xml:space="preserve">   </w:t>
      </w:r>
      <w:r>
        <w:t xml:space="preserve">  </w:t>
      </w:r>
      <w:r w:rsidR="004B2618">
        <w:t>Mirna Vujčić</w:t>
      </w:r>
    </w:p>
    <w:p w:rsidRDefault="002823B3" w:rsidP="002823B3" w:rsidR="002823B3">
      <w:pPr>
        <w:jc w:val="both"/>
      </w:pPr>
    </w:p>
    <w:p w:rsidRDefault="002823B3" w:rsidP="002823B3" w:rsidR="002823B3">
      <w:pPr>
        <w:jc w:val="both"/>
        <w:rPr>
          <w:lang w:val="en-US"/>
        </w:rPr>
      </w:pPr>
    </w:p>
    <w:p w:rsidRDefault="002823B3" w:rsidP="002823B3" w:rsidR="002823B3">
      <w:pPr>
        <w:rPr>
          <w:b/>
          <w:sz w:val="16"/>
          <w:szCs w:val="16"/>
        </w:rPr>
      </w:pPr>
      <w:r>
        <w:rPr>
          <w:b/>
          <w:sz w:val="16"/>
          <w:szCs w:val="16"/>
        </w:rPr>
        <w:t xml:space="preserve">NAPUTAK O PRAVNOM LIJEKU   </w:t>
      </w:r>
    </w:p>
    <w:p w:rsidRDefault="002823B3" w:rsidP="002823B3" w:rsidR="002823B3">
      <w:pPr>
        <w:rPr>
          <w:sz w:val="16"/>
          <w:szCs w:val="16"/>
        </w:rPr>
      </w:pPr>
      <w:r>
        <w:rPr>
          <w:sz w:val="16"/>
          <w:szCs w:val="16"/>
        </w:rPr>
        <w:t xml:space="preserve">Protiv ovog rješenja dopuštena je žalba u roku od osam dana od </w:t>
      </w:r>
    </w:p>
    <w:p w:rsidRDefault="002823B3" w:rsidP="002823B3" w:rsidR="002823B3">
      <w:pPr>
        <w:rPr>
          <w:sz w:val="16"/>
          <w:szCs w:val="16"/>
        </w:rPr>
      </w:pPr>
      <w:r>
        <w:rPr>
          <w:sz w:val="16"/>
          <w:szCs w:val="16"/>
        </w:rPr>
        <w:t xml:space="preserve">isteka osmog dana od dana objave rješenja na mrežnoj stranici </w:t>
      </w:r>
    </w:p>
    <w:p w:rsidRDefault="002823B3" w:rsidP="002823B3" w:rsidR="002823B3">
      <w:pPr>
        <w:rPr>
          <w:sz w:val="16"/>
          <w:szCs w:val="16"/>
        </w:rPr>
      </w:pPr>
      <w:r>
        <w:rPr>
          <w:sz w:val="16"/>
          <w:szCs w:val="16"/>
        </w:rPr>
        <w:t xml:space="preserve">e-Oglasna ploča sudova. Žalba se podnosi Visokom trgovačkom </w:t>
      </w:r>
    </w:p>
    <w:p w:rsidRDefault="002823B3" w:rsidP="002823B3" w:rsidR="002823B3">
      <w:pPr>
        <w:rPr>
          <w:sz w:val="16"/>
          <w:szCs w:val="16"/>
        </w:rPr>
      </w:pPr>
      <w:r>
        <w:rPr>
          <w:sz w:val="16"/>
          <w:szCs w:val="16"/>
        </w:rPr>
        <w:t xml:space="preserve">sudu Republike Hrvatske Zagreb putem ovoga suda u tri primjerka. </w:t>
      </w:r>
    </w:p>
    <w:p w:rsidRDefault="002823B3" w:rsidP="002823B3" w:rsidR="002823B3"/>
    <w:p w:rsidRDefault="002823B3" w:rsidP="002823B3" w:rsidR="002823B3"/>
    <w:p w:rsidRDefault="002823B3" w:rsidP="002823B3" w:rsidR="002823B3">
      <w:r>
        <w:t xml:space="preserve">  </w:t>
      </w:r>
    </w:p>
    <w:p w:rsidRDefault="002823B3" w:rsidP="002823B3" w:rsidR="002823B3">
      <w:r>
        <w:t>DNA:</w:t>
      </w:r>
    </w:p>
    <w:p w:rsidRDefault="002823B3" w:rsidP="002823B3" w:rsidR="002823B3">
      <w:r>
        <w:t>1.Rješenje objaviti na mrežnoj stranici e-Oglasna ploča sudova</w:t>
      </w:r>
    </w:p>
    <w:p w:rsidRDefault="002823B3" w:rsidP="002823B3" w:rsidR="002823B3">
      <w:r>
        <w:t xml:space="preserve">2. Rješenje dostaviti </w:t>
      </w:r>
    </w:p>
    <w:p w:rsidRDefault="002823B3" w:rsidP="002823B3" w:rsidR="002823B3">
      <w:r>
        <w:t>- stečajnom upravitelju</w:t>
      </w:r>
    </w:p>
    <w:p w:rsidRDefault="002823B3" w:rsidP="002823B3" w:rsidR="002823B3">
      <w:r>
        <w:t>- zakonskom zastupniku dužnika</w:t>
      </w:r>
    </w:p>
    <w:p w:rsidRDefault="00845E3E" w:rsidP="00845E3E" w:rsidR="00845E3E" w:rsidRPr="00845E3E">
      <w:r>
        <w:t xml:space="preserve">- </w:t>
      </w:r>
      <w:r w:rsidRPr="00845E3E">
        <w:t>FINI Regionalni centar Osijek odmah i po pravomoćnosti</w:t>
      </w:r>
    </w:p>
    <w:p w:rsidRDefault="00845E3E" w:rsidP="00845E3E" w:rsidR="00845E3E" w:rsidRPr="00845E3E">
      <w:r w:rsidRPr="00845E3E">
        <w:t>- ŽDO Građansko-upravni odjel Slavonski Brod</w:t>
      </w:r>
      <w:r>
        <w:t xml:space="preserve"> </w:t>
      </w:r>
    </w:p>
    <w:p w:rsidRDefault="00845E3E" w:rsidP="00845E3E" w:rsidR="00845E3E" w:rsidRPr="00845E3E">
      <w:r w:rsidRPr="00845E3E">
        <w:t>- Poreznoj upravi , Ispostavi Slavonski Brod po pravomoćnosti</w:t>
      </w:r>
    </w:p>
    <w:p w:rsidRDefault="00845E3E" w:rsidP="00845E3E" w:rsidR="00845E3E">
      <w:r w:rsidRPr="00845E3E">
        <w:t>- sudskom registru odmah i po pravomoćnosti u elektronskom obliku</w:t>
      </w:r>
    </w:p>
    <w:p w:rsidRDefault="00845E3E" w:rsidP="00845E3E" w:rsidR="00845E3E" w:rsidRPr="00845E3E">
      <w:r>
        <w:t>- HZZO i HZMO po pravomoćnosti</w:t>
      </w:r>
    </w:p>
    <w:p w:rsidRDefault="00845E3E" w:rsidP="002823B3" w:rsidR="00845E3E"/>
    <w:p w:rsidRDefault="002823B3" w:rsidP="002823B3" w:rsidR="002823B3"/>
    <w:p w:rsidRDefault="002823B3" w:rsidP="002823B3" w:rsidR="002823B3"/>
    <w:p w:rsidRDefault="002823B3" w:rsidP="002823B3" w:rsidR="002823B3"/>
    <w:p w:rsidRDefault="002823B3" w:rsidP="002823B3" w:rsidR="002823B3"/>
    <w:p w:rsidRDefault="00DB052E" w:rsidP="002823B3" w:rsidR="00DB052E" w:rsidRPr="002823B3"/>
    <w:sectPr w:rsidSect="00537F96" w:rsidR="00DB052E" w:rsidRPr="002823B3">
      <w:headerReference w:type="default" r:id="rId10"/>
      <w:footerReference w:type="default" r:id="rId11"/>
      <w:pgSz w:h="16838" w:w="11906"/>
      <w:pgMar w:gutter="0" w:footer="708" w:header="708" w:left="1417" w:bottom="1417" w:right="1417" w:top="1417"/>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2667" w:rsidP="00537F96" w:rsidR="00512667">
      <w:r>
        <w:separator/>
      </w:r>
    </w:p>
  </w:endnote>
  <w:endnote w:id="0" w:type="continuationSeparator">
    <w:p w:rsidRDefault="00512667" w:rsidP="00537F96" w:rsidR="005126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F96" w:rsidR="00537F96">
    <w:pPr>
      <w:pStyle w:val="Podnoje"/>
      <w:jc w:val="center"/>
    </w:pPr>
  </w:p>
  <w:p w:rsidRDefault="00537F96" w:rsidR="00537F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2667" w:rsidP="00537F96" w:rsidR="00512667">
      <w:r>
        <w:separator/>
      </w:r>
    </w:p>
  </w:footnote>
  <w:footnote w:id="0" w:type="continuationSeparator">
    <w:p w:rsidRDefault="00512667" w:rsidP="00537F96" w:rsidR="005126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6417716"/>
      <w:docPartObj>
        <w:docPartGallery w:val="Page Numbers (Top of Page)"/>
        <w:docPartUnique/>
      </w:docPartObj>
    </w:sdtPr>
    <w:sdtEndPr/>
    <w:sdtContent>
      <w:p w:rsidRDefault="00B21309" w:rsidR="00B21309">
        <w:pPr>
          <w:pStyle w:val="Zaglavlje"/>
          <w:jc w:val="center"/>
        </w:pPr>
        <w:r>
          <w:fldChar w:fldCharType="begin"/>
        </w:r>
        <w:r>
          <w:instrText>PAGE   \* MERGEFORMAT</w:instrText>
        </w:r>
        <w:r>
          <w:fldChar w:fldCharType="separate"/>
        </w:r>
        <w:r w:rsidR="00533605">
          <w:rPr>
            <w:noProof/>
          </w:rPr>
          <w:t>1</w:t>
        </w:r>
        <w:r>
          <w:fldChar w:fldCharType="end"/>
        </w:r>
      </w:p>
    </w:sdtContent>
  </w:sdt>
  <w:p w:rsidRDefault="00537F96" w:rsidR="00537F9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23B3"/>
    <w:rsid w:val="000124AD"/>
    <w:rsid w:val="000A4814"/>
    <w:rsid w:val="000B0B16"/>
    <w:rsid w:val="000C5134"/>
    <w:rsid w:val="00187240"/>
    <w:rsid w:val="001D1532"/>
    <w:rsid w:val="002436B4"/>
    <w:rsid w:val="0024399B"/>
    <w:rsid w:val="002823B3"/>
    <w:rsid w:val="00283C54"/>
    <w:rsid w:val="002B5CE2"/>
    <w:rsid w:val="004928CB"/>
    <w:rsid w:val="004B2618"/>
    <w:rsid w:val="00512667"/>
    <w:rsid w:val="00533605"/>
    <w:rsid w:val="00537F96"/>
    <w:rsid w:val="005612DD"/>
    <w:rsid w:val="00651267"/>
    <w:rsid w:val="00845E3E"/>
    <w:rsid w:val="00947B69"/>
    <w:rsid w:val="00A27DA9"/>
    <w:rsid w:val="00A535DB"/>
    <w:rsid w:val="00AA4B62"/>
    <w:rsid w:val="00B21309"/>
    <w:rsid w:val="00BC4E74"/>
    <w:rsid w:val="00BE5490"/>
    <w:rsid w:val="00C529B6"/>
    <w:rsid w:val="00C605AB"/>
    <w:rsid w:val="00C866CA"/>
    <w:rsid w:val="00D44B03"/>
    <w:rsid w:val="00D73B8B"/>
    <w:rsid w:val="00D86AB7"/>
    <w:rsid w:val="00DA4173"/>
    <w:rsid w:val="00DB052E"/>
    <w:rsid w:val="00DE4DC4"/>
    <w:rsid w:val="00E30D08"/>
    <w:rsid w:val="00EF1315"/>
    <w:rsid w:val="00F433DB"/>
    <w:rsid w:val="00FC6A5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23B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823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23B3"/>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7F96"/>
    <w:pPr>
      <w:tabs>
        <w:tab w:pos="4536" w:val="center"/>
        <w:tab w:pos="9072" w:val="right"/>
      </w:tabs>
    </w:pPr>
  </w:style>
  <w:style w:customStyle="true" w:styleId="ZaglavljeChar" w:type="character">
    <w:name w:val="Zaglavlje Char"/>
    <w:basedOn w:val="Zadanifontodlomka"/>
    <w:link w:val="Zaglavlje"/>
    <w:uiPriority w:val="99"/>
    <w:rsid w:val="00537F9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37F96"/>
    <w:pPr>
      <w:tabs>
        <w:tab w:pos="4536" w:val="center"/>
        <w:tab w:pos="9072" w:val="right"/>
      </w:tabs>
    </w:pPr>
  </w:style>
  <w:style w:customStyle="true" w:styleId="PodnojeChar" w:type="character">
    <w:name w:val="Podnožje Char"/>
    <w:basedOn w:val="Zadanifontodlomka"/>
    <w:link w:val="Podnoje"/>
    <w:uiPriority w:val="99"/>
    <w:rsid w:val="00537F9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33605"/>
    <w:rPr>
      <w:color w:val="808080"/>
      <w:bdr w:space="0" w:sz="0" w:color="auto" w:val="none"/>
      <w:shd w:fill="auto" w:color="auto" w:val="clear"/>
    </w:rPr>
  </w:style>
  <w:style w:customStyle="true" w:styleId="eSPISCCParagraphDefaultFont" w:type="character">
    <w:name w:val="eSPIS_CC_Paragraph Default Font"/>
    <w:basedOn w:val="Zadanifontodlomka"/>
    <w:rsid w:val="005336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605"/>
    <w:rPr>
      <w:bdr w:space="0" w:sz="0" w:color="auto" w:val="none"/>
      <w:shd w:fill="FFFFCC" w:color="auto" w:val="clear"/>
      <w:lang w:val="hr-HR"/>
    </w:rPr>
  </w:style>
  <w:style w:customStyle="true" w:styleId="PozadinaSvijetloCrvena" w:type="character">
    <w:name w:val="Pozadina_SvijetloCrvena"/>
    <w:basedOn w:val="eSPISCCParagraphDefaultFont"/>
    <w:rsid w:val="005336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6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23B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823B3"/>
    <w:rPr>
      <w:rFonts w:ascii="Tahoma" w:cs="Tahoma" w:hAnsi="Tahoma"/>
      <w:sz w:val="16"/>
      <w:szCs w:val="16"/>
    </w:rPr>
  </w:style>
  <w:style w:customStyle="1" w:styleId="TekstbaloniaChar" w:type="character">
    <w:name w:val="Tekst balončića Char"/>
    <w:basedOn w:val="Zadanifontodlomka"/>
    <w:link w:val="Tekstbalonia"/>
    <w:uiPriority w:val="99"/>
    <w:semiHidden/>
    <w:rsid w:val="002823B3"/>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7F96"/>
    <w:pPr>
      <w:tabs>
        <w:tab w:pos="4536" w:val="center"/>
        <w:tab w:pos="9072" w:val="right"/>
      </w:tabs>
    </w:pPr>
  </w:style>
  <w:style w:customStyle="1" w:styleId="ZaglavljeChar" w:type="character">
    <w:name w:val="Zaglavlje Char"/>
    <w:basedOn w:val="Zadanifontodlomka"/>
    <w:link w:val="Zaglavlje"/>
    <w:uiPriority w:val="99"/>
    <w:rsid w:val="00537F9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37F96"/>
    <w:pPr>
      <w:tabs>
        <w:tab w:pos="4536" w:val="center"/>
        <w:tab w:pos="9072" w:val="right"/>
      </w:tabs>
    </w:pPr>
  </w:style>
  <w:style w:customStyle="1" w:styleId="PodnojeChar" w:type="character">
    <w:name w:val="Podnožje Char"/>
    <w:basedOn w:val="Zadanifontodlomka"/>
    <w:link w:val="Podnoje"/>
    <w:uiPriority w:val="99"/>
    <w:rsid w:val="00537F9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33605"/>
    <w:rPr>
      <w:color w:val="808080"/>
      <w:bdr w:color="auto" w:space="0" w:sz="0" w:val="none"/>
      <w:shd w:color="auto" w:fill="auto" w:val="clear"/>
    </w:rPr>
  </w:style>
  <w:style w:customStyle="1" w:styleId="eSPISCCParagraphDefaultFont" w:type="character">
    <w:name w:val="eSPIS_CC_Paragraph Default Font"/>
    <w:basedOn w:val="Zadanifontodlomka"/>
    <w:rsid w:val="005336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605"/>
    <w:rPr>
      <w:bdr w:color="auto" w:space="0" w:sz="0" w:val="none"/>
      <w:shd w:color="auto" w:fill="FFFFCC" w:val="clear"/>
      <w:lang w:val="hr-HR"/>
    </w:rPr>
  </w:style>
  <w:style w:customStyle="1" w:styleId="PozadinaSvijetloCrvena" w:type="character">
    <w:name w:val="Pozadina_SvijetloCrvena"/>
    <w:basedOn w:val="eSPISCCParagraphDefaultFont"/>
    <w:rsid w:val="005336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6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138539">
      <w:bodyDiv w:val="true"/>
      <w:marLeft w:val="0"/>
      <w:marRight w:val="0"/>
      <w:marTop w:val="0"/>
      <w:marBottom w:val="0"/>
      <w:divBdr>
        <w:top w:space="0" w:sz="0" w:color="auto" w:val="none"/>
        <w:left w:space="0" w:sz="0" w:color="auto" w:val="none"/>
        <w:bottom w:space="0" w:sz="0" w:color="auto" w:val="none"/>
        <w:right w:space="0" w:sz="0" w:color="auto" w:val="none"/>
      </w:divBdr>
    </w:div>
    <w:div w:id="1266692364">
      <w:bodyDiv w:val="true"/>
      <w:marLeft w:val="0"/>
      <w:marRight w:val="0"/>
      <w:marTop w:val="0"/>
      <w:marBottom w:val="0"/>
      <w:divBdr>
        <w:top w:space="0" w:sz="0" w:color="auto" w:val="none"/>
        <w:left w:space="0" w:sz="0" w:color="auto" w:val="none"/>
        <w:bottom w:space="0" w:sz="0" w:color="auto" w:val="none"/>
        <w:right w:space="0" w:sz="0" w:color="auto" w:val="none"/>
      </w:divBdr>
    </w:div>
    <w:div w:id="1381398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41605.42</izvorni_sadrzaj>
    <derivirana_varijabla naziv="DomainObject.Predmet.InicijalnaVrijednost_1">41605.42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St-594/2016</izvorni_sadrzaj>
    <derivirana_varijabla naziv="DomainObject.Predmet.OznakaBroj_1">St-594/2016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st.2 SZ</izvorni_sadrzaj>
    <derivirana_varijabla naziv="DomainObject.Predmet.PrimjedbaSuca_1">čl.444 st.2 SZ</derivirana_varijabla>
  </DomainObject.Predmet.PrimjedbaSuca>
  <DomainObject.Predmet.ProtustrankaFormated>
    <izvorni_sadrzaj>  SAVONA d.o.o. za trgovinu i usluge zastupanog po punomoćniku Renata Šušak</izvorni_sadrzaj>
    <derivirana_varijabla naziv="DomainObject.Predmet.ProtustrankaFormated_1">  SAVONA d.o.o. za trgovinu i usluge zastupanog po punomoćniku Renata Šušak</derivirana_varijabla>
  </DomainObject.Predmet.ProtustrankaFormated>
  <DomainObject.Predmet.ProtustrankaFormatedOIB>
    <izvorni_sadrzaj>  SAVONA d.o.o. za trgovinu i usluge, OIB 34233467341 zastupanog po punomoćniku Renata Šušak</izvorni_sadrzaj>
    <derivirana_varijabla naziv="DomainObject.Predmet.ProtustrankaFormatedOIB_1">  SAVONA d.o.o. za trgovinu i usluge, OIB 34233467341 zastupanog po punomoćniku Renata Šušak</derivirana_varijabla>
  </DomainObject.Predmet.ProtustrankaFormatedOIB>
  <DomainObject.Predmet.ProtustrankaFormatedWithAdress>
    <izvorni_sadrzaj> SAVONA d.o.o. za trgovinu i usluge, Naselje Slavonija I 2/2 , 35000 Slavonski Brod zastupanog po punomoćniku Renata Šušak</izvorni_sadrzaj>
    <derivirana_varijabla naziv="DomainObject.Predmet.ProtustrankaFormatedWithAdress_1"> SAVONA d.o.o. za trgovinu i usluge, Naselje Slavonija I 2/2 , 35000 Slavonski Brod zastupanog po punomoćniku Renata Šušak</derivirana_varijabla>
  </DomainObject.Predmet.ProtustrankaFormatedWithAdress>
  <DomainObject.Predmet.ProtustrankaFormatedWithAdressOIB>
    <izvorni_sadrzaj> SAVONA d.o.o. za trgovinu i usluge, OIB 34233467341, Naselje Slavonija I 2/2 , 35000 Slavonski Brod zastupanog po punomoćniku Renata Šušak</izvorni_sadrzaj>
    <derivirana_varijabla naziv="DomainObject.Predmet.ProtustrankaFormatedWithAdressOIB_1"> SAVONA d.o.o. za trgovinu i usluge, OIB 34233467341, Naselje Slavonija I 2/2 , 35000 Slavonski Brod zastupanog po punomoćniku Renata Šušak</derivirana_varijabla>
  </DomainObject.Predmet.ProtustrankaFormatedWithAdressOIB>
  <DomainObject.Predmet.ProtustrankaWithAdress>
    <izvorni_sadrzaj>SAVONA d.o.o. za trgovinu i usluge Naselje Slavonija I 2/2 , 35000 Slavonski Brod</izvorni_sadrzaj>
    <derivirana_varijabla naziv="DomainObject.Predmet.ProtustrankaWithAdress_1">SAVONA d.o.o. za trgovinu i usluge Naselje Slavonija I 2/2 , 35000 Slavonski Brod</derivirana_varijabla>
  </DomainObject.Predmet.ProtustrankaWithAdress>
  <DomainObject.Predmet.ProtustrankaWithAdressOIB>
    <izvorni_sadrzaj>SAVONA d.o.o. za trgovinu i usluge, OIB 34233467341, Naselje Slavonija I 2/2 , 35000 Slavonski Brod</izvorni_sadrzaj>
    <derivirana_varijabla naziv="DomainObject.Predmet.ProtustrankaWithAdressOIB_1">SAVONA d.o.o. za trgovinu i usluge, OIB 34233467341, Naselje Slavonija I 2/2 , 35000 Slavonski Brod</derivirana_varijabla>
  </DomainObject.Predmet.ProtustrankaWithAdressOIB>
  <DomainObject.Predmet.ProtustrankaNazivFormated>
    <izvorni_sadrzaj>SAVONA d.o.o. za trgovinu i usluge</izvorni_sadrzaj>
    <derivirana_varijabla naziv="DomainObject.Predmet.ProtustrankaNazivFormated_1">SAVONA d.o.o. za trgovinu i usluge</derivirana_varijabla>
  </DomainObject.Predmet.ProtustrankaNazivFormated>
  <DomainObject.Predmet.ProtustrankaNazivFormatedOIB>
    <izvorni_sadrzaj>SAVONA d.o.o. za trgovinu i usluge, OIB 34233467341</izvorni_sadrzaj>
    <derivirana_varijabla naziv="DomainObject.Predmet.ProtustrankaNazivFormatedOIB_1">SAVONA d.o.o. za trgovinu i usluge, OIB 34233467341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SAVONA d.o.o. za trgovinu i usluge zastupanog po punomoćniku Renata Šušak</item>
    </izvorni_sadrzaj>
    <derivirana_varijabla naziv="DomainObject.Predmet.ProtuStrankaListFormated_1">
      <item>SAVONA d.o.o. za trgovinu i usluge zastupanog po punomoćniku Renata Šušak</item>
    </derivirana_varijabla>
  </DomainObject.Predmet.ProtuStrankaListFormated>
  <DomainObject.Predmet.ProtuStrankaListFormatedOIB>
    <izvorni_sadrzaj>
      <item>SAVONA d.o.o. za trgovinu i usluge, OIB 34233467341 zastupanog po punomoćniku Renata Šušak</item>
    </izvorni_sadrzaj>
    <derivirana_varijabla naziv="DomainObject.Predmet.ProtuStrankaListFormatedOIB_1">
      <item>SAVONA d.o.o. za trgovinu i usluge, OIB 34233467341 zastupanog po punomoćniku Renata Šušak</item>
    </derivirana_varijabla>
  </DomainObject.Predmet.ProtuStrankaListFormatedOIB>
  <DomainObject.Predmet.ProtuStrankaListFormatedWithAdress>
    <izvorni_sadrzaj>
      <item>SAVONA d.o.o. za trgovinu i usluge, Naselje Slavonija I 2/2 , 35000 Slavonski Brod zastupanog po punomoćniku Renata Šušak</item>
    </izvorni_sadrzaj>
    <derivirana_varijabla naziv="DomainObject.Predmet.ProtuStrankaListFormatedWithAdress_1">
      <item>SAVONA d.o.o. za trgovinu i usluge, Naselje Slavonija I 2/2 , 35000 Slavonski Brod zastupanog po punomoćniku Renata Šušak</item>
    </derivirana_varijabla>
  </DomainObject.Predmet.ProtuStrankaListFormatedWithAdress>
  <DomainObject.Predmet.ProtuStrankaListFormatedWithAdressOIB>
    <izvorni_sadrzaj>
      <item>SAVONA d.o.o. za trgovinu i usluge, OIB 34233467341, Naselje Slavonija I 2/2 , 35000 Slavonski Brod zastupanog po punomoćniku Renata Šušak</item>
    </izvorni_sadrzaj>
    <derivirana_varijabla naziv="DomainObject.Predmet.ProtuStrankaListFormatedWithAdressOIB_1">
      <item>SAVONA d.o.o. za trgovinu i usluge, OIB 34233467341, Naselje Slavonija I 2/2 , 35000 Slavonski Brod zastupanog po punomoćniku Renata Šušak</item>
    </derivirana_varijabla>
  </DomainObject.Predmet.ProtuStrankaListFormatedWithAdressOIB>
  <DomainObject.Predmet.ProtuStrankaListNazivFormated>
    <izvorni_sadrzaj>
      <item>SAVONA d.o.o. za trgovinu i usluge</item>
    </izvorni_sadrzaj>
    <derivirana_varijabla naziv="DomainObject.Predmet.ProtuStrankaListNazivFormated_1">
      <item>SAVONA d.o.o. za trgovinu i usluge</item>
    </derivirana_varijabla>
  </DomainObject.Predmet.ProtuStrankaListNazivFormated>
  <DomainObject.Predmet.ProtuStrankaListNazivFormatedOIB>
    <izvorni_sadrzaj>
      <item>SAVONA d.o.o. za trgovinu i usluge, OIB 34233467341</item>
    </izvorni_sadrzaj>
    <derivirana_varijabla naziv="DomainObject.Predmet.ProtuStrankaListNazivFormatedOIB_1">
      <item>SAVONA d.o.o. za trgovinu i usluge, OIB 34233467341</item>
    </derivirana_varijabla>
  </DomainObject.Predmet.ProtuStrankaListNazivFormatedOIB>
  <DomainObject.Predmet.OstaliListFormated>
    <izvorni_sadrzaj>
      <item>Renata Šušak punomoćnik sudionika u postupku SAVONA d.o.o. za trgovinu i usluge</item>
      <item>Zlatko Markasović</item>
    </izvorni_sadrzaj>
    <derivirana_varijabla naziv="DomainObject.Predmet.OstaliListFormated_1">
      <item>Renata Šušak punomoćnik sudionika u postupku SAVONA d.o.o. za trgovinu i usluge</item>
      <item>Zlatko Markasović</item>
    </derivirana_varijabla>
  </DomainObject.Predmet.OstaliListFormated>
  <DomainObject.Predmet.OstaliListFormatedOIB>
    <izvorni_sadrzaj>
      <item>Renata Šušak, OIB 85963181784 punomoćnik sudionika u postupku SAVONA d.o.o. za trgovinu i usluge</item>
      <item>Zlatko Markasović, OIB 82230536462</item>
    </izvorni_sadrzaj>
    <derivirana_varijabla naziv="DomainObject.Predmet.OstaliListFormatedOIB_1">
      <item>Renata Šušak, OIB 85963181784 punomoćnik sudionika u postupku SAVONA d.o.o. za trgovinu i usluge</item>
      <item>Zlatko Markasović, OIB 82230536462</item>
    </derivirana_varijabla>
  </DomainObject.Predmet.OstaliListFormatedOIB>
  <DomainObject.Predmet.OstaliListFormatedWithAdress>
    <izvorni_sadrzaj>
      <item>Renata Šušak, Ulica Milke Trnine 5, 10000 Zagreb punomoćnik sudionika u postupku SAVONA d.o.o. za trgovinu i usluge</item>
      <item>Zlatko Markasović, Vij.I.Meštrovića 50, 31000 Osijek</item>
    </izvorni_sadrzaj>
    <derivirana_varijabla naziv="DomainObject.Predmet.OstaliListFormatedWithAdress_1">
      <item>Renata Šušak, Ulica Milke Trnine 5, 10000 Zagreb punomoćnik sudionika u postupku SAVONA d.o.o. za trgovinu i usluge</item>
      <item>Zlatko Markasović, Vij.I.Meštrovića 50, 31000 Osijek</item>
    </derivirana_varijabla>
  </DomainObject.Predmet.OstaliListFormatedWithAdress>
  <DomainObject.Predmet.OstaliListFormatedWithAdressOIB>
    <izvorni_sadrzaj>
      <item>Renata Šušak, OIB 85963181784, Ulica Milke Trnine 5, 10000 Zagreb punomoćnik sudionika u postupku SAVONA d.o.o. za trgovinu i usluge</item>
      <item>Zlatko Markasović, OIB 82230536462, Vij.I.Meštrovića 50, 31000 Osijek</item>
    </izvorni_sadrzaj>
    <derivirana_varijabla naziv="DomainObject.Predmet.OstaliListFormatedWithAdressOIB_1">
      <item>Renata Šušak, OIB 85963181784, Ulica Milke Trnine 5, 10000 Zagreb punomoćnik sudionika u postupku SAVONA d.o.o. za trgovinu i usluge</item>
      <item>Zlatko Markasović, OIB 82230536462, Vij.I.Meštrovića 50, 31000 Osijek</item>
    </derivirana_varijabla>
  </DomainObject.Predmet.OstaliListFormatedWithAdressOIB>
  <DomainObject.Predmet.OstaliListNazivFormated>
    <izvorni_sadrzaj>
      <item>Renata Šušak</item>
      <item>Zlatko Markasović</item>
    </izvorni_sadrzaj>
    <derivirana_varijabla naziv="DomainObject.Predmet.OstaliListNazivFormated_1">
      <item>Renata Šušak</item>
      <item>Zlatko Markasović</item>
    </derivirana_varijabla>
  </DomainObject.Predmet.OstaliListNazivFormated>
  <DomainObject.Predmet.OstaliListNazivFormatedOIB>
    <izvorni_sadrzaj>
      <item>Renata Šušak, OIB 85963181784</item>
      <item>Zlatko Markasović, OIB 82230536462</item>
    </izvorni_sadrzaj>
    <derivirana_varijabla naziv="DomainObject.Predmet.OstaliListNazivFormatedOIB_1">
      <item>Renata Šušak, OIB 85963181784</item>
      <item>Zlatko Markasović, OIB 82230536462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SAVONA d.o.o. za trgovinu i usluge</izvorni_sadrzaj>
    <derivirana_varijabla naziv="DomainObject.Predmet.ProtustrankaIDrugi_1">SAVONA d.o.o. za trgovinu i usluge</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SAVONA d.o.o. za trgovinu i usluge, OIB 34233467341, Naselje Slavonija I 2/2 , 35000 Slavonski Brod</izvorni_sadrzaj>
    <derivirana_varijabla naziv="DomainObject.Predmet.ProtustrankaIDrugiAdressOIB_1">SAVONA d.o.o. za trgovinu i usluge, OIB 34233467341, Naselje Slavonija I 2/2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SAVONA d.o.o. za trgovinu i usluge</item>
      <item>Renata Šušak</item>
      <item>Zlatko Markasović</item>
    </izvorni_sadrzaj>
    <derivirana_varijabla naziv="DomainObject.Predmet.SudioniciListNaziv_1">
      <item>FINANCIJSKA AGENCIJA RC OSIJEK</item>
      <item>SAVONA d.o.o. za trgovinu i usluge</item>
      <item>Renata Šušak</item>
      <item>Zlatko Markasović</item>
    </derivirana_varijabla>
  </DomainObject.Predmet.SudioniciListNaziv>
  <DomainObject.Predmet.SudioniciListAdressOIB>
    <izvorni_sadrzaj>
      <item>FINANCIJSKA AGENCIJA RC OSIJEK, OIB 85821130368, P.Krešimira IV 20,35000 Slavonski Brod</item>
      <item>SAVONA d.o.o. za trgovinu i usluge, OIB 34233467341, Naselje Slavonija I 2/2 ,35000 Slavonski Brod</item>
      <item>Renata Šušak, OIB 85963181784, Ulica Milke Trnine 5,10000 Zagreb</item>
      <item>Zlatko Markasović, OIB 82230536462, Vij.I.Meštrovića 50,31000 Osijek</item>
    </izvorni_sadrzaj>
    <derivirana_varijabla naziv="DomainObject.Predmet.SudioniciListAdressOIB_1">
      <item>FINANCIJSKA AGENCIJA RC OSIJEK, OIB 85821130368, P.Krešimira IV 20,35000 Slavonski Brod</item>
      <item>SAVONA d.o.o. za trgovinu i usluge, OIB 34233467341, Naselje Slavonija I 2/2 ,35000 Slavonski Brod</item>
      <item>Renata Šušak, OIB 85963181784, Ulica Milke Trnine 5,10000 Zagreb</item>
      <item>Zlatko Markasović, OIB 82230536462, Vij.I.Meštrovića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34233467341</item>
      <item>, OIB 85963181784</item>
      <item>, OIB 82230536462</item>
    </izvorni_sadrzaj>
    <derivirana_varijabla naziv="DomainObject.Predmet.SudioniciListNazivOIB_1">
      <item>, OIB 85821130368</item>
      <item>, OIB 34233467341</item>
      <item>, OIB 85963181784</item>
      <item>, OIB 82230536462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77B973-78B7-4B8B-BE7E-6111F1EEA2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1163</properties:Words>
  <properties:Characters>6661</properties:Characters>
  <properties:Lines>139</properties:Lines>
  <properties:Paragraphs>44</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2017-03-29T07:31:00Z</dcterms:created>
  <dc:creator>wsadmin</dc:creator>
  <cp:lastModifiedBy>wsadmin</cp:lastModifiedBy>
  <cp:lastPrinted>2017-03-29T08:43:00Z</cp:lastPrinted>
  <dcterms:modified xmlns:xsi="http://www.w3.org/2001/XMLSchema-instance" xsi:type="dcterms:W3CDTF">2017-03-29T08:45:00Z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