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722e" w14:paraId="03f722e" w:rsidRDefault="00AE649C" w:rsidP="00FA5B5E" w:rsidR="00AE649C" w:rsidRPr="00B76F3C">
      <w:pPr>
        <w:pStyle w:val="Naslov3"/>
        <w15:collapsed w:val="false"/>
      </w:pPr>
    </w:p>
    <w:p w:rsidRDefault="008D46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St-249/2016-2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EMIL PROMET jednostavno društvo s ograničenom odgovornošću za trgovinu i usluge, Pitomača, Braće Radića 80, OIB: 39729926811, MBS: 010087474, dana 4. listopada 2016. godine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EMIL PROMET jednostavno društvo s ograničenom odgovornošću za trgovinu i usluge, Pitomača, Braće Radića 80, OIB: 39729926811.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16. prosinca 2016. godine u 10,15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Emil Ivanović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Emilu Ivanoviću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253 dana u ukupnom iznosu od 23.426,31 kn. Također je u prijedlogu navedeno da dužnik ima jednu zaposlenu osobu, a da u Jedinstvenom registru računa nema otvorenih računa. 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St-249/2016-2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4. listopada 2016. godine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D4672" w:rsidP="008D4672" w:rsidR="008D46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8D4672" w:rsidP="008D4672" w:rsidR="008D4672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8D4672" w:rsidP="008D4672" w:rsidR="008D4672">
      <w:pPr>
        <w:pStyle w:val="Bezproreda"/>
      </w:pPr>
      <w:r>
        <w:t>2. Sc. ročište</w:t>
      </w:r>
    </w:p>
    <w:p w:rsidRDefault="008D4672" w:rsidP="008D4672" w:rsidR="008D4672">
      <w:pPr>
        <w:pStyle w:val="Bezproreda"/>
      </w:pPr>
      <w:proofErr w:type="spellStart"/>
      <w:r>
        <w:t>Bj</w:t>
      </w:r>
      <w:proofErr w:type="spellEnd"/>
      <w:r>
        <w:t>. 4.10.2016.</w:t>
      </w:r>
    </w:p>
    <w:p w:rsidRDefault="008D4672" w:rsidP="008D4672" w:rsidR="008D4672"/>
    <w:p w:rsidRDefault="00CB0EA4" w:rsidP="008D4672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672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429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St-249/2016-2</izvorni_sadrzaj>
    <derivirana_varijabla naziv="DomainObject.Oznaka_1">St-249/2016-2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St-249/2016</izvorni_sadrzaj>
    <derivirana_varijabla naziv="DomainObject.Predmet.OznakaBroj_1">St-249/2016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 PROMET jednostavno društvo s ograničenom odgovornošću za trgovinu i usluge, Pitomača</izvorni_sadrzaj>
    <derivirana_varijabla naziv="DomainObject.Predmet.ProtustrankaFormated_1">  EMIL PROMET jednostavno društvo s ograničenom odgovornošću za trgovinu i usluge, Pitomača</derivirana_varijabla>
  </DomainObject.Predmet.ProtustrankaFormated>
  <DomainObject.Predmet.ProtustrankaFormatedOIB>
    <izvorni_sadrzaj>  EMIL PROMET jednostavno društvo s ograničenom odgovornošću za trgovinu i usluge, Pitomača, OIB 39729926811</izvorni_sadrzaj>
    <derivirana_varijabla naziv="DomainObject.Predmet.ProtustrankaFormatedOIB_1">  EMIL PROMET jednostavno društvo s ograničenom odgovornošću za trgovinu i usluge, Pitomača, OIB 39729926811</derivirana_varijabla>
  </DomainObject.Predmet.ProtustrankaFormatedOIB>
  <DomainObject.Predmet.ProtustrankaFormatedWithAdress>
    <izvorni_sadrzaj> EMIL PROMET jednostavno društvo s ograničenom odgovornošću za trgovinu i usluge, Pitomača, Braće Radića 80, 33405 Pitomača</izvorni_sadrzaj>
    <derivirana_varijabla naziv="DomainObject.Predmet.ProtustrankaFormatedWithAdress_1"> EMIL PROMET jednostavno društvo s ograničenom odgovornošću za trgovinu i usluge, Pitomača, Braće Radića 80, 33405 Pitomača</derivirana_varijabla>
  </DomainObject.Predmet.ProtustrankaFormatedWithAdress>
  <DomainObject.Predmet.ProtustrankaFormatedWithAdressOIB>
    <izvorni_sadrzaj> EMIL PROMET jednostavno društvo s ograničenom odgovornošću za trgovinu i usluge, Pitomača, OIB 39729926811, Braće Radića 80, 33405 Pitomača</izvorni_sadrzaj>
    <derivirana_varijabla naziv="DomainObject.Predmet.ProtustrankaFormatedWithAdressOIB_1"> EMIL PROMET jednostavno društvo s ograničenom odgovornošću za trgovinu i usluge, Pitomača, OIB 39729926811, Braće Radića 80, 33405 Pitomača</derivirana_varijabla>
  </DomainObject.Predmet.ProtustrankaFormatedWithAdressOIB>
  <DomainObject.Predmet.ProtustrankaWithAdress>
    <izvorni_sadrzaj>EMIL PROMET jednostavno društvo s ograničenom odgovornošću za trgovinu i usluge, Pitomača Braće Radića 80, 33405 Pitomača</izvorni_sadrzaj>
    <derivirana_varijabla naziv="DomainObject.Predmet.ProtustrankaWithAdress_1">EMIL PROMET jednostavno društvo s ograničenom odgovornošću za trgovinu i usluge, Pitomača Braće Radića 80, 33405 Pitomača</derivirana_varijabla>
  </DomainObject.Predmet.ProtustrankaWithAdress>
  <DomainObject.Predmet.ProtustrankaWithAdressOIB>
    <izvorni_sadrzaj>EMIL PROMET jednostavno društvo s ograničenom odgovornošću za trgovinu i usluge, Pitomača, OIB 39729926811, Braće Radića 80, 33405 Pitomača</izvorni_sadrzaj>
    <derivirana_varijabla naziv="DomainObject.Predmet.ProtustrankaWithAdressOIB_1">EMIL PROMET jednostavno društvo s ograničenom odgovornošću za trgovinu i usluge, Pitomača, OIB 39729926811, Braće Radića 80, 33405 Pitomača</derivirana_varijabla>
  </DomainObject.Predmet.ProtustrankaWithAdressOIB>
  <DomainObject.Predmet.ProtustrankaNazivFormated>
    <izvorni_sadrzaj>EMIL PROMET jednostavno društvo s ograničenom odgovornošću za trgovinu i usluge, Pitomača</izvorni_sadrzaj>
    <derivirana_varijabla naziv="DomainObject.Predmet.ProtustrankaNazivFormated_1">EMIL PROMET jednostavno društvo s ograničenom odgovornošću za trgovinu i usluge, Pitomača</derivirana_varijabla>
  </DomainObject.Predmet.ProtustrankaNazivFormated>
  <DomainObject.Predmet.ProtustrankaNazivFormatedOIB>
    <izvorni_sadrzaj>EMIL PROMET jednostavno društvo s ograničenom odgovornošću za trgovinu i usluge, Pitomača, OIB 39729926811</izvorni_sadrzaj>
    <derivirana_varijabla naziv="DomainObject.Predmet.ProtustrankaNazivFormatedOIB_1">EMIL PROMET jednostavno društvo s ograničenom odgovornošću za trgovinu i usluge, Pitomača, OIB 39729926811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EMIL PROMET jednostavno društvo s ograničenom odgovornošću za trgovinu i usluge, Pitomača</item>
    </izvorni_sadrzaj>
    <derivirana_varijabla naziv="DomainObject.Predmet.ProtuStrankaListFormated_1">
      <item>EMIL PROMET jednostavno društvo s ograničenom odgovornošću za trgovinu i usluge, Pitomača</item>
    </derivirana_varijabla>
  </DomainObject.Predmet.ProtuStrankaListFormated>
  <DomainObject.Predmet.ProtuStrankaListFormatedOIB>
    <izvorni_sadrzaj>
      <item>EMIL PROMET jednostavno društvo s ograničenom odgovornošću za trgovinu i usluge, Pitomača, OIB 39729926811</item>
    </izvorni_sadrzaj>
    <derivirana_varijabla naziv="DomainObject.Predmet.ProtuStrankaListFormatedOIB_1">
      <item>EMIL PROMET jednostavno društvo s ograničenom odgovornošću za trgovinu i usluge, Pitomača, OIB 39729926811</item>
    </derivirana_varijabla>
  </DomainObject.Predmet.ProtuStrankaListFormatedOIB>
  <DomainObject.Predmet.ProtuStrankaListFormatedWithAdress>
    <izvorni_sadrzaj>
      <item>EMIL PROMET jednostavno društvo s ograničenom odgovornošću za trgovinu i usluge, Pitomača, Braće Radića 80, 33405 Pitomača</item>
    </izvorni_sadrzaj>
    <derivirana_varijabla naziv="DomainObject.Predmet.ProtuStrankaListFormatedWithAdress_1">
      <item>EMIL PROMET jednostavno društvo s ograničenom odgovornošću za trgovinu i usluge, Pitomača, Braće Radića 80, 33405 Pitomača</item>
    </derivirana_varijabla>
  </DomainObject.Predmet.ProtuStrankaListFormatedWithAdress>
  <DomainObject.Predmet.ProtuStrankaListFormatedWithAdressOIB>
    <izvorni_sadrzaj>
      <item>EMIL PROMET jednostavno društvo s ograničenom odgovornošću za trgovinu i usluge, Pitomača, OIB 39729926811, Braće Radića 80, 33405 Pitomača</item>
    </izvorni_sadrzaj>
    <derivirana_varijabla naziv="DomainObject.Predmet.ProtuStrankaListFormatedWithAdressOIB_1">
      <item>EMIL PROMET jednostavno društvo s ograničenom odgovornošću za trgovinu i usluge, Pitomača, OIB 39729926811, Braće Radića 80, 33405 Pitomača</item>
    </derivirana_varijabla>
  </DomainObject.Predmet.ProtuStrankaListFormatedWithAdressOIB>
  <DomainObject.Predmet.ProtuStrankaListNazivFormated>
    <izvorni_sadrzaj>
      <item>EMIL PROMET jednostavno društvo s ograničenom odgovornošću za trgovinu i usluge, Pitomača</item>
    </izvorni_sadrzaj>
    <derivirana_varijabla naziv="DomainObject.Predmet.ProtuStrankaListNazivFormated_1">
      <item>EMIL PROMET jednostavno društvo s ograničenom odgovornošću za trgovinu i usluge, Pitomača</item>
    </derivirana_varijabla>
  </DomainObject.Predmet.ProtuStrankaListNazivFormated>
  <DomainObject.Predmet.ProtuStrankaListNazivFormatedOIB>
    <izvorni_sadrzaj>
      <item>EMIL PROMET jednostavno društvo s ograničenom odgovornošću za trgovinu i usluge, Pitomača, OIB 39729926811</item>
    </izvorni_sadrzaj>
    <derivirana_varijabla naziv="DomainObject.Predmet.ProtuStrankaListNazivFormatedOIB_1">
      <item>EMIL PROMET jednostavno društvo s ograničenom odgovornošću za trgovinu i usluge, Pitomača, OIB 39729926811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St-249/2016-2</izvorni_sadrzaj>
    <derivirana_varijabla naziv="DomainObject.PoslovniBrojDokumenta_1">St-249/2016-2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EMIL PROMET jednostavno društvo s ograničenom odgovornošću za trgovinu i usluge, Pitomača</izvorni_sadrzaj>
    <derivirana_varijabla naziv="DomainObject.Predmet.ProtustrankaIDrugi_1">EMIL PROMET jednostavno društvo s ograničenom odgovornošću za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EMIL PROMET jednostavno društvo s ograničenom odgovornošću za trgovinu i usluge, Pitomača, OIB 39729926811, Braće Radića 80, 33405 Pitomača</izvorni_sadrzaj>
    <derivirana_varijabla naziv="DomainObject.Predmet.ProtustrankaIDrugiAdressOIB_1">EMIL PROMET jednostavno društvo s ograničenom odgovornošću za trgovinu i usluge, Pitomača, OIB 39729926811, Braće Radića 80,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EMIL PROMET jednostavno društvo s ograničenom odgovornošću za trgovinu i usluge, Pitomača</item>
    </izvorni_sadrzaj>
    <derivirana_varijabla naziv="DomainObject.Predmet.SudioniciListNaziv_1">
      <item>FINA, RC ZAGREB, Podružnica Bjelovar</item>
      <item>EMIL PROMET jednostavno društvo s ograničenom odgovornošću za trgovinu i usluge, Pitomača</item>
    </derivirana_varijabla>
  </DomainObject.Predmet.SudioniciListNaziv>
  <DomainObject.Predmet.SudioniciListAdressOIB>
    <izvorni_sadrzaj>
      <item>FINA, RC ZAGREB, Podružnica Bjelovar, OIB 85821130368, F. Supila 4,43000 Bjelovar</item>
      <item>EMIL PROMET jednostavno društvo s ograničenom odgovornošću za trgovinu i usluge, Pitomača, OIB 39729926811, Braće Radića 80,33405 Pitomača</item>
    </izvorni_sadrzaj>
    <derivirana_varijabla naziv="DomainObject.Predmet.SudioniciListAdressOIB_1">
      <item>FINA, RC ZAGREB, Podružnica Bjelovar, OIB 85821130368, F. Supila 4,43000 Bjelovar</item>
      <item>EMIL PROMET jednostavno društvo s ograničenom odgovornošću za trgovinu i usluge, Pitomača, OIB 39729926811, Braće Radića 80,33405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EBEAA-8D10-4BE5-9968-20991CF02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2711</properties:Characters>
  <properties:Lines>87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2016-10-04T06:25:00Z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