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5204" w14:paraId="0fc520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276D8B" w:rsidR="00276D8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 xml:space="preserve">ovodom prijedloga </w:t>
      </w:r>
      <w:r w:rsidR="00276D8B">
        <w:rPr>
          <w:rFonts w:cs="Times New Roman"/>
        </w:rPr>
        <w:t xml:space="preserve">predlagatelja Financijske agencije, Regionalni centar Zagreb, Podružnica Varaždin, za otvaranje stečajnog postupka nad dužnikom </w:t>
      </w:r>
      <w:r w:rsidR="00276D8B">
        <w:t>PLEHAN d.o.o., Jurovec, Jurovec 3, Sveti Martin na Muri, OIB: 17381983211</w:t>
      </w:r>
      <w:r w:rsidR="00276D8B">
        <w:rPr>
          <w:rFonts w:cs="Times New Roman"/>
        </w:rPr>
        <w:t>, 9. ožujka 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276D8B">
        <w:rPr>
          <w:rFonts w:cs="Times New Roman"/>
        </w:rPr>
        <w:t xml:space="preserve"> </w:t>
      </w:r>
      <w:r w:rsidR="00276D8B">
        <w:t>PLEHAN d.o.o., Jurovec, Jurovec 3, Sveti Martin na Muri, OIB: 17381983211</w:t>
      </w:r>
      <w:r>
        <w:t>, da u roku od 15 dana od objave na mrežnoj stranici e-Oglasna ploča suda, uplate predujam za namirenje troškova prethodnog i otvorenog stečajnog postupka u iznosu od 2.000,00 kn, na račun ovoga suda koji se vodi kod Hrvatske poštanske banke d.d. Zagreb, IBAN: HR40 2390 0011 3000 0275 4, model: 02, s pozivom na poslovni broj spisa St-</w:t>
      </w:r>
      <w:r w:rsidR="00276D8B">
        <w:t>243/16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76D8B">
        <w:rPr>
          <w:rFonts w:cs="Times New Roman"/>
        </w:rPr>
        <w:t>9. ožujka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276D8B" w:rsidR="00276D8B" w:rsidRPr="006F44C4">
      <w:pPr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276D8B" w:rsidRPr="006F44C4">
        <w:t>SUDAC</w:t>
      </w:r>
    </w:p>
    <w:p w:rsidRDefault="00276D8B" w:rsidP="00276D8B" w:rsidR="00276D8B" w:rsidRPr="006F44C4">
      <w:pPr>
        <w:ind w:firstLine="708" w:left="5664"/>
        <w:jc w:val="both"/>
      </w:pPr>
    </w:p>
    <w:p w:rsidRDefault="00276D8B" w:rsidP="00276D8B" w:rsidR="00276D8B" w:rsidRPr="006F44C4">
      <w:pPr>
        <w:ind w:firstLine="708" w:left="4956"/>
        <w:jc w:val="both"/>
      </w:pPr>
      <w:r w:rsidRPr="006F44C4">
        <w:t>Ksenija Flack-Makitan, v.r.</w:t>
      </w:r>
    </w:p>
    <w:p w:rsidRDefault="00276D8B" w:rsidP="00276D8B" w:rsidR="00276D8B" w:rsidRPr="006F44C4">
      <w:pPr>
        <w:ind w:firstLine="708" w:left="4956"/>
        <w:jc w:val="both"/>
      </w:pPr>
    </w:p>
    <w:p w:rsidRDefault="00276D8B" w:rsidP="00276D8B" w:rsidR="00276D8B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276D8B" w:rsidR="00C42207">
      <w:pPr>
        <w:jc w:val="both"/>
      </w:pPr>
    </w:p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B71" w:rsidP="00BA0147" w:rsidR="00616B71">
      <w:r>
        <w:separator/>
      </w:r>
    </w:p>
  </w:endnote>
  <w:endnote w:id="0" w:type="continuationSeparator">
    <w:p w:rsidRDefault="00616B71" w:rsidP="00BA0147" w:rsidR="0061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B71" w:rsidP="00BA0147" w:rsidR="00616B71">
      <w:r>
        <w:separator/>
      </w:r>
    </w:p>
  </w:footnote>
  <w:footnote w:id="0" w:type="continuationSeparator">
    <w:p w:rsidRDefault="00616B71" w:rsidP="00BA0147" w:rsidR="00616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7CC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276D8B">
      <w:t>243/16-6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276D8B">
      <w:t>243/16-6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2BCB"/>
    <w:rsid w:val="002341FF"/>
    <w:rsid w:val="00276D8B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16B71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2B02"/>
    <w:rsid w:val="0076577E"/>
    <w:rsid w:val="0079114C"/>
    <w:rsid w:val="007D470A"/>
    <w:rsid w:val="0080270A"/>
    <w:rsid w:val="00806764"/>
    <w:rsid w:val="008B385D"/>
    <w:rsid w:val="008B5950"/>
    <w:rsid w:val="00926C33"/>
    <w:rsid w:val="009668AE"/>
    <w:rsid w:val="00970E9C"/>
    <w:rsid w:val="009C0AFE"/>
    <w:rsid w:val="009F187F"/>
    <w:rsid w:val="009F4BEF"/>
    <w:rsid w:val="00A4112C"/>
    <w:rsid w:val="00AC55E9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47CCC"/>
    <w:rsid w:val="00D70B9C"/>
    <w:rsid w:val="00DB63DD"/>
    <w:rsid w:val="00E0463A"/>
    <w:rsid w:val="00E35839"/>
    <w:rsid w:val="00E557EB"/>
    <w:rsid w:val="00E717D2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4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C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4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C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507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PLEHAN društvo s ograničenom odgovornošću za trgovinu i usluge</izvorni_sadrzaj>
    <derivirana_varijabla naziv="DomainObject.Predmet.ProtustrankaFormated_1">  PLEHAN društvo s ograničenom odgovornošću za trgovinu i usluge</derivirana_varijabla>
  </DomainObject.Predmet.ProtustrankaFormated>
  <DomainObject.Predmet.ProtustrankaFormatedOIB>
    <izvorni_sadrzaj>  PLEHAN društvo s ograničenom odgovornošću za trgovinu i usluge, OIB 17381983211</izvorni_sadrzaj>
    <derivirana_varijabla naziv="DomainObject.Predmet.ProtustrankaFormatedOIB_1">  PLEHAN društvo s ograničenom odgovornošću za trgovinu i usluge, OIB 17381983211</derivirana_varijabla>
  </DomainObject.Predmet.ProtustrankaFormatedOIB>
  <DomainObject.Predmet.ProtustrankaFormatedWithAdress>
    <izvorni_sadrzaj> PLEHAN društvo s ograničenom odgovornošću za trgovinu i usluge, 3, 40313 Jurovec</izvorni_sadrzaj>
    <derivirana_varijabla naziv="DomainObject.Predmet.ProtustrankaFormatedWithAdress_1"> PLEHAN društvo s ograničenom odgovornošću za trgovinu i usluge, 3, 40313 Jurovec</derivirana_varijabla>
  </DomainObject.Predmet.ProtustrankaFormatedWithAdress>
  <DomainObject.Predmet.ProtustrankaFormatedWithAdressOIB>
    <izvorni_sadrzaj> PLEHAN društvo s ograničenom odgovornošću za trgovinu i usluge, OIB 17381983211, 3, 40313 Jurovec</izvorni_sadrzaj>
    <derivirana_varijabla naziv="DomainObject.Predmet.ProtustrankaFormatedWithAdressOIB_1"> PLEHAN društvo s ograničenom odgovornošću za trgovinu i usluge, OIB 17381983211, 3, 40313 Jurovec</derivirana_varijabla>
  </DomainObject.Predmet.ProtustrankaFormatedWithAdressOIB>
  <DomainObject.Predmet.ProtustrankaWithAdress>
    <izvorni_sadrzaj>PLEHAN društvo s ograničenom odgovornošću za trgovinu i usluge 3, 40313 Jurovec</izvorni_sadrzaj>
    <derivirana_varijabla naziv="DomainObject.Predmet.ProtustrankaWithAdress_1">PLEHAN društvo s ograničenom odgovornošću za trgovinu i usluge 3, 40313 Jurovec</derivirana_varijabla>
  </DomainObject.Predmet.ProtustrankaWithAdress>
  <DomainObject.Predmet.ProtustrankaWithAdressOIB>
    <izvorni_sadrzaj>PLEHAN društvo s ograničenom odgovornošću za trgovinu i usluge, OIB 17381983211, 3, 40313 Jurovec</izvorni_sadrzaj>
    <derivirana_varijabla naziv="DomainObject.Predmet.ProtustrankaWithAdressOIB_1">PLEHAN društvo s ograničenom odgovornošću za trgovinu i usluge, OIB 17381983211, 3, 40313 Jurovec</derivirana_varijabla>
  </DomainObject.Predmet.ProtustrankaWithAdressOIB>
  <DomainObject.Predmet.ProtustrankaNazivFormated>
    <izvorni_sadrzaj>PLEHAN društvo s ograničenom odgovornošću za trgovinu i usluge</izvorni_sadrzaj>
    <derivirana_varijabla naziv="DomainObject.Predmet.ProtustrankaNazivFormated_1">PLEHAN društvo s ograničenom odgovornošću za trgovinu i usluge</derivirana_varijabla>
  </DomainObject.Predmet.ProtustrankaNazivFormated>
  <DomainObject.Predmet.ProtustrankaNazivFormatedOIB>
    <izvorni_sadrzaj>PLEHAN društvo s ograničenom odgovornošću za trgovinu i usluge, OIB 17381983211</izvorni_sadrzaj>
    <derivirana_varijabla naziv="DomainObject.Predmet.ProtustrankaNazivFormatedOIB_1">PLEHAN društvo s ograničenom odgovornošću za trgovinu i usluge, OIB 17381983211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123625.97</izvorni_sadrzaj>
    <derivirana_varijabla naziv="DomainObject.Predmet.TrenutnaVrijednost_1">123625.97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PLEHAN društvo s ograničenom odgovornošću za trgovinu i usluge</item>
    </izvorni_sadrzaj>
    <derivirana_varijabla naziv="DomainObject.Predmet.ProtuStrankaListFormated_1">
      <item>PLEHAN društvo s ograničenom odgovornošću za trgovinu i usluge</item>
    </derivirana_varijabla>
  </DomainObject.Predmet.ProtuStrankaListFormated>
  <DomainObject.Predmet.ProtuStrankaListFormatedOIB>
    <izvorni_sadrzaj>
      <item>PLEHAN društvo s ograničenom odgovornošću za trgovinu i usluge, OIB 17381983211</item>
    </izvorni_sadrzaj>
    <derivirana_varijabla naziv="DomainObject.Predmet.ProtuStrankaListFormatedOIB_1">
      <item>PLEHAN društvo s ograničenom odgovornošću za trgovinu i usluge, OIB 17381983211</item>
    </derivirana_varijabla>
  </DomainObject.Predmet.ProtuStrankaListFormatedOIB>
  <DomainObject.Predmet.ProtuStrankaListFormatedWithAdress>
    <izvorni_sadrzaj>
      <item>PLEHAN društvo s ograničenom odgovornošću za trgovinu i usluge, 3, 40313 Jurovec</item>
    </izvorni_sadrzaj>
    <derivirana_varijabla naziv="DomainObject.Predmet.ProtuStrankaListFormatedWithAdress_1">
      <item>PLEHAN društvo s ograničenom odgovornošću za trgovinu i usluge, 3, 40313 Jurovec</item>
    </derivirana_varijabla>
  </DomainObject.Predmet.ProtuStrankaListFormatedWithAdress>
  <DomainObject.Predmet.ProtuStrankaListFormatedWithAdressOIB>
    <izvorni_sadrzaj>
      <item>PLEHAN društvo s ograničenom odgovornošću za trgovinu i usluge, OIB 17381983211, 3, 40313 Jurovec</item>
    </izvorni_sadrzaj>
    <derivirana_varijabla naziv="DomainObject.Predmet.ProtuStrankaListFormatedWithAdressOIB_1">
      <item>PLEHAN društvo s ograničenom odgovornošću za trgovinu i usluge, OIB 17381983211, 3, 40313 Jurovec</item>
    </derivirana_varijabla>
  </DomainObject.Predmet.ProtuStrankaListFormatedWithAdressOIB>
  <DomainObject.Predmet.ProtuStrankaListNazivFormated>
    <izvorni_sadrzaj>
      <item>PLEHAN društvo s ograničenom odgovornošću za trgovinu i usluge</item>
    </izvorni_sadrzaj>
    <derivirana_varijabla naziv="DomainObject.Predmet.ProtuStrankaListNazivFormated_1">
      <item>PLEHAN društvo s ograničenom odgovornošću za trgovinu i usluge</item>
    </derivirana_varijabla>
  </DomainObject.Predmet.ProtuStrankaListNazivFormated>
  <DomainObject.Predmet.ProtuStrankaListNazivFormatedOIB>
    <izvorni_sadrzaj>
      <item>PLEHAN društvo s ograničenom odgovornošću za trgovinu i usluge, OIB 17381983211</item>
    </izvorni_sadrzaj>
    <derivirana_varijabla naziv="DomainObject.Predmet.ProtuStrankaListNazivFormatedOIB_1">
      <item>PLEHAN društvo s ograničenom odgovornošću za trgovinu i usluge, OIB 17381983211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PLEHAN društvo s ograničenom odgovornošću za trgovinu i usluge</izvorni_sadrzaj>
    <derivirana_varijabla naziv="DomainObject.Predmet.ProtustrankaIDrugi_1">PLEHAN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PLEHAN društvo s ograničenom odgovornošću za trgovinu i usluge, OIB 17381983211, 3, 40313 Jurovec</izvorni_sadrzaj>
    <derivirana_varijabla naziv="DomainObject.Predmet.ProtustrankaIDrugiAdressOIB_1">PLEHAN društvo s ograničenom odgovornošću za trgovinu i usluge, OIB 17381983211, 3, 40313 Jurovec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PLEHAN društvo s ograničenom odgovornošću za trgovinu i usluge</item>
      <item>Sudski registar</item>
    </izvorni_sadrzaj>
    <derivirana_varijabla naziv="DomainObject.Predmet.SudioniciListNaziv_1">
      <item>Financijska agencija</item>
      <item>PLEHAN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PLEHAN društvo s ograničenom odgovornošću za trgovinu i usluge, OIB 17381983211, 3,40313 Jurovec</item>
      <item>Sudski registar</item>
    </izvorni_sadrzaj>
    <derivirana_varijabla naziv="DomainObject.Predmet.SudioniciListAdressOIB_1">
      <item>Financijska agencija, OIB 85821130368, A. Cesarca 2,42000 Varaždin</item>
      <item>PLEHAN društvo s ograničenom odgovornošću za trgovinu i usluge, OIB 17381983211, 3,40313 Jurovec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17381983211</item>
      <item>, OIB null</item>
    </izvorni_sadrzaj>
    <derivirana_varijabla naziv="DomainObject.Predmet.SudioniciListNazivOIB_1">
      <item>, OIB 85821130368</item>
      <item>, OIB 17381983211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FA8A5-31AD-42A4-B545-94BC5E876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1571</properties:Characters>
  <properties:Lines>61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2016-03-09T13:06:00Z</cp:lastPrinted>
  <dcterms:modified xmlns:xsi="http://www.w3.org/2001/XMLSchema-instance" xsi:type="dcterms:W3CDTF">2016-03-09T13:07:00Z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