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ef7c" w14:paraId="deeef7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855FCD">
        <w:t>-342/17</w:t>
      </w:r>
    </w:p>
    <w:p w:rsidRDefault="00586DD5" w:rsidP="00586DD5" w:rsid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D13F3A" w:rsidP="00586DD5" w:rsidR="00D13F3A" w:rsidRPr="00586DD5"/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55FCD" w:rsidP="001C69BB" w:rsidR="006B708C">
      <w:pPr>
        <w:ind w:firstLine="720"/>
        <w:jc w:val="both"/>
        <w:rPr>
          <w:lang w:val="pt-BR"/>
        </w:rPr>
      </w:pPr>
      <w:r w:rsidRPr="00855FCD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855FCD">
        <w:t>85821130368</w:t>
      </w:r>
      <w:r w:rsidRPr="00855FCD">
        <w:rPr>
          <w:lang w:val="pt-BR"/>
        </w:rPr>
        <w:t>, za otvaranje stečajnog postupka nad dužnikom SEVEN GOLD j.d.o.o., Zagreb, Ruščenica 37, OIB: 20849308463</w:t>
      </w:r>
      <w:r w:rsidR="008966A4" w:rsidRPr="008966A4">
        <w:rPr>
          <w:lang w:val="pt-BR"/>
        </w:rPr>
        <w:t xml:space="preserve">, </w:t>
      </w:r>
      <w:r w:rsidR="00D32AA3">
        <w:rPr>
          <w:lang w:val="pt-BR"/>
        </w:rPr>
        <w:t>28</w:t>
      </w:r>
      <w:r>
        <w:rPr>
          <w:lang w:val="pt-BR"/>
        </w:rPr>
        <w:t>. ožujka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855FCD" w:rsidRPr="00855FCD">
        <w:rPr>
          <w:lang w:val="pt-BR"/>
        </w:rPr>
        <w:t>SEVEN GOLD j.d.o.o., Zagreb, Ruščenica 37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855FCD">
        <w:t>4. svibnja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37562C">
        <w:t>11.3</w:t>
      </w:r>
      <w:r w:rsidR="0093411A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855FCD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37562C">
        <w:t>Erste&amp;</w:t>
      </w:r>
      <w:proofErr w:type="spellStart"/>
      <w:r w:rsidR="0037562C">
        <w:t>Steiermarkische</w:t>
      </w:r>
      <w:proofErr w:type="spellEnd"/>
      <w:r w:rsidR="0037562C">
        <w:t xml:space="preserve"> </w:t>
      </w:r>
      <w:proofErr w:type="spellStart"/>
      <w:r w:rsidR="0037562C">
        <w:t>bank</w:t>
      </w:r>
      <w:proofErr w:type="spellEnd"/>
      <w:r w:rsidR="00855FCD">
        <w:t xml:space="preserve"> d.d., Privredna banka Zagreb d.d.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D32AA3">
        <w:t>28</w:t>
      </w:r>
      <w:r w:rsidR="00855FCD">
        <w:t>. ožujka</w:t>
      </w:r>
      <w:r w:rsidR="0037562C">
        <w:t xml:space="preserve"> 2017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A3FB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814F2C" w:rsidP="0093411A" w:rsidR="00814F2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892E4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</w:p>
    <w:p w:rsidRDefault="00D03437" w:rsidP="006B708C" w:rsidR="0093411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A3FB9" w:rsidP="00F832F4" w:rsidR="00DA3FB9">
      <w:pPr>
        <w:jc w:val="right"/>
      </w:pPr>
    </w:p>
    <w:p w:rsidRDefault="00DA3FB9" w:rsidP="00F832F4" w:rsidR="00DA3FB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DA3FB9" w:rsidP="00F832F4" w:rsidR="00DA3FB9" w:rsidRPr="00F832F4">
      <w:pPr>
        <w:tabs>
          <w:tab w:pos="6507" w:val="left"/>
        </w:tabs>
      </w:pPr>
      <w:r>
        <w:tab/>
        <w:t xml:space="preserve">   Katica Franjić</w:t>
      </w:r>
    </w:p>
    <w:p w:rsidRDefault="00B639DE" w:rsidP="00DA3FB9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C1D01"/>
    <w:rsid w:val="00814F2C"/>
    <w:rsid w:val="00855FCD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6551"/>
    <w:rsid w:val="00B47261"/>
    <w:rsid w:val="00B639DE"/>
    <w:rsid w:val="00BF0BBF"/>
    <w:rsid w:val="00C34AA2"/>
    <w:rsid w:val="00CD0B3B"/>
    <w:rsid w:val="00D03437"/>
    <w:rsid w:val="00D13F3A"/>
    <w:rsid w:val="00D32AA3"/>
    <w:rsid w:val="00D47D35"/>
    <w:rsid w:val="00D52D3B"/>
    <w:rsid w:val="00D74489"/>
    <w:rsid w:val="00D876F4"/>
    <w:rsid w:val="00DA3FB9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F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F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F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F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F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F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F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F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ročište</izvorni_sadrzaj>
    <derivirana_varijabla naziv="DomainObject.Primjedba_1">poziv na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SEVEN GOLD j.d.o.o. zastupanog po punomoćniku Marija Mesar Pleško</izvorni_sadrzaj>
    <derivirana_varijabla naziv="DomainObject.Predmet.ProtustrankaFormated_1">  SEVEN GOLD j.d.o.o. zastupanog po punomoćniku Marija Mesar Pleško</derivirana_varijabla>
  </DomainObject.Predmet.ProtustrankaFormated>
  <DomainObject.Predmet.ProtustrankaFormatedOIB>
    <izvorni_sadrzaj>  SEVEN GOLD j.d.o.o., OIB 20849308463 zastupanog po punomoćniku Marija Mesar Pleško</izvorni_sadrzaj>
    <derivirana_varijabla naziv="DomainObject.Predmet.ProtustrankaFormatedOIB_1">  SEVEN GOLD j.d.o.o., OIB 20849308463 zastupanog po punomoćniku Marija Mesar Pleško</derivirana_varijabla>
  </DomainObject.Predmet.ProtustrankaFormatedOIB>
  <DomainObject.Predmet.ProtustrankaFormatedWithAdress>
    <izvorni_sadrzaj> SEVEN GOLD j.d.o.o., Ruščenica 37, 10000 Zagreb zastupanog po punomoćniku Marija Mesar Pleško</izvorni_sadrzaj>
    <derivirana_varijabla naziv="DomainObject.Predmet.ProtustrankaFormatedWithAdress_1"> SEVEN GOLD j.d.o.o., Ruščenica 37, 10000 Zagreb zastupanog po punomoćniku Marija Mesar Pleško</derivirana_varijabla>
  </DomainObject.Predmet.ProtustrankaFormatedWithAdress>
  <DomainObject.Predmet.ProtustrankaFormatedWithAdressOIB>
    <izvorni_sadrzaj> SEVEN GOLD j.d.o.o., OIB 20849308463, Ruščenica 37, 10000 Zagreb zastupanog po punomoćniku Marija Mesar Pleško</izvorni_sadrzaj>
    <derivirana_varijabla naziv="DomainObject.Predmet.ProtustrankaFormatedWithAdressOIB_1"> SEVEN GOLD j.d.o.o., OIB 20849308463, Ruščenica 37, 10000 Zagreb zastupanog po punomoćniku Marija Mesar Pleško</derivirana_varijabla>
  </DomainObject.Predmet.ProtustrankaFormatedWithAdressOIB>
  <DomainObject.Predmet.ProtustrankaWithAdress>
    <izvorni_sadrzaj>SEVEN GOLD j.d.o.o. Ruščenica 37, 10000 Zagreb</izvorni_sadrzaj>
    <derivirana_varijabla naziv="DomainObject.Predmet.ProtustrankaWithAdress_1">SEVEN GOLD j.d.o.o. Ruščenica 37, 10000 Zagreb</derivirana_varijabla>
  </DomainObject.Predmet.ProtustrankaWithAdress>
  <DomainObject.Predmet.ProtustrankaWithAdressOIB>
    <izvorni_sadrzaj>SEVEN GOLD j.d.o.o., OIB 20849308463, Ruščenica 37, 10000 Zagreb</izvorni_sadrzaj>
    <derivirana_varijabla naziv="DomainObject.Predmet.ProtustrankaWithAdressOIB_1">SEVEN GOLD j.d.o.o., OIB 20849308463, Ruščenica 37, 10000 Zagreb</derivirana_varijabla>
  </DomainObject.Predmet.ProtustrankaWithAdressOIB>
  <DomainObject.Predmet.ProtustrankaNazivFormated>
    <izvorni_sadrzaj>SEVEN GOLD j.d.o.o.</izvorni_sadrzaj>
    <derivirana_varijabla naziv="DomainObject.Predmet.ProtustrankaNazivFormated_1">SEVEN GOLD j.d.o.o.</derivirana_varijabla>
  </DomainObject.Predmet.ProtustrankaNazivFormated>
  <DomainObject.Predmet.ProtustrankaNazivFormatedOIB>
    <izvorni_sadrzaj>SEVEN GOLD j.d.o.o., OIB 20849308463</izvorni_sadrzaj>
    <derivirana_varijabla naziv="DomainObject.Predmet.ProtustrankaNazivFormatedOIB_1">SEVEN GOLD j.d.o.o., OIB 20849308463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Mesar Pleško</izvorni_sadrzaj>
    <derivirana_varijabla naziv="DomainObject.Predmet.StrankaFormated_1">  FINA Regionalni centar Zagreb; Marija Mesar Pleško</derivirana_varijabla>
  </DomainObject.Predmet.StrankaFormated>
  <DomainObject.Predmet.StrankaFormatedOIB>
    <izvorni_sadrzaj>  FINA Regionalni centar Zagreb, OIB 85821130368; Marija Mesar Pleško, OIB 80426503696</izvorni_sadrzaj>
    <derivirana_varijabla naziv="DomainObject.Predmet.StrankaFormatedOIB_1">  FINA Regionalni centar Zagreb, OIB 85821130368; Marija Mesar Pleško, OIB 80426503696</derivirana_varijabla>
  </DomainObject.Predmet.StrankaFormatedOIB>
  <DomainObject.Predmet.StrankaFormatedWithAdress>
    <izvorni_sadrzaj> FINA Regionalni centar Zagreb, Trg svibanjskih žrtava 1995. 1, 10000 Zagreb; Marija Mesar Pleško, Planinska 110, 48350 Čepelovac</izvorni_sadrzaj>
    <derivirana_varijabla naziv="DomainObject.Predmet.StrankaFormatedWithAdress_1"> FINA Regionalni centar Zagreb, Trg svibanjskih žrtava 1995. 1, 10000 Zagreb; Marija Mesar Pleško, Planinska 110, 48350 Čepelovac</derivirana_varijabla>
  </DomainObject.Predmet.StrankaFormatedWithAdress>
  <DomainObject.Predmet.StrankaFormatedWithAdressOIB>
    <izvorni_sadrzaj> FINA Regionalni centar Zagreb, OIB 85821130368, Trg svibanjskih žrtava 1995. 1, 10000 Zagreb; Marija Mesar Pleško, OIB 80426503696, Planinska 110, 48350 Čepelovac</izvorni_sadrzaj>
    <derivirana_varijabla naziv="DomainObject.Predmet.StrankaFormatedWithAdressOIB_1"> FINA Regionalni centar Zagreb, OIB 85821130368, Trg svibanjskih žrtava 1995. 1, 10000 Zagreb; Marija Mesar Pleško, OIB 80426503696, Planinska 110, 48350 Čepelovac</derivirana_varijabla>
  </DomainObject.Predmet.StrankaFormatedWithAdressOIB>
  <DomainObject.Predmet.StrankaWithAdress>
    <izvorni_sadrzaj>FINA Regionalni centar Zagreb Trg svibanjskih žrtava 1995. 1,10000 Zagreb,Marija Mesar Pleško Planinska 110,48350 Čepelovac</izvorni_sadrzaj>
    <derivirana_varijabla naziv="DomainObject.Predmet.StrankaWithAdress_1">FINA Regionalni centar Zagreb Trg svibanjskih žrtava 1995. 1,10000 Zagreb,Marija Mesar Pleško Planinska 110,48350 Čepelovac</derivirana_varijabla>
  </DomainObject.Predmet.StrankaWithAdress>
  <DomainObject.Predmet.StrankaWithAdressOIB>
    <izvorni_sadrzaj>FINA Regionalni centar Zagreb, OIB 85821130368, Trg svibanjskih žrtava 1995. 1,10000 Zagreb,Marija Mesar Pleško, OIB 80426503696, Planinska 110,48350 Čepelovac</izvorni_sadrzaj>
    <derivirana_varijabla naziv="DomainObject.Predmet.StrankaWithAdressOIB_1">FINA Regionalni centar Zagreb, OIB 85821130368, Trg svibanjskih žrtava 1995. 1,10000 Zagreb,Marija Mesar Pleško, OIB 80426503696, Planinska 110,48350 Čepelovac</derivirana_varijabla>
  </DomainObject.Predmet.StrankaWithAdressOIB>
  <DomainObject.Predmet.StrankaNazivFormated>
    <izvorni_sadrzaj>FINA Regionalni centar Zagreb,Marija Mesar Pleško</izvorni_sadrzaj>
    <derivirana_varijabla naziv="DomainObject.Predmet.StrankaNazivFormated_1">FINA Regionalni centar Zagreb,Marija Mesar Pleško</derivirana_varijabla>
  </DomainObject.Predmet.StrankaNazivFormated>
  <DomainObject.Predmet.StrankaNazivFormatedOIB>
    <izvorni_sadrzaj>FINA Regionalni centar Zagreb, OIB 85821130368,Marija Mesar Pleško, OIB 80426503696</izvorni_sadrzaj>
    <derivirana_varijabla naziv="DomainObject.Predmet.StrankaNazivFormatedOIB_1">FINA Regionalni centar Zagreb, OIB 85821130368,Marija Mesar Pleško, OIB 80426503696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Marija Mesar Pleško</item>
    </izvorni_sadrzaj>
    <derivirana_varijabla naziv="DomainObject.Predmet.StrankaListFormated_1">
      <item>FINA Regionalni centar Zagreb</item>
      <item>Marija Mesar Pleško</item>
    </derivirana_varijabla>
  </DomainObject.Predmet.StrankaListFormated>
  <DomainObject.Predmet.StrankaListFormatedOIB>
    <izvorni_sadrzaj>
      <item>FINA Regionalni centar Zagreb, OIB 85821130368</item>
      <item>Marija Mesar Pleško, OIB 80426503696</item>
    </izvorni_sadrzaj>
    <derivirana_varijabla naziv="DomainObject.Predmet.StrankaListFormatedOIB_1">
      <item>FINA Regionalni centar Zagreb, OIB 85821130368</item>
      <item>Marija Mesar Pleško, OIB 80426503696</item>
    </derivirana_varijabla>
  </DomainObject.Predmet.StrankaListFormatedOIB>
  <DomainObject.Predmet.StrankaListFormatedWithAdress>
    <izvorni_sadrzaj>
      <item>FINA Regionalni centar Zagreb, Trg svibanjskih žrtava 1995. 1, 10000 Zagreb</item>
      <item>Marija Mesar Pleško, Planinska 110, 48350 Čepelovac</item>
    </izvorni_sadrzaj>
    <derivirana_varijabla naziv="DomainObject.Predmet.StrankaListFormatedWithAdress_1">
      <item>FINA Regionalni centar Zagreb, Trg svibanjskih žrtava 1995. 1, 10000 Zagreb</item>
      <item>Marija Mesar Pleško, Planinska 110, 48350 Čepelovac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 Mesar Pleško, OIB 80426503696, Planinska 110, 48350 Čepelovac</item>
    </izvorni_sadrzaj>
    <derivirana_varijabla naziv="DomainObject.Predmet.StrankaListFormatedWithAdressOIB_1">
      <item>FINA Regionalni centar Zagreb, OIB 85821130368, Trg svibanjskih žrtava 1995. 1, 10000 Zagreb</item>
      <item>Marija Mesar Pleško, OIB 80426503696, Planinska 110, 48350 Čepelovac</item>
    </derivirana_varijabla>
  </DomainObject.Predmet.StrankaListFormatedWithAdressOIB>
  <DomainObject.Predmet.StrankaListNazivFormated>
    <izvorni_sadrzaj>
      <item>FINA Regionalni centar Zagreb</item>
      <item>Marija Mesar Pleško</item>
    </izvorni_sadrzaj>
    <derivirana_varijabla naziv="DomainObject.Predmet.StrankaListNazivFormated_1">
      <item>FINA Regionalni centar Zagreb</item>
      <item>Marija Mesar Pleško</item>
    </derivirana_varijabla>
  </DomainObject.Predmet.StrankaListNazivFormated>
  <DomainObject.Predmet.StrankaListNazivFormatedOIB>
    <izvorni_sadrzaj>
      <item>FINA Regionalni centar Zagreb, OIB 85821130368</item>
      <item>Marija Mesar Pleško, OIB 80426503696</item>
    </izvorni_sadrzaj>
    <derivirana_varijabla naziv="DomainObject.Predmet.StrankaListNazivFormatedOIB_1">
      <item>FINA Regionalni centar Zagreb, OIB 85821130368</item>
      <item>Marija Mesar Pleško, OIB 80426503696</item>
    </derivirana_varijabla>
  </DomainObject.Predmet.StrankaListNazivFormatedOIB>
  <DomainObject.Predmet.ProtuStrankaListFormated>
    <izvorni_sadrzaj>
      <item>SEVEN GOLD j.d.o.o. zastupanog po punomoćniku Marija Mesar Pleško</item>
    </izvorni_sadrzaj>
    <derivirana_varijabla naziv="DomainObject.Predmet.ProtuStrankaListFormated_1">
      <item>SEVEN GOLD j.d.o.o. zastupanog po punomoćniku Marija Mesar Pleško</item>
    </derivirana_varijabla>
  </DomainObject.Predmet.ProtuStrankaListFormated>
  <DomainObject.Predmet.ProtuStrankaListFormatedOIB>
    <izvorni_sadrzaj>
      <item>SEVEN GOLD j.d.o.o., OIB 20849308463 zastupanog po punomoćniku Marija Mesar Pleško</item>
    </izvorni_sadrzaj>
    <derivirana_varijabla naziv="DomainObject.Predmet.ProtuStrankaListFormatedOIB_1">
      <item>SEVEN GOLD j.d.o.o., OIB 20849308463 zastupanog po punomoćniku Marija Mesar Pleško</item>
    </derivirana_varijabla>
  </DomainObject.Predmet.ProtuStrankaListFormatedOIB>
  <DomainObject.Predmet.ProtuStrankaListFormatedWithAdress>
    <izvorni_sadrzaj>
      <item>SEVEN GOLD j.d.o.o., Ruščenica 37, 10000 Zagreb zastupanog po punomoćniku Marija Mesar Pleško</item>
    </izvorni_sadrzaj>
    <derivirana_varijabla naziv="DomainObject.Predmet.ProtuStrankaListFormatedWithAdress_1">
      <item>SEVEN GOLD j.d.o.o., Ruščenica 37, 10000 Zagreb zastupanog po punomoćniku Marija Mesar Pleško</item>
    </derivirana_varijabla>
  </DomainObject.Predmet.ProtuStrankaListFormatedWithAdress>
  <DomainObject.Predmet.ProtuStrankaListFormatedWithAdressOIB>
    <izvorni_sadrzaj>
      <item>SEVEN GOLD j.d.o.o., OIB 20849308463, Ruščenica 37, 10000 Zagreb zastupanog po punomoćniku Marija Mesar Pleško</item>
    </izvorni_sadrzaj>
    <derivirana_varijabla naziv="DomainObject.Predmet.ProtuStrankaListFormatedWithAdressOIB_1">
      <item>SEVEN GOLD j.d.o.o., OIB 20849308463, Ruščenica 37, 10000 Zagreb zastupanog po punomoćniku Marija Mesar Pleško</item>
    </derivirana_varijabla>
  </DomainObject.Predmet.ProtuStrankaListFormatedWithAdressOIB>
  <DomainObject.Predmet.ProtuStrankaListNazivFormated>
    <izvorni_sadrzaj>
      <item>SEVEN GOLD j.d.o.o.</item>
    </izvorni_sadrzaj>
    <derivirana_varijabla naziv="DomainObject.Predmet.ProtuStrankaListNazivFormated_1">
      <item>SEVEN GOLD j.d.o.o.</item>
    </derivirana_varijabla>
  </DomainObject.Predmet.ProtuStrankaListNazivFormated>
  <DomainObject.Predmet.ProtuStrankaListNazivFormatedOIB>
    <izvorni_sadrzaj>
      <item>SEVEN GOLD j.d.o.o., OIB 20849308463</item>
    </izvorni_sadrzaj>
    <derivirana_varijabla naziv="DomainObject.Predmet.ProtuStrankaListNazivFormatedOIB_1">
      <item>SEVEN GOLD j.d.o.o., OIB 20849308463</item>
    </derivirana_varijabla>
  </DomainObject.Predmet.ProtuStrankaListNazivFormatedOIB>
  <DomainObject.Predmet.OstaliListFormated>
    <izvorni_sadrzaj>
      <item>Marija Mesar Pleško punomoćnik sudionika u postupku SEVEN GOLD j.d.o.o.</item>
      <item>ERSTE &amp; STEIERMARKISCHE BANK d.d.</item>
      <item>PBZ d.d.</item>
    </izvorni_sadrzaj>
    <derivirana_varijabla naziv="DomainObject.Predmet.OstaliListFormated_1">
      <item>Marija Mesar Pleško punomoćnik sudionika u postupku SEVEN GOLD j.d.o.o.</item>
      <item>ERSTE &amp; STEIERMARKISCHE BANK d.d.</item>
      <item>PBZ d.d.</item>
    </derivirana_varijabla>
  </DomainObject.Predmet.OstaliListFormated>
  <DomainObject.Predmet.OstaliListFormatedOIB>
    <izvorni_sadrzaj>
      <item>Marija Mesar Pleško, OIB 80426503696 punomoćnik sudionika u postupku SEVEN GOLD j.d.o.o.</item>
      <item>ERSTE &amp; STEIERMARKISCHE BANK d.d.</item>
      <item>PBZ d.d.</item>
    </izvorni_sadrzaj>
    <derivirana_varijabla naziv="DomainObject.Predmet.OstaliListFormatedOIB_1">
      <item>Marija Mesar Pleško, OIB 80426503696 punomoćnik sudionika u postupku SEVEN GOLD j.d.o.o.</item>
      <item>ERSTE &amp; STEIERMARKISCHE BANK d.d.</item>
      <item>PBZ d.d.</item>
    </derivirana_varijabla>
  </DomainObject.Predmet.OstaliListFormatedOIB>
  <DomainObject.Predmet.OstaliListFormatedWithAdress>
    <izvorni_sadrzaj>
      <item>Marija Mesar Pleško, Planinska 110, 48350 Čepelovac punomoćnik sudionika u postupku SEVEN GOLD j.d.o.o.</item>
      <item>ERSTE &amp; STEIERMARKISCHE BANK d.d., Ivana Lučića 2, 10000 Zagreb</item>
      <item>PBZ d.d., Račkoga 6, 10000 Zagreb</item>
    </izvorni_sadrzaj>
    <derivirana_varijabla naziv="DomainObject.Predmet.OstaliListFormatedWithAdress_1">
      <item>Marija Mesar Pleško, Planinska 110, 48350 Čepelovac punomoćnik sudionika u postupku SEVEN GOLD j.d.o.o.</item>
      <item>ERSTE &amp; STEIERMARKISCHE BANK d.d., Ivana Lučića 2, 10000 Zagreb</item>
      <item>PBZ d.d., Račkoga 6, 10000 Zagreb</item>
    </derivirana_varijabla>
  </DomainObject.Predmet.OstaliListFormatedWithAdress>
  <DomainObject.Predmet.OstaliListFormatedWithAdressOIB>
    <izvorni_sadrzaj>
      <item>Marija Mesar Pleško, OIB 80426503696, Planinska 110, 48350 Čepelovac punomoćnik sudionika u postupku SEVEN GOLD j.d.o.o.</item>
      <item>ERSTE &amp; STEIERMARKISCHE BANK d.d., Ivana Lučića 2, 10000 Zagreb</item>
      <item>PBZ d.d., Račkoga 6, 10000 Zagreb</item>
    </izvorni_sadrzaj>
    <derivirana_varijabla naziv="DomainObject.Predmet.OstaliListFormatedWithAdressOIB_1">
      <item>Marija Mesar Pleško, OIB 80426503696, Planinska 110, 48350 Čepelovac punomoćnik sudionika u postupku SEVEN GOLD j.d.o.o.</item>
      <item>ERSTE &amp; STEIERMARKISCHE BANK d.d., Ivana Lučića 2, 10000 Zagreb</item>
      <item>PBZ d.d., Račkoga 6, 10000 Zagreb</item>
    </derivirana_varijabla>
  </DomainObject.Predmet.OstaliListFormatedWithAdressOIB>
  <DomainObject.Predmet.OstaliListNazivFormated>
    <izvorni_sadrzaj>
      <item>Marija Mesar Pleško</item>
      <item>ERSTE &amp; STEIERMARKISCHE BANK d.d.</item>
      <item>PBZ d.d.</item>
    </izvorni_sadrzaj>
    <derivirana_varijabla naziv="DomainObject.Predmet.OstaliListNazivFormated_1">
      <item>Marija Mesar Pleško</item>
      <item>ERSTE &amp; STEIERMARKISCHE BANK d.d.</item>
      <item>PBZ d.d.</item>
    </derivirana_varijabla>
  </DomainObject.Predmet.OstaliListNazivFormated>
  <DomainObject.Predmet.OstaliListNazivFormatedOIB>
    <izvorni_sadrzaj>
      <item>Marija Mesar Pleško, OIB 80426503696</item>
      <item>ERSTE &amp; STEIERMARKISCHE BANK d.d.</item>
      <item>PBZ d.d.</item>
    </izvorni_sadrzaj>
    <derivirana_varijabla naziv="DomainObject.Predmet.OstaliListNazivFormatedOIB_1">
      <item>Marija Mesar Pleško, OIB 80426503696</item>
      <item>ERSTE &amp; STEIERMARKISCHE BANK d.d.</item>
      <item>PBZ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SEVEN GOLD j.d.o.o.</izvorni_sadrzaj>
    <derivirana_varijabla naziv="DomainObject.Predmet.ProtustrankaIDrugi_1">SEVEN GOLD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SEVEN GOLD j.d.o.o., OIB 20849308463, Ruščenica 37, 10000 Zagreb</izvorni_sadrzaj>
    <derivirana_varijabla naziv="DomainObject.Predmet.ProtustrankaIDrugiAdressOIB_1">SEVEN GOLD j.d.o.o., OIB 20849308463,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SEVEN GOLD j.d.o.o.</item>
      <item>Marija Mesar Pleško</item>
      <item>Marija Mesar Pleško</item>
      <item>ERSTE &amp; STEIERMARKISCHE BANK d.d.</item>
      <item>PBZ d.d.</item>
    </izvorni_sadrzaj>
    <derivirana_varijabla naziv="DomainObject.Predmet.SudioniciListNaziv_1">
      <item>FINA Regionalni centar Zagreb</item>
      <item>SEVEN GOLD j.d.o.o.</item>
      <item>Marija Mesar Pleško</item>
      <item>Marija Mesar Pleško</item>
      <item>ERSTE &amp; STEIERMARKISCHE BANK d.d.</item>
      <item>PBZ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SEVEN GOLD j.d.o.o., OIB 20849308463, Ruščenica 37,10000 Zagreb</item>
      <item>Marija Mesar Pleško, OIB 80426503696, Planinska 110,48350 Čepelovac</item>
      <item>Marija Mesar Pleško, OIB 80426503696, Planinska 110,48350 Čepelovac</item>
      <item>ERSTE &amp; STEIERMARKISCHE BANK d.d., Ivana Lučića 2,10000 Zagreb</item>
      <item>PBZ d.d., Račkoga 6,10000 Zagreb</item>
    </izvorni_sadrzaj>
    <derivirana_varijabla naziv="DomainObject.Predmet.SudioniciListAdressOIB_1">
      <item>FINA Regionalni centar Zagreb, OIB 85821130368, Trg svibanjskih žrtava 1995. 1,10000 Zagreb</item>
      <item>SEVEN GOLD j.d.o.o., OIB 20849308463, Ruščenica 37,10000 Zagreb</item>
      <item>Marija Mesar Pleško, OIB 80426503696, Planinska 110,48350 Čepelovac</item>
      <item>Marija Mesar Pleško, OIB 80426503696, Planinska 110,48350 Čepelovac</item>
      <item>ERSTE &amp; STEIERMARKISCHE BANK d.d., Ivana Lučića 2,10000 Zagreb</item>
      <item>PBZ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20849308463</item>
      <item>, OIB 80426503696</item>
      <item>, OIB 80426503696</item>
      <item>, OIB null</item>
      <item>, OIB null</item>
    </izvorni_sadrzaj>
    <derivirana_varijabla naziv="DomainObject.Predmet.SudioniciListNazivOIB_1">
      <item>, OIB 85821130368</item>
      <item>, OIB 20849308463</item>
      <item>, OIB 80426503696</item>
      <item>, OIB 80426503696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896</properties:Characters>
  <properties:Lines>38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2017-03-27T12:46:00Z</dcterms:created>
  <dc:creator>nmarkovic</dc:creator>
  <cp:lastModifiedBy>Katica Franjić</cp:lastModifiedBy>
  <cp:lastPrinted>2017-03-28T09:02:00Z</cp:lastPrinted>
  <dcterms:modified xmlns:xsi="http://www.w3.org/2001/XMLSchema-instance" xsi:type="dcterms:W3CDTF">2017-03-28T09:03:00Z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