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d535" w14:paraId="429d535" w:rsidRDefault="00B06D37" w:rsidR="00BC578D" w:rsidRPr="00B66A97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66A97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REPUBLIKA HRVATSKA</w:t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TRGOVAČKI SUD U SPLITU</w:t>
      </w:r>
    </w:p>
    <w:p w:rsidRDefault="00354CCB" w:rsidP="00914B6F" w:rsidR="00D921C2">
      <w:pPr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Split, Sukoišanska 6</w:t>
      </w: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D921C2" w:rsidP="00914B6F" w:rsidR="00D921C2" w:rsidRPr="00B66A97">
      <w:pPr>
        <w:jc w:val="both"/>
        <w:rPr>
          <w:b/>
          <w:sz w:val="22"/>
          <w:szCs w:val="22"/>
        </w:rPr>
      </w:pPr>
    </w:p>
    <w:p w:rsidRDefault="00533971" w:rsidP="00914B6F" w:rsidR="003E6E91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E P U B L I K A   H R V A T S K A</w:t>
      </w:r>
    </w:p>
    <w:p w:rsidRDefault="003E6E91" w:rsidP="00914B6F" w:rsidR="003E6E91">
      <w:pPr>
        <w:jc w:val="center"/>
        <w:rPr>
          <w:b/>
          <w:sz w:val="22"/>
          <w:szCs w:val="22"/>
        </w:rPr>
      </w:pPr>
    </w:p>
    <w:p w:rsidRDefault="00533971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J E Š E N J E</w:t>
      </w:r>
    </w:p>
    <w:p w:rsidRDefault="008C082A" w:rsidP="009774EB" w:rsidR="008C082A" w:rsidRPr="00B66A97">
      <w:pPr>
        <w:rPr>
          <w:b/>
          <w:sz w:val="22"/>
          <w:szCs w:val="22"/>
        </w:rPr>
      </w:pPr>
    </w:p>
    <w:p w:rsidRDefault="006A7784" w:rsidP="00C41155" w:rsidR="00914B6F" w:rsidRPr="00B66A97">
      <w:pPr>
        <w:ind w:firstLine="720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Trgovački sud u Splitu, po sucu tog suda </w:t>
      </w:r>
      <w:r w:rsidR="009C23CC" w:rsidRPr="00B66A97">
        <w:rPr>
          <w:sz w:val="22"/>
          <w:szCs w:val="22"/>
        </w:rPr>
        <w:t>Katarini Franković</w:t>
      </w:r>
      <w:r w:rsidRPr="00B66A97">
        <w:rPr>
          <w:sz w:val="22"/>
          <w:szCs w:val="22"/>
        </w:rPr>
        <w:t xml:space="preserve">, u stečajnom postupku nad dužnikom </w:t>
      </w:r>
      <w:r w:rsidR="003E6E91" w:rsidRPr="003E6E91">
        <w:rPr>
          <w:sz w:val="22"/>
          <w:szCs w:val="22"/>
        </w:rPr>
        <w:t>ATHLON d.o.o., Rooseveltova 52, 21000 Split, OIB: 27621135671, zastupano po stečajnom upravitelju Marko Lonac, Dubrovnik, Brdasta 12, OIB: 43471049776</w:t>
      </w:r>
      <w:r w:rsidR="00A6747B" w:rsidRPr="00B66A97">
        <w:rPr>
          <w:sz w:val="22"/>
          <w:szCs w:val="22"/>
        </w:rPr>
        <w:t xml:space="preserve">, </w:t>
      </w:r>
      <w:r w:rsidR="001F2999" w:rsidRPr="00B66A97">
        <w:rPr>
          <w:sz w:val="22"/>
          <w:szCs w:val="22"/>
        </w:rPr>
        <w:t xml:space="preserve">dana </w:t>
      </w:r>
      <w:r w:rsidR="003E6E91">
        <w:rPr>
          <w:sz w:val="22"/>
          <w:szCs w:val="22"/>
        </w:rPr>
        <w:t>07</w:t>
      </w:r>
      <w:r w:rsidR="004F6442" w:rsidRPr="00B66A97">
        <w:rPr>
          <w:sz w:val="22"/>
          <w:szCs w:val="22"/>
        </w:rPr>
        <w:t xml:space="preserve">. </w:t>
      </w:r>
      <w:r w:rsidR="003E6E91">
        <w:rPr>
          <w:sz w:val="22"/>
          <w:szCs w:val="22"/>
        </w:rPr>
        <w:t>studenog</w:t>
      </w:r>
      <w:r w:rsidR="009774EB" w:rsidRPr="00B66A97">
        <w:rPr>
          <w:sz w:val="22"/>
          <w:szCs w:val="22"/>
        </w:rPr>
        <w:t xml:space="preserve"> </w:t>
      </w:r>
      <w:r w:rsidR="009B6494" w:rsidRPr="00B66A97">
        <w:rPr>
          <w:sz w:val="22"/>
          <w:szCs w:val="22"/>
        </w:rPr>
        <w:t>201</w:t>
      </w:r>
      <w:r w:rsidR="00EA4770">
        <w:rPr>
          <w:sz w:val="22"/>
          <w:szCs w:val="22"/>
        </w:rPr>
        <w:t>8</w:t>
      </w:r>
      <w:r w:rsidR="001F2999" w:rsidRPr="00B66A97">
        <w:rPr>
          <w:sz w:val="22"/>
          <w:szCs w:val="22"/>
        </w:rPr>
        <w:t>. godine,</w:t>
      </w:r>
    </w:p>
    <w:p w:rsidRDefault="008C082A" w:rsidP="00354CCB" w:rsidR="008C082A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i j e š i o   j e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914B6F" w:rsidP="00517172" w:rsidR="00BD6B28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Pozivate se kao stranka da pristupite na ročište radi utvrđivanja vrij</w:t>
      </w:r>
      <w:r w:rsidR="006C6869" w:rsidRPr="00B66A97">
        <w:rPr>
          <w:sz w:val="22"/>
          <w:szCs w:val="22"/>
        </w:rPr>
        <w:t>ednosti</w:t>
      </w:r>
      <w:r w:rsidR="004F6442" w:rsidRPr="00B66A97">
        <w:rPr>
          <w:sz w:val="22"/>
          <w:szCs w:val="22"/>
        </w:rPr>
        <w:t>:</w:t>
      </w:r>
    </w:p>
    <w:p w:rsidRDefault="003E6E91" w:rsidP="00354CCB" w:rsidR="006A7784" w:rsidRPr="00B66A97">
      <w:pPr>
        <w:ind w:left="708"/>
        <w:jc w:val="both"/>
        <w:rPr>
          <w:sz w:val="22"/>
          <w:szCs w:val="22"/>
        </w:rPr>
      </w:pPr>
      <w:r w:rsidRPr="003E6E91">
        <w:rPr>
          <w:sz w:val="22"/>
          <w:szCs w:val="22"/>
        </w:rPr>
        <w:t>-13/1049 suvlasničkog dijela nekretnine kat.čest. br. 936/1 – Malo Blato, kuća površine 296 m2 i dvor površine 586 m2,  upisane kod Općinskog suda u Splitu, Zemljišnoknjižni odjel Split, u z.ul. 5, ETAŽA 3, za k.o. Donja Podstrana, temeljem zapisnika Z-8500/2005/5, što u naravi predstavlja cjelinu garažnog prostora oznake GP-3, smještenog u suterenu, površine 13,03 m2</w:t>
      </w:r>
      <w:r w:rsidR="00354CCB" w:rsidRPr="00B66A97">
        <w:rPr>
          <w:sz w:val="22"/>
          <w:szCs w:val="22"/>
        </w:rPr>
        <w:t>,</w:t>
      </w:r>
    </w:p>
    <w:p w:rsidRDefault="007C0939" w:rsidP="00C41155" w:rsidR="007C0939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zakazano za dan </w:t>
      </w:r>
    </w:p>
    <w:p w:rsidRDefault="003E6E91" w:rsidP="00914B6F" w:rsidR="00914B6F" w:rsidRPr="00B66A97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23. studenog</w:t>
      </w:r>
      <w:r w:rsidR="00EA4770">
        <w:rPr>
          <w:b/>
          <w:sz w:val="22"/>
          <w:szCs w:val="22"/>
          <w:u w:val="single"/>
        </w:rPr>
        <w:t xml:space="preserve"> 2018</w:t>
      </w:r>
      <w:r w:rsidR="00D921C2" w:rsidRPr="00B66A97">
        <w:rPr>
          <w:b/>
          <w:sz w:val="22"/>
          <w:szCs w:val="22"/>
          <w:u w:val="single"/>
        </w:rPr>
        <w:t xml:space="preserve">.g. u </w:t>
      </w:r>
      <w:r>
        <w:rPr>
          <w:b/>
          <w:sz w:val="22"/>
          <w:szCs w:val="22"/>
          <w:u w:val="single"/>
        </w:rPr>
        <w:t>08</w:t>
      </w:r>
      <w:r w:rsidR="009A39D6" w:rsidRPr="00B66A97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3</w:t>
      </w:r>
      <w:r w:rsidR="009A39D6" w:rsidRPr="00B66A97">
        <w:rPr>
          <w:b/>
          <w:sz w:val="22"/>
          <w:szCs w:val="22"/>
          <w:u w:val="single"/>
        </w:rPr>
        <w:t>0</w:t>
      </w:r>
      <w:r w:rsidR="00914B6F" w:rsidRPr="00B66A97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C54376" w:rsidP="00914B6F" w:rsidR="00914B6F" w:rsidRPr="00B66A97">
      <w:pPr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u ovaj sud, </w:t>
      </w:r>
      <w:r w:rsidR="00354CCB" w:rsidRPr="00B66A97">
        <w:rPr>
          <w:sz w:val="22"/>
          <w:szCs w:val="22"/>
        </w:rPr>
        <w:t>Split, Sukoišanska 6, sudnica broj 4, soba broj 118, na I katu.</w:t>
      </w:r>
    </w:p>
    <w:p w:rsidRDefault="00914B6F" w:rsidP="00914B6F" w:rsidR="00914B6F">
      <w:pPr>
        <w:jc w:val="both"/>
        <w:rPr>
          <w:sz w:val="22"/>
          <w:szCs w:val="22"/>
        </w:rPr>
      </w:pP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354CCB" w:rsidP="00B66A97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</w:t>
      </w:r>
      <w:r w:rsidR="00BC578D" w:rsidRPr="00B66A97">
        <w:rPr>
          <w:b/>
          <w:sz w:val="22"/>
          <w:szCs w:val="22"/>
        </w:rPr>
        <w:t>,</w:t>
      </w:r>
      <w:r w:rsidR="001F2999" w:rsidRPr="00B66A97">
        <w:rPr>
          <w:b/>
          <w:sz w:val="22"/>
          <w:szCs w:val="22"/>
        </w:rPr>
        <w:t xml:space="preserve"> </w:t>
      </w:r>
      <w:r w:rsidR="003E6E91">
        <w:rPr>
          <w:b/>
          <w:sz w:val="22"/>
          <w:szCs w:val="22"/>
        </w:rPr>
        <w:t>07. studenog</w:t>
      </w:r>
      <w:r w:rsidR="00D921C2" w:rsidRPr="00B66A97">
        <w:rPr>
          <w:b/>
          <w:sz w:val="22"/>
          <w:szCs w:val="22"/>
        </w:rPr>
        <w:t>a</w:t>
      </w:r>
      <w:r w:rsidR="00EA4770">
        <w:rPr>
          <w:b/>
          <w:sz w:val="22"/>
          <w:szCs w:val="22"/>
        </w:rPr>
        <w:t xml:space="preserve"> 2018</w:t>
      </w:r>
      <w:r w:rsidR="00914B6F" w:rsidRPr="00B66A97">
        <w:rPr>
          <w:b/>
          <w:sz w:val="22"/>
          <w:szCs w:val="22"/>
        </w:rPr>
        <w:t>. godine</w:t>
      </w:r>
    </w:p>
    <w:p w:rsidRDefault="00914B6F" w:rsidP="009C23CC" w:rsidR="00914B6F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Sudac:</w:t>
      </w:r>
    </w:p>
    <w:p w:rsidRDefault="006A7784" w:rsidP="00914B6F" w:rsidR="006A7784" w:rsidRPr="00B66A97">
      <w:pPr>
        <w:ind w:left="5664"/>
        <w:jc w:val="both"/>
        <w:rPr>
          <w:b/>
          <w:sz w:val="22"/>
          <w:szCs w:val="22"/>
        </w:rPr>
      </w:pPr>
    </w:p>
    <w:p w:rsidRDefault="00640213" w:rsidP="00A6747B" w:rsidR="009B6494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Katarina Franković</w:t>
      </w: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6A7784" w:rsidP="006A7784" w:rsidR="006A7784" w:rsidRPr="00B66A9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66A97">
        <w:rPr>
          <w:rFonts w:eastAsiaTheme="minorHAnsi"/>
          <w:b/>
          <w:sz w:val="22"/>
          <w:szCs w:val="22"/>
          <w:lang w:eastAsia="en-US"/>
        </w:rPr>
        <w:t>DN-a:</w:t>
      </w:r>
    </w:p>
    <w:p w:rsidRDefault="00650BAA" w:rsidP="00354CCB" w:rsidR="00EA4770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stečajnom upravitelju</w:t>
      </w:r>
      <w:r w:rsidR="003E6E91">
        <w:rPr>
          <w:rFonts w:eastAsiaTheme="minorHAnsi"/>
          <w:sz w:val="22"/>
          <w:szCs w:val="22"/>
          <w:lang w:eastAsia="en-US"/>
        </w:rPr>
        <w:t>, putem e oglasna ploča suda</w:t>
      </w:r>
    </w:p>
    <w:p w:rsidRDefault="00EA4770" w:rsidP="00EA4770" w:rsidR="00650BAA" w:rsidRPr="00B66A97">
      <w:pPr>
        <w:spacing w:after="240"/>
        <w:ind w:hanging="696" w:left="1416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</w:t>
      </w:r>
      <w:r>
        <w:rPr>
          <w:rFonts w:eastAsiaTheme="minorHAnsi"/>
          <w:sz w:val="22"/>
          <w:szCs w:val="22"/>
          <w:lang w:eastAsia="en-US"/>
        </w:rPr>
        <w:tab/>
      </w:r>
      <w:r w:rsidR="00650BAA" w:rsidRPr="00B66A97">
        <w:rPr>
          <w:rFonts w:eastAsiaTheme="minorHAnsi"/>
          <w:sz w:val="22"/>
          <w:szCs w:val="22"/>
          <w:lang w:eastAsia="en-US"/>
        </w:rPr>
        <w:t xml:space="preserve"> </w:t>
      </w:r>
      <w:r w:rsidR="003E6E91" w:rsidRPr="003E6E91">
        <w:rPr>
          <w:rFonts w:eastAsiaTheme="minorHAnsi"/>
          <w:sz w:val="22"/>
          <w:szCs w:val="22"/>
          <w:lang w:eastAsia="en-US"/>
        </w:rPr>
        <w:t>razlučnom vjerovniku po ŽDO Split</w:t>
      </w:r>
    </w:p>
    <w:p w:rsidRDefault="00650BAA" w:rsidP="00650BAA" w:rsidR="007C0939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Mrežna stranica e-oglasna ploča suda</w:t>
      </w:r>
    </w:p>
    <w:p w:rsidRDefault="00A6747B" w:rsidP="007C0939" w:rsidR="00A6747B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Sect="006A7784" w:rsidR="00A6747B" w:rsidRPr="00B66A97">
      <w:headerReference w:type="default" r:id="rId13"/>
      <w:footerReference w:type="default" r:id="rId14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5FF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3E6E91">
      <w:t>267</w:t>
    </w:r>
    <w:r w:rsidRPr="006C6869">
      <w:t>/201</w:t>
    </w:r>
    <w:r w:rsidR="003E6E91">
      <w:t>7</w:t>
    </w:r>
    <w:r w:rsidRPr="006C6869">
      <w:t>-</w:t>
    </w:r>
    <w:r w:rsidR="003E6E91"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1AE5"/>
    <w:rsid w:val="000D54D0"/>
    <w:rsid w:val="000E5AE6"/>
    <w:rsid w:val="000E6CD4"/>
    <w:rsid w:val="000F6F14"/>
    <w:rsid w:val="00107AC3"/>
    <w:rsid w:val="00125B3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54CCB"/>
    <w:rsid w:val="00366959"/>
    <w:rsid w:val="00392EA6"/>
    <w:rsid w:val="003B7894"/>
    <w:rsid w:val="003D1677"/>
    <w:rsid w:val="003E6E91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4702"/>
    <w:rsid w:val="00805319"/>
    <w:rsid w:val="0080559B"/>
    <w:rsid w:val="00807068"/>
    <w:rsid w:val="00832AF6"/>
    <w:rsid w:val="00855369"/>
    <w:rsid w:val="00881878"/>
    <w:rsid w:val="008A2971"/>
    <w:rsid w:val="008B5A22"/>
    <w:rsid w:val="008B7CCA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66A97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7AA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492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A4770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25FF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1DB31-5193-4A0D-BC57-C17D6C468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978</properties:Characters>
  <properties:Lines>40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2018-11-07T08:19:00Z</dcterms:created>
  <dc:creator>sgrcic</dc:creator>
  <cp:lastModifiedBy>Katarina Franković</cp:lastModifiedBy>
  <cp:lastPrinted>2018-11-07T08:19:00Z</cp:lastPrinted>
  <dcterms:modified xmlns:xsi="http://www.w3.org/2001/XMLSchema-instance" xsi:type="dcterms:W3CDTF">2018-11-07T08:21:00Z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(zakazivanje ročišta radi utvrđenja vrijednosti  267 - 17 nekretnina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