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DC5A64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-St-2028/2018-3</w:t>
            </w:r>
            <w:r w:rsidRPr="00B97334">
              <w:t xml:space="preserve"> </w:t>
            </w:r>
          </w:p>
        </w:tc>
      </w:tr>
    </w:tbl>
    <w:p w14:textId="546d212" w14:paraId="546d212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DC5A64" w:rsidRPr="00DC5A64">
        <w:t>MIG PROJEKT d.o.o.</w:t>
      </w:r>
      <w:r w:rsidR="00DC5A64">
        <w:t xml:space="preserve"> Zagreb, Gramača 2/O, OIB: </w:t>
      </w:r>
      <w:r w:rsidR="00DC5A64" w:rsidRPr="00DC5A64">
        <w:t>48549736449</w:t>
      </w:r>
      <w:r w:rsidR="00DC5A64">
        <w:t xml:space="preserve">, MBS: </w:t>
      </w:r>
      <w:r w:rsidR="00DC5A64" w:rsidRPr="00DC5A64">
        <w:t>080618184</w:t>
      </w:r>
      <w:r w:rsidR="00DC5A64">
        <w:t xml:space="preserve">, dana 6. prosinca </w:t>
      </w:r>
      <w:r>
        <w:t xml:space="preserve">2018.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DC5A64" w:rsidRPr="00DC5A64">
        <w:t>MIG PROJEKT d.o.o.</w:t>
      </w:r>
      <w:r w:rsidR="00DC5A64">
        <w:t xml:space="preserve"> Zagreb, Gramača 2/O, OIB: </w:t>
      </w:r>
      <w:r w:rsidR="00DC5A64" w:rsidRPr="00DC5A64">
        <w:t>48549736449</w:t>
      </w:r>
      <w:r w:rsidR="00DC5A64">
        <w:t xml:space="preserve">, MBS: </w:t>
      </w:r>
      <w:r w:rsidR="00DC5A64" w:rsidRPr="00DC5A64">
        <w:t>080618184</w:t>
      </w:r>
      <w:r w:rsidR="00DC5A64">
        <w:t>,</w:t>
      </w:r>
      <w:r w:rsidR="005347D1">
        <w:t xml:space="preserve"> </w:t>
      </w:r>
      <w:r w:rsidR="00BB523C">
        <w:t xml:space="preserve"> 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DC5A64">
        <w:rPr>
          <w:bCs/>
        </w:rPr>
        <w:t xml:space="preserve">9. listopada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DC5A64">
        <w:rPr>
          <w:bCs/>
        </w:rPr>
        <w:t xml:space="preserve">4512 </w:t>
      </w:r>
      <w:r>
        <w:rPr>
          <w:bCs/>
        </w:rPr>
        <w:t xml:space="preserve">od </w:t>
      </w:r>
      <w:r w:rsidR="00DC5A64">
        <w:rPr>
          <w:bCs/>
        </w:rPr>
        <w:t xml:space="preserve">4. listopada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>
        <w:t xml:space="preserve"> </w:t>
      </w:r>
      <w:r w:rsidR="00DC5A64" w:rsidRPr="00DC5A64">
        <w:t>MIG PROJEKT d.o.o.</w:t>
      </w:r>
      <w:r w:rsidR="00DC5A64">
        <w:t xml:space="preserve"> Zagreb, Gramača 2/O, OIB: </w:t>
      </w:r>
      <w:r w:rsidR="00DC5A64" w:rsidRPr="00DC5A64">
        <w:t>48549736449</w:t>
      </w:r>
      <w:r w:rsidR="00DC5A64">
        <w:t xml:space="preserve">, MBS: </w:t>
      </w:r>
      <w:r w:rsidR="00DC5A64" w:rsidRPr="00DC5A64">
        <w:t>080618184</w:t>
      </w:r>
      <w:r w:rsidR="00DC5A64">
        <w:t xml:space="preserve">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8A4BF6">
        <w:rPr>
          <w:bCs/>
        </w:rPr>
        <w:t xml:space="preserve">26. studenoga </w:t>
      </w:r>
      <w:r w:rsidR="005347D1">
        <w:rPr>
          <w:bCs/>
        </w:rPr>
        <w:t>2018.</w:t>
      </w:r>
      <w:r>
        <w:rPr>
          <w:bCs/>
        </w:rPr>
        <w:t xml:space="preserve"> stečajni dužnik obavijestio je Trgovački sud u </w:t>
      </w:r>
      <w:r w:rsidR="004F3B41">
        <w:rPr>
          <w:bCs/>
        </w:rPr>
        <w:t>Osijeku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11/18</w:t>
      </w:r>
      <w:r>
        <w:rPr>
          <w:bCs/>
        </w:rPr>
        <w:t>-01/</w:t>
      </w:r>
      <w:r w:rsidR="005347D1">
        <w:rPr>
          <w:bCs/>
        </w:rPr>
        <w:t>1</w:t>
      </w:r>
      <w:r>
        <w:rPr>
          <w:bCs/>
        </w:rPr>
        <w:t>, Ur.broj: 08-206-</w:t>
      </w:r>
      <w:r w:rsidR="005347D1">
        <w:rPr>
          <w:bCs/>
        </w:rPr>
        <w:t xml:space="preserve">18 od </w:t>
      </w:r>
      <w:r w:rsidR="004F3B41">
        <w:rPr>
          <w:bCs/>
        </w:rPr>
        <w:t>15. studenoga</w:t>
      </w:r>
      <w:r w:rsidR="000E28EB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4F3B41">
        <w:rPr>
          <w:rFonts w:eastAsia="Calibri"/>
          <w:lang w:eastAsia="en-US"/>
        </w:rPr>
        <w:t xml:space="preserve">6. prosinca </w:t>
      </w:r>
      <w:r w:rsidR="00A750D9">
        <w:rPr>
          <w:rFonts w:eastAsia="Calibri"/>
          <w:lang w:eastAsia="en-US"/>
        </w:rPr>
        <w:t>2018.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riješeno obustavom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p w:rsidRDefault="004F3B41" w:rsidP="004F3B41" w:rsidR="004F3B41">
      <w:pPr>
        <w:pStyle w:val="Tijeloteksta"/>
      </w:pPr>
    </w:p>
    <w:p w:rsidRDefault="004F3B41" w:rsidP="00817F3F" w:rsidR="00996504">
      <w:r w:rsidRPr="00B9733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26D" w:rsidP="00996504" w:rsidR="00A6526D">
      <w:pPr>
        <w:pStyle w:val="Tijeloteksta"/>
        <w:jc w:val="left"/>
      </w:pPr>
    </w:p>
    <w:p w:rsidRDefault="00A6526D" w:rsidP="004F3B41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F3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4F3B41">
      <w:t>2028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17F3F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17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17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St-2028/2018</izvorni_sadrzaj>
    <derivirana_varijabla naziv="DomainObject.Predmet.OznakaBroj_1">St-2028/2018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MIG PROJEKT d.o.o.</izvorni_sadrzaj>
    <derivirana_varijabla naziv="DomainObject.Predmet.ProtustrankaFormated_1">  MIG PROJEKT d.o.o.</derivirana_varijabla>
  </DomainObject.Predmet.ProtustrankaFormated>
  <DomainObject.Predmet.ProtustrankaFormatedOIB>
    <izvorni_sadrzaj>  MIG PROJEKT d.o.o., OIB 48549736449</izvorni_sadrzaj>
    <derivirana_varijabla naziv="DomainObject.Predmet.ProtustrankaFormatedOIB_1">  MIG PROJEKT d.o.o., OIB 48549736449</derivirana_varijabla>
  </DomainObject.Predmet.ProtustrankaFormatedOIB>
  <DomainObject.Predmet.ProtustrankaFormatedWithAdress>
    <izvorni_sadrzaj> MIG PROJEKT d.o.o., Gramača 2/0, 10000 Zagreb</izvorni_sadrzaj>
    <derivirana_varijabla naziv="DomainObject.Predmet.ProtustrankaFormatedWithAdress_1"> MIG PROJEKT d.o.o., Gramača 2/0, 10000 Zagreb</derivirana_varijabla>
  </DomainObject.Predmet.ProtustrankaFormatedWithAdress>
  <DomainObject.Predmet.ProtustrankaFormatedWithAdressOIB>
    <izvorni_sadrzaj> MIG PROJEKT d.o.o., OIB 48549736449, Gramača 2/0, 10000 Zagreb</izvorni_sadrzaj>
    <derivirana_varijabla naziv="DomainObject.Predmet.ProtustrankaFormatedWithAdressOIB_1"> MIG PROJEKT d.o.o., OIB 48549736449, Gramača 2/0, 10000 Zagreb</derivirana_varijabla>
  </DomainObject.Predmet.ProtustrankaFormatedWithAdressOIB>
  <DomainObject.Predmet.ProtustrankaWithAdress>
    <izvorni_sadrzaj>MIG PROJEKT d.o.o. Gramača 2/0, 10000 Zagreb</izvorni_sadrzaj>
    <derivirana_varijabla naziv="DomainObject.Predmet.ProtustrankaWithAdress_1">MIG PROJEKT d.o.o. Gramača 2/0, 10000 Zagreb</derivirana_varijabla>
  </DomainObject.Predmet.ProtustrankaWithAdress>
  <DomainObject.Predmet.ProtustrankaWithAdressOIB>
    <izvorni_sadrzaj>MIG PROJEKT d.o.o., OIB 48549736449, Gramača 2/0, 10000 Zagreb</izvorni_sadrzaj>
    <derivirana_varijabla naziv="DomainObject.Predmet.ProtustrankaWithAdressOIB_1">MIG PROJEKT d.o.o., OIB 48549736449, Gramača 2/0, 10000 Zagreb</derivirana_varijabla>
  </DomainObject.Predmet.ProtustrankaWithAdressOIB>
  <DomainObject.Predmet.ProtustrankaNazivFormated>
    <izvorni_sadrzaj>MIG PROJEKT d.o.o.</izvorni_sadrzaj>
    <derivirana_varijabla naziv="DomainObject.Predmet.ProtustrankaNazivFormated_1">MIG PROJEKT d.o.o.</derivirana_varijabla>
  </DomainObject.Predmet.ProtustrankaNazivFormated>
  <DomainObject.Predmet.ProtustrankaNazivFormatedOIB>
    <izvorni_sadrzaj>MIG PROJEKT d.o.o., OIB 48549736449</izvorni_sadrzaj>
    <derivirana_varijabla naziv="DomainObject.Predmet.ProtustrankaNazivFormatedOIB_1">MIG PROJEKT d.o.o., OIB 48549736449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 PROJEKT d.o.o.</item>
    </izvorni_sadrzaj>
    <derivirana_varijabla naziv="DomainObject.Predmet.ProtuStrankaListFormated_1">
      <item>MIG PROJEKT d.o.o.</item>
    </derivirana_varijabla>
  </DomainObject.Predmet.ProtuStrankaListFormated>
  <DomainObject.Predmet.ProtuStrankaListFormatedOIB>
    <izvorni_sadrzaj>
      <item>MIG PROJEKT d.o.o., OIB 48549736449</item>
    </izvorni_sadrzaj>
    <derivirana_varijabla naziv="DomainObject.Predmet.ProtuStrankaListFormatedOIB_1">
      <item>MIG PROJEKT d.o.o., OIB 48549736449</item>
    </derivirana_varijabla>
  </DomainObject.Predmet.ProtuStrankaListFormatedOIB>
  <DomainObject.Predmet.ProtuStrankaListFormatedWithAdress>
    <izvorni_sadrzaj>
      <item>MIG PROJEKT d.o.o., Gramača 2/0, 10000 Zagreb</item>
    </izvorni_sadrzaj>
    <derivirana_varijabla naziv="DomainObject.Predmet.ProtuStrankaListFormatedWithAdress_1">
      <item>MIG PROJEKT d.o.o., Gramača 2/0, 10000 Zagreb</item>
    </derivirana_varijabla>
  </DomainObject.Predmet.ProtuStrankaListFormatedWithAdress>
  <DomainObject.Predmet.ProtuStrankaListFormatedWithAdressOIB>
    <izvorni_sadrzaj>
      <item>MIG PROJEKT d.o.o., OIB 48549736449, Gramača 2/0, 10000 Zagreb</item>
    </izvorni_sadrzaj>
    <derivirana_varijabla naziv="DomainObject.Predmet.ProtuStrankaListFormatedWithAdressOIB_1">
      <item>MIG PROJEKT d.o.o., OIB 48549736449, Gramača 2/0, 10000 Zagreb</item>
    </derivirana_varijabla>
  </DomainObject.Predmet.ProtuStrankaListFormatedWithAdressOIB>
  <DomainObject.Predmet.ProtuStrankaListNazivFormated>
    <izvorni_sadrzaj>
      <item>MIG PROJEKT d.o.o.</item>
    </izvorni_sadrzaj>
    <derivirana_varijabla naziv="DomainObject.Predmet.ProtuStrankaListNazivFormated_1">
      <item>MIG PROJEKT d.o.o.</item>
    </derivirana_varijabla>
  </DomainObject.Predmet.ProtuStrankaListNazivFormated>
  <DomainObject.Predmet.ProtuStrankaListNazivFormatedOIB>
    <izvorni_sadrzaj>
      <item>MIG PROJEKT d.o.o., OIB 48549736449</item>
    </izvorni_sadrzaj>
    <derivirana_varijabla naziv="DomainObject.Predmet.ProtuStrankaListNazivFormatedOIB_1">
      <item>MIG PROJEKT d.o.o., OIB 48549736449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 PROJEKT d.o.o.</izvorni_sadrzaj>
    <derivirana_varijabla naziv="DomainObject.Predmet.ProtustrankaIDrugi_1">MIG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 PROJEKT d.o.o., OIB 48549736449, Gramača 2/0, 10000 Zagreb</izvorni_sadrzaj>
    <derivirana_varijabla naziv="DomainObject.Predmet.ProtustrankaIDrugiAdressOIB_1">MIG PROJEKT d.o.o., OIB 48549736449, Gramača 2/0,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MIG PROJEKT d.o.o.</item>
      <item>FINA Regionalni centar Zagreb</item>
    </izvorni_sadrzaj>
    <derivirana_varijabla naziv="DomainObject.Predmet.SudioniciListNaziv_1">
      <item>MIG PROJEKT d.o.o.</item>
      <item>FINA Regionalni centar Zagreb</item>
    </derivirana_varijabla>
  </DomainObject.Predmet.SudioniciListNaziv>
  <DomainObject.Predmet.SudioniciListAdressOIB>
    <izvorni_sadrzaj>
      <item>MIG PROJEKT d.o.o., OIB 48549736449, Gramača 2/0,10000 Zagreb</item>
      <item>FINA Regionalni centar Zagreb, OIB 85821130368, Trg svibanjskih žrtava 1995. 1,10000 Zagreb</item>
    </izvorni_sadrzaj>
    <derivirana_varijabla naziv="DomainObject.Predmet.SudioniciListAdressOIB_1">
      <item>MIG PROJEKT d.o.o., OIB 48549736449, Gramača 2/0,10000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48549736449</item>
      <item>, OIB 85821130368</item>
    </izvorni_sadrzaj>
    <derivirana_varijabla naziv="DomainObject.Predmet.SudioniciListNazivOIB_1">
      <item>, OIB 48549736449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92845-3948-49F6-A882-CB072E45A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3139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2018-12-06T08:08:00Z</dcterms:created>
  <dc:creator>Korisnik</dc:creator>
  <cp:lastModifiedBy>Ljiljana Floršić</cp:lastModifiedBy>
  <cp:lastPrinted>2018-12-06T08:14:00Z</cp:lastPrinted>
  <dcterms:modified xmlns:xsi="http://www.w3.org/2001/XMLSchema-instance" xsi:type="dcterms:W3CDTF">2018-12-06T08:14:00Z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odbacuje se prijedlog - dug plaćen -  St-2028-2018.docx)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