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5be7" w14:paraId="bdf5be7" w:rsidRDefault="00A03205" w:rsidP="004F0F62" w:rsidR="00A03205" w:rsidRPr="004F0F62">
      <w:pPr>
        <w15:collapsed w:val="false"/>
      </w:pPr>
      <w:bookmarkStart w:name="_GoBack" w:id="0"/>
      <w:bookmarkEnd w:id="0"/>
      <w:r w:rsidRPr="004F0F62">
        <w:rPr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03205" w:rsidP="004F0F62" w:rsidR="00A03205" w:rsidRPr="004F0F62"/>
    <w:p w:rsidRDefault="00A03205" w:rsidP="004F0F62" w:rsidR="00A03205" w:rsidRPr="004F0F62"/>
    <w:p w:rsidRDefault="00A03205" w:rsidP="004F0F62" w:rsidR="00A03205" w:rsidRPr="004F0F62">
      <w:r w:rsidRPr="004F0F62">
        <w:t xml:space="preserve">               REPUBLIKA HRVATSKA</w:t>
      </w:r>
    </w:p>
    <w:p w:rsidRDefault="00A03205" w:rsidP="004F0F62" w:rsidR="00A03205" w:rsidRPr="004F0F62">
      <w:pPr>
        <w:rPr>
          <w:b/>
        </w:rPr>
      </w:pPr>
      <w:r w:rsidRPr="004F0F62">
        <w:rPr>
          <w:b/>
        </w:rPr>
        <w:t>OPĆINSKI GRAĐANSKI SUD U ZAGREBU</w:t>
      </w:r>
    </w:p>
    <w:p w:rsidRDefault="00A03205" w:rsidP="004F0F62" w:rsidR="00A03205" w:rsidRPr="004F0F62">
      <w:r w:rsidRPr="004F0F62">
        <w:rPr>
          <w:b/>
        </w:rPr>
        <w:tab/>
        <w:t xml:space="preserve">     </w:t>
      </w:r>
      <w:r w:rsidRPr="004F0F62">
        <w:t>Ulica grada Vukovara 84</w:t>
      </w:r>
    </w:p>
    <w:p w:rsidRDefault="00AA7A4E" w:rsidR="00AA7A4E"/>
    <w:p w:rsidRDefault="00AA7A4E" w:rsidP="00AA7A4E" w:rsidR="00AA7A4E">
      <w:pPr>
        <w:jc w:val="right"/>
      </w:pPr>
      <w:r>
        <w:t>Poslovni broj:</w:t>
      </w:r>
      <w:r w:rsidR="00812AEC">
        <w:t xml:space="preserve"> </w:t>
      </w:r>
      <w:r w:rsidR="00081052">
        <w:t xml:space="preserve">60 </w:t>
      </w:r>
      <w:r w:rsidR="009F67C0">
        <w:t>Sp-67/17-26</w:t>
      </w:r>
    </w:p>
    <w:p w:rsidRDefault="00901107" w:rsidP="00AA7A4E" w:rsidR="00901107">
      <w:pPr>
        <w:jc w:val="right"/>
      </w:pPr>
    </w:p>
    <w:p w:rsidRDefault="00A03205" w:rsidP="00A03205" w:rsidR="00AA7A4E">
      <w:pPr>
        <w:jc w:val="center"/>
      </w:pPr>
      <w:r>
        <w:t xml:space="preserve">R E P U B L I K A  H R V A T S K A </w:t>
      </w:r>
    </w:p>
    <w:p w:rsidRDefault="00AA7A4E" w:rsidP="00AA7A4E" w:rsidR="00AA7A4E">
      <w:pPr>
        <w:jc w:val="right"/>
      </w:pPr>
    </w:p>
    <w:p w:rsidRDefault="00AA7A4E" w:rsidP="00AA7A4E" w:rsidR="00AA7A4E">
      <w:pPr>
        <w:jc w:val="center"/>
      </w:pPr>
      <w:r>
        <w:t>R J E Š E NJ E</w:t>
      </w:r>
    </w:p>
    <w:p w:rsidRDefault="00AA7A4E" w:rsidP="00AA7A4E" w:rsidR="00AA7A4E">
      <w:pPr>
        <w:jc w:val="center"/>
      </w:pPr>
    </w:p>
    <w:p w:rsidRDefault="00AA7A4E" w:rsidP="00AA7A4E" w:rsidR="00AA7A4E">
      <w:pPr>
        <w:jc w:val="both"/>
      </w:pPr>
      <w:r>
        <w:tab/>
        <w:t>Općinski građanski sud u Zagrebu, po sucu t</w:t>
      </w:r>
      <w:r w:rsidR="00875DA9">
        <w:t>og suda Petri Brkljačić</w:t>
      </w:r>
      <w:r>
        <w:t xml:space="preserve"> kao s</w:t>
      </w:r>
      <w:r w:rsidR="00081052">
        <w:t xml:space="preserve">ucu pojedincu, </w:t>
      </w:r>
      <w:r w:rsidR="009F67C0" w:rsidRPr="009F67C0">
        <w:rPr>
          <w:rFonts w:eastAsia="Calibri"/>
          <w:lang w:eastAsia="en-US"/>
        </w:rPr>
        <w:t>u izvanparničnom postupku stečaja potrošača nad imovinom potrošača</w:t>
      </w:r>
      <w:r w:rsidR="009F67C0">
        <w:rPr>
          <w:rFonts w:eastAsia="Calibri"/>
          <w:lang w:eastAsia="en-US"/>
        </w:rPr>
        <w:t xml:space="preserve"> Eme Šestak, OIB: 47947291565, iz Zagreba, Dankovečka 9</w:t>
      </w:r>
      <w:r>
        <w:t xml:space="preserve">, dana </w:t>
      </w:r>
      <w:r w:rsidR="009F67C0">
        <w:t>02. listopada</w:t>
      </w:r>
      <w:r w:rsidR="00081052">
        <w:t xml:space="preserve"> 2017</w:t>
      </w:r>
      <w:r>
        <w:t>.g.,</w:t>
      </w:r>
    </w:p>
    <w:p w:rsidRDefault="00AA7A4E" w:rsidP="00AA7A4E" w:rsidR="00AA7A4E">
      <w:pPr>
        <w:jc w:val="both"/>
      </w:pPr>
    </w:p>
    <w:p w:rsidRDefault="00AA7A4E" w:rsidP="00AA7A4E" w:rsidR="00AA7A4E">
      <w:pPr>
        <w:jc w:val="both"/>
      </w:pPr>
    </w:p>
    <w:p w:rsidRDefault="00AA7A4E" w:rsidP="00AA7A4E" w:rsidR="00AA7A4E">
      <w:pPr>
        <w:jc w:val="center"/>
      </w:pPr>
      <w:r>
        <w:t>r i j e š i o     j e</w:t>
      </w:r>
    </w:p>
    <w:p w:rsidRDefault="00AA7A4E" w:rsidP="00AA7A4E" w:rsidR="00AA7A4E">
      <w:pPr>
        <w:jc w:val="center"/>
      </w:pPr>
    </w:p>
    <w:p w:rsidRDefault="00AA7A4E" w:rsidP="00AA7A4E" w:rsidR="00AA7A4E">
      <w:pPr>
        <w:jc w:val="center"/>
      </w:pPr>
    </w:p>
    <w:p w:rsidRDefault="00AA7A4E" w:rsidP="00AA7A4E" w:rsidR="00AA7A4E">
      <w:pPr>
        <w:jc w:val="both"/>
      </w:pPr>
      <w:r>
        <w:tab/>
      </w:r>
      <w:r w:rsidR="009F67C0">
        <w:t>Emi Šestak</w:t>
      </w:r>
      <w:r>
        <w:t xml:space="preserve"> se</w:t>
      </w:r>
      <w:r w:rsidR="009F67C0">
        <w:t xml:space="preserve"> produljuje rok u kojem je dužna</w:t>
      </w:r>
      <w:r>
        <w:t xml:space="preserve"> postupiti po ovosudnom rješenju od </w:t>
      </w:r>
      <w:r w:rsidR="009F67C0">
        <w:t>13. lipnja 2017</w:t>
      </w:r>
      <w:r w:rsidR="00081052">
        <w:t>.g.</w:t>
      </w:r>
      <w:r>
        <w:t xml:space="preserve"> za daljnjih </w:t>
      </w:r>
      <w:r w:rsidR="009F67C0">
        <w:t>9</w:t>
      </w:r>
      <w:r w:rsidR="00901107">
        <w:t>0</w:t>
      </w:r>
      <w:r>
        <w:t xml:space="preserve"> dana</w:t>
      </w:r>
      <w:r w:rsidR="00C56B17">
        <w:t>,</w:t>
      </w:r>
      <w:r>
        <w:t xml:space="preserve"> </w:t>
      </w:r>
      <w:r w:rsidR="00017DF6">
        <w:t>budući je</w:t>
      </w:r>
      <w:r>
        <w:t xml:space="preserve"> podneskom od </w:t>
      </w:r>
      <w:r w:rsidR="009F67C0">
        <w:t>27. rujna</w:t>
      </w:r>
      <w:r w:rsidR="00901107">
        <w:t xml:space="preserve"> 2017</w:t>
      </w:r>
      <w:r w:rsidR="00081052">
        <w:t>.g.</w:t>
      </w:r>
      <w:r w:rsidR="009F67C0">
        <w:t xml:space="preserve"> zamolila</w:t>
      </w:r>
      <w:r>
        <w:t xml:space="preserve"> daljnji rok za postupanje po navedenom rješenju (čl. </w:t>
      </w:r>
      <w:smartTag w:element="metricconverter" w:uri="urn:schemas-microsoft-com:office:smarttags">
        <w:smartTagPr>
          <w:attr w:val="111. st" w:name="ProductID"/>
        </w:smartTagPr>
        <w:r>
          <w:t>111. st</w:t>
        </w:r>
      </w:smartTag>
      <w:r>
        <w:t>. 2 ZPP).</w:t>
      </w:r>
    </w:p>
    <w:p w:rsidRDefault="00AA7A4E" w:rsidP="00AA7A4E" w:rsidR="00AA7A4E">
      <w:pPr>
        <w:jc w:val="both"/>
      </w:pPr>
    </w:p>
    <w:p w:rsidRDefault="00AA7A4E" w:rsidP="00AA7A4E" w:rsidR="00AA7A4E">
      <w:pPr>
        <w:jc w:val="both"/>
      </w:pPr>
    </w:p>
    <w:p w:rsidRDefault="00AA7A4E" w:rsidP="00AA7A4E" w:rsidR="00AA7A4E">
      <w:pPr>
        <w:jc w:val="both"/>
      </w:pPr>
    </w:p>
    <w:p w:rsidRDefault="00AA7A4E" w:rsidP="00AA7A4E" w:rsidR="00AA7A4E">
      <w:pPr>
        <w:jc w:val="center"/>
      </w:pPr>
      <w:r>
        <w:t xml:space="preserve">U Zagrebu, </w:t>
      </w:r>
      <w:r w:rsidR="009F67C0">
        <w:t>02. listopada</w:t>
      </w:r>
      <w:r w:rsidR="00081052">
        <w:t xml:space="preserve"> 2017.g.</w:t>
      </w:r>
    </w:p>
    <w:p w:rsidRDefault="00AA7A4E" w:rsidP="00AA7A4E" w:rsidR="00AA7A4E">
      <w:pPr>
        <w:jc w:val="center"/>
      </w:pPr>
    </w:p>
    <w:p w:rsidRDefault="000319CA" w:rsidP="00AA7A4E" w:rsidR="000319CA">
      <w:pPr>
        <w:jc w:val="center"/>
      </w:pPr>
    </w:p>
    <w:p w:rsidRDefault="00AA7A4E" w:rsidP="00AA7A4E" w:rsidR="00AA7A4E">
      <w:pPr>
        <w:jc w:val="both"/>
      </w:pPr>
      <w:r>
        <w:t xml:space="preserve">                                         </w:t>
      </w:r>
      <w:r w:rsidR="000319CA">
        <w:tab/>
      </w:r>
      <w:r w:rsidR="000319CA">
        <w:tab/>
      </w:r>
      <w:r w:rsidR="000319CA">
        <w:tab/>
      </w:r>
      <w:r w:rsidR="000319CA">
        <w:tab/>
      </w:r>
      <w:r w:rsidR="000319CA">
        <w:tab/>
      </w:r>
      <w:r w:rsidR="000319CA">
        <w:tab/>
        <w:t xml:space="preserve">             </w:t>
      </w:r>
      <w:r>
        <w:t>Sudac:</w:t>
      </w:r>
    </w:p>
    <w:p w:rsidRDefault="000319CA" w:rsidP="000319CA" w:rsidR="000319C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5DA9">
        <w:t>Petra Brkljačić</w:t>
      </w:r>
      <w:r w:rsidR="009F67C0">
        <w:t>,v.r.</w:t>
      </w:r>
    </w:p>
    <w:p w:rsidRDefault="000319CA" w:rsidP="000319CA" w:rsidR="000319CA">
      <w:pPr>
        <w:jc w:val="center"/>
      </w:pPr>
    </w:p>
    <w:p w:rsidRDefault="000319CA" w:rsidP="000319CA" w:rsidR="000319CA">
      <w:pPr>
        <w:jc w:val="both"/>
      </w:pPr>
      <w:r>
        <w:t>POUKA O PRAVNOM LIJEKU:</w:t>
      </w:r>
    </w:p>
    <w:p w:rsidRDefault="000319CA" w:rsidP="000319CA" w:rsidR="000319CA">
      <w:pPr>
        <w:jc w:val="both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111. st" w:name="ProductID"/>
        </w:smartTagPr>
        <w:r>
          <w:t>111. st</w:t>
        </w:r>
      </w:smartTag>
      <w:r>
        <w:t>. 4 ZPP)</w:t>
      </w:r>
    </w:p>
    <w:p w:rsidRDefault="000319CA" w:rsidP="000319CA" w:rsidR="000319CA">
      <w:pPr>
        <w:jc w:val="both"/>
      </w:pPr>
    </w:p>
    <w:p w:rsidRDefault="000319CA" w:rsidP="000319CA" w:rsidR="000319CA">
      <w:pPr>
        <w:jc w:val="both"/>
      </w:pPr>
    </w:p>
    <w:p w:rsidRDefault="000319CA" w:rsidP="000319CA" w:rsidR="000319CA">
      <w:pPr>
        <w:jc w:val="both"/>
      </w:pPr>
      <w:r>
        <w:t>Dna:</w:t>
      </w:r>
    </w:p>
    <w:p w:rsidRDefault="000319CA" w:rsidP="000319CA" w:rsidR="00E938C1">
      <w:pPr>
        <w:jc w:val="both"/>
      </w:pPr>
      <w:r>
        <w:t xml:space="preserve">1. </w:t>
      </w:r>
      <w:r w:rsidR="009F67C0">
        <w:t>Ema Šestak, po e-oglasnoj ploči i na adresu</w:t>
      </w:r>
      <w:r w:rsidR="00812AEC">
        <w:t xml:space="preserve"> </w:t>
      </w:r>
    </w:p>
    <w:p w:rsidRDefault="00812AEC" w:rsidP="000319CA" w:rsidR="00812AEC">
      <w:pPr>
        <w:jc w:val="both"/>
      </w:pPr>
    </w:p>
    <w:p w:rsidRDefault="009F67C0" w:rsidP="00817434" w:rsidR="009F67C0" w:rsidRPr="00817434">
      <w:pPr>
        <w:tabs>
          <w:tab w:pos="5996" w:val="left"/>
        </w:tabs>
        <w:jc w:val="right"/>
      </w:pPr>
      <w:r w:rsidRPr="00817434">
        <w:t>Za točnost otpravka-ovlašteni službenik:</w:t>
      </w:r>
    </w:p>
    <w:p w:rsidRDefault="009F67C0" w:rsidP="00817434" w:rsidR="009F67C0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AA7A4E" w:rsidP="00AA7A4E" w:rsidR="00AA7A4E">
      <w:pPr>
        <w:jc w:val="both"/>
      </w:pPr>
    </w:p>
    <w:p w:rsidRDefault="00AA7A4E" w:rsidP="00AA7A4E" w:rsidR="00AA7A4E">
      <w:pPr>
        <w:jc w:val="both"/>
      </w:pPr>
    </w:p>
    <w:p w:rsidRDefault="00AA7A4E" w:rsidP="00AA7A4E" w:rsidR="00AA7A4E">
      <w:pPr>
        <w:jc w:val="both"/>
      </w:pPr>
    </w:p>
    <w:sectPr w:rsidR="00AA7A4E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A4E"/>
    <w:rsid w:val="00017DF6"/>
    <w:rsid w:val="000226AD"/>
    <w:rsid w:val="000319CA"/>
    <w:rsid w:val="00072A0C"/>
    <w:rsid w:val="00081052"/>
    <w:rsid w:val="000A081F"/>
    <w:rsid w:val="000D20B0"/>
    <w:rsid w:val="001561F8"/>
    <w:rsid w:val="0016445B"/>
    <w:rsid w:val="0025311C"/>
    <w:rsid w:val="0041404F"/>
    <w:rsid w:val="004E756A"/>
    <w:rsid w:val="005935C6"/>
    <w:rsid w:val="005D072A"/>
    <w:rsid w:val="006212BC"/>
    <w:rsid w:val="006B74AD"/>
    <w:rsid w:val="006C617F"/>
    <w:rsid w:val="00731B4F"/>
    <w:rsid w:val="00780D17"/>
    <w:rsid w:val="00786383"/>
    <w:rsid w:val="00812AEC"/>
    <w:rsid w:val="008709F8"/>
    <w:rsid w:val="00871AFC"/>
    <w:rsid w:val="00875DA9"/>
    <w:rsid w:val="00895F1C"/>
    <w:rsid w:val="00901107"/>
    <w:rsid w:val="009F67C0"/>
    <w:rsid w:val="00A03205"/>
    <w:rsid w:val="00A26A51"/>
    <w:rsid w:val="00A41168"/>
    <w:rsid w:val="00A67918"/>
    <w:rsid w:val="00AA7A4E"/>
    <w:rsid w:val="00AD24AE"/>
    <w:rsid w:val="00B17794"/>
    <w:rsid w:val="00B31AE8"/>
    <w:rsid w:val="00B479D0"/>
    <w:rsid w:val="00B54464"/>
    <w:rsid w:val="00B64304"/>
    <w:rsid w:val="00BC672B"/>
    <w:rsid w:val="00BE2C53"/>
    <w:rsid w:val="00BF7431"/>
    <w:rsid w:val="00C56B17"/>
    <w:rsid w:val="00C65366"/>
    <w:rsid w:val="00DD33D7"/>
    <w:rsid w:val="00E938C1"/>
    <w:rsid w:val="00F32EFB"/>
    <w:rsid w:val="00F81996"/>
    <w:rsid w:val="00FC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03205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12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1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2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03205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12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1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2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Sp-67/2017</izvorni_sadrzaj>
    <derivirana_varijabla naziv="DomainObject.Predmet.OznakaBroj_1">Sp-67/2017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Ema Šestak</izvorni_sadrzaj>
    <derivirana_varijabla naziv="DomainObject.Predmet.StrankaFormated_1">  Ema Šestak</derivirana_varijabla>
  </DomainObject.Predmet.StrankaFormated>
  <DomainObject.Predmet.StrankaFormatedOIB>
    <izvorni_sadrzaj>  Ema Šestak, OIB 47947291565</izvorni_sadrzaj>
    <derivirana_varijabla naziv="DomainObject.Predmet.StrankaFormatedOIB_1">  Ema Šestak, OIB 47947291565</derivirana_varijabla>
  </DomainObject.Predmet.StrankaFormatedOIB>
  <DomainObject.Predmet.StrankaFormatedWithAdress>
    <izvorni_sadrzaj> Ema Šestak, Dankovečka 9, 10000 Zagreb</izvorni_sadrzaj>
    <derivirana_varijabla naziv="DomainObject.Predmet.StrankaFormatedWithAdress_1"> Ema Šestak, Dankovečka 9, 10000 Zagreb</derivirana_varijabla>
  </DomainObject.Predmet.StrankaFormatedWithAdress>
  <DomainObject.Predmet.StrankaFormatedWithAdressOIB>
    <izvorni_sadrzaj> Ema Šestak, OIB 47947291565, Dankovečka 9, 10000 Zagreb</izvorni_sadrzaj>
    <derivirana_varijabla naziv="DomainObject.Predmet.StrankaFormatedWithAdressOIB_1"> Ema Šestak, OIB 47947291565, Dankovečka 9, 10000 Zagreb</derivirana_varijabla>
  </DomainObject.Predmet.StrankaFormatedWithAdressOIB>
  <DomainObject.Predmet.StrankaWithAdress>
    <izvorni_sadrzaj>Ema Šestak Dankovečka 9,10000 Zagreb</izvorni_sadrzaj>
    <derivirana_varijabla naziv="DomainObject.Predmet.StrankaWithAdress_1">Ema Šestak Dankovečka 9,10000 Zagreb</derivirana_varijabla>
  </DomainObject.Predmet.StrankaWithAdress>
  <DomainObject.Predmet.StrankaWithAdressOIB>
    <izvorni_sadrzaj>Ema Šestak, OIB 47947291565, Dankovečka 9,10000 Zagreb</izvorni_sadrzaj>
    <derivirana_varijabla naziv="DomainObject.Predmet.StrankaWithAdressOIB_1">Ema Šestak, OIB 47947291565, Dankovečka 9,10000 Zagreb</derivirana_varijabla>
  </DomainObject.Predmet.StrankaWithAdressOIB>
  <DomainObject.Predmet.StrankaNazivFormated>
    <izvorni_sadrzaj>Ema Šestak</izvorni_sadrzaj>
    <derivirana_varijabla naziv="DomainObject.Predmet.StrankaNazivFormated_1">Ema Šestak</derivirana_varijabla>
  </DomainObject.Predmet.StrankaNazivFormated>
  <DomainObject.Predmet.StrankaNazivFormatedOIB>
    <izvorni_sadrzaj>Ema Šestak, OIB 47947291565</izvorni_sadrzaj>
    <derivirana_varijabla naziv="DomainObject.Predmet.StrankaNazivFormatedOIB_1">Ema Šestak, OIB 47947291565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Ema Šestak</item>
    </izvorni_sadrzaj>
    <derivirana_varijabla naziv="DomainObject.Predmet.StrankaListFormated_1">
      <item>Ema Šestak</item>
    </derivirana_varijabla>
  </DomainObject.Predmet.StrankaListFormated>
  <DomainObject.Predmet.StrankaListFormatedOIB>
    <izvorni_sadrzaj>
      <item>Ema Šestak, OIB 47947291565</item>
    </izvorni_sadrzaj>
    <derivirana_varijabla naziv="DomainObject.Predmet.StrankaListFormatedOIB_1">
      <item>Ema Šestak, OIB 47947291565</item>
    </derivirana_varijabla>
  </DomainObject.Predmet.StrankaListFormatedOIB>
  <DomainObject.Predmet.StrankaListFormatedWithAdress>
    <izvorni_sadrzaj>
      <item>Ema Šestak, Dankovečka 9, 10000 Zagreb</item>
    </izvorni_sadrzaj>
    <derivirana_varijabla naziv="DomainObject.Predmet.StrankaListFormatedWithAdress_1">
      <item>Ema Šestak, Dankovečka 9, 10000 Zagreb</item>
    </derivirana_varijabla>
  </DomainObject.Predmet.StrankaListFormatedWithAdress>
  <DomainObject.Predmet.StrankaListFormatedWithAdressOIB>
    <izvorni_sadrzaj>
      <item>Ema Šestak, OIB 47947291565, Dankovečka 9, 10000 Zagreb</item>
    </izvorni_sadrzaj>
    <derivirana_varijabla naziv="DomainObject.Predmet.StrankaListFormatedWithAdressOIB_1">
      <item>Ema Šestak, OIB 47947291565, Dankovečka 9, 10000 Zagreb</item>
    </derivirana_varijabla>
  </DomainObject.Predmet.StrankaListFormatedWithAdressOIB>
  <DomainObject.Predmet.StrankaListNazivFormated>
    <izvorni_sadrzaj>
      <item>Ema Šestak</item>
    </izvorni_sadrzaj>
    <derivirana_varijabla naziv="DomainObject.Predmet.StrankaListNazivFormated_1">
      <item>Ema Šestak</item>
    </derivirana_varijabla>
  </DomainObject.Predmet.StrankaListNazivFormated>
  <DomainObject.Predmet.StrankaListNazivFormatedOIB>
    <izvorni_sadrzaj>
      <item>Ema Šestak, OIB 47947291565</item>
    </izvorni_sadrzaj>
    <derivirana_varijabla naziv="DomainObject.Predmet.StrankaListNazivFormatedOIB_1">
      <item>Ema Šestak, OIB 47947291565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Ema Šestak</izvorni_sadrzaj>
    <derivirana_varijabla naziv="DomainObject.Predmet.StrankaIDrugi_1">Ema Šestak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Ema Šestak, OIB 47947291565, Dankovečka 9, 10000 Zagreb</izvorni_sadrzaj>
    <derivirana_varijabla naziv="DomainObject.Predmet.StrankaIDrugiAdressOIB_1">Ema Šestak, OIB 47947291565, Dankovečka 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 Šestak</item>
    </izvorni_sadrzaj>
    <derivirana_varijabla naziv="DomainObject.Predmet.SudioniciListNaziv_1">
      <item>Ema Šestak</item>
    </derivirana_varijabla>
  </DomainObject.Predmet.SudioniciListNaziv>
  <DomainObject.Predmet.SudioniciListAdressOIB>
    <izvorni_sadrzaj>
      <item>Ema Šestak, OIB 47947291565, Dankovečka 9,10000 Zagreb</item>
    </izvorni_sadrzaj>
    <derivirana_varijabla naziv="DomainObject.Predmet.SudioniciListAdressOIB_1">
      <item>Ema Šestak, OIB 47947291565, Dankovečka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47947291565</item>
    </izvorni_sadrzaj>
    <derivirana_varijabla naziv="DomainObject.Predmet.SudioniciListNazivOIB_1">
      <item>, OIB 47947291565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Opcinski Sud</properties:Company>
  <properties:Pages>1</properties:Pages>
  <properties:Words>162</properties:Words>
  <properties:Characters>748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XXXIX-P</vt:lpstr>
    </vt:vector>
  </properties:TitlesOfParts>
  <properties:LinksUpToDate>false</properties:LinksUpToDate>
  <properties:CharactersWithSpaces>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2017-10-02T08:08:00Z</dcterms:created>
  <dc:creator>Ministarstvo pravosuđa</dc:creator>
  <cp:lastModifiedBy>Barbara Sirovica</cp:lastModifiedBy>
  <cp:lastPrinted>2017-10-02T08:07:00Z</cp:lastPrinted>
  <dcterms:modified xmlns:xsi="http://www.w3.org/2001/XMLSchema-instance" xsi:type="dcterms:W3CDTF">2017-10-02T11:13:00Z</dcterms:modified>
  <cp:revision>3</cp:revision>
  <dc:title>Poslovni broj: XXXIX-P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