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7048" w14:paraId="ced7048" w:rsidRDefault="003768CF" w:rsidP="003768CF" w:rsidR="003768C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768CF" w:rsidP="003768CF" w:rsidR="003768CF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768CF" w:rsidP="003768CF" w:rsidR="003768C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768CF" w:rsidP="003768CF" w:rsidR="003768C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768CF" w:rsidP="003768CF" w:rsidR="003768C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LEO BISAKU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46931683363, Zagreb</w:t>
      </w:r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Avenue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Moll</w:t>
      </w:r>
      <w:proofErr w:type="spellEnd"/>
      <w:r>
        <w:rPr>
          <w:rFonts w:hAnsi="Times New Roman" w:ascii="Times New Roman"/>
          <w:szCs w:val="24"/>
          <w:lang w:val="hr-HR"/>
        </w:rPr>
        <w:t xml:space="preserve">, Avenija Dubrovnik 16,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03.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768CF" w:rsidP="003768CF" w:rsidR="003768C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768CF" w:rsidP="003768CF" w:rsidR="003768CF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768CF" w:rsidP="003768CF" w:rsidR="003768CF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768CF" w:rsidP="003768CF" w:rsidR="003768C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LEO BISAKU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46931683363, Zagreb</w:t>
      </w:r>
      <w:r w:rsidRPr="001F7DF5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Avenue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Moll</w:t>
      </w:r>
      <w:proofErr w:type="spellEnd"/>
      <w:r>
        <w:rPr>
          <w:rFonts w:hAnsi="Times New Roman" w:ascii="Times New Roman"/>
          <w:szCs w:val="24"/>
        </w:rPr>
        <w:t>, Avenija Dubrovnik 16.</w:t>
      </w:r>
    </w:p>
    <w:p w:rsidRDefault="003768CF" w:rsidP="003768CF" w:rsidR="003768C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768CF" w:rsidP="003768CF" w:rsidR="003768CF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03. veljače 2016. godine u 10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768CF" w:rsidP="003768CF" w:rsidR="003768C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768CF" w:rsidP="003768CF" w:rsidR="003768CF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Ivan Prpić , OIB: 16795120342, iz Zagreba, </w:t>
      </w:r>
      <w:proofErr w:type="spellStart"/>
      <w:r>
        <w:rPr>
          <w:rFonts w:hAnsi="Times New Roman" w:ascii="Times New Roman"/>
          <w:szCs w:val="24"/>
        </w:rPr>
        <w:t>Hruševečka</w:t>
      </w:r>
      <w:proofErr w:type="spellEnd"/>
      <w:r>
        <w:rPr>
          <w:rFonts w:hAnsi="Times New Roman" w:ascii="Times New Roman"/>
          <w:szCs w:val="24"/>
        </w:rPr>
        <w:t xml:space="preserve"> ulica 11.</w:t>
      </w:r>
    </w:p>
    <w:p w:rsidRDefault="003768CF" w:rsidP="003768CF" w:rsidR="003768CF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768CF" w:rsidP="003768CF" w:rsidR="003768C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LEO BISAKU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46931683363, Zagreb</w:t>
      </w:r>
      <w:r w:rsidRPr="001F7DF5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Avenue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Moll</w:t>
      </w:r>
      <w:proofErr w:type="spellEnd"/>
      <w:r>
        <w:rPr>
          <w:rFonts w:hAnsi="Times New Roman" w:ascii="Times New Roman"/>
          <w:szCs w:val="24"/>
        </w:rPr>
        <w:t>, Avenija Dubrovnik 16.</w:t>
      </w:r>
    </w:p>
    <w:p w:rsidRDefault="003768CF" w:rsidP="003768CF" w:rsidR="003768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768CF" w:rsidP="003768CF" w:rsidR="003768CF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768CF" w:rsidP="003768CF" w:rsidR="003768C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768CF" w:rsidP="003768CF" w:rsidR="003768CF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768CF" w:rsidP="003768CF" w:rsidR="003768C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768CF" w:rsidP="003768CF" w:rsidR="003768CF">
      <w:pPr>
        <w:jc w:val="both"/>
        <w:rPr>
          <w:rFonts w:hAnsi="Times New Roman" w:ascii="Times New Roman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3768CF" w:rsidP="003768CF" w:rsidR="003768CF">
      <w:pPr>
        <w:jc w:val="both"/>
        <w:rPr>
          <w:rFonts w:hAnsi="Times New Roman" w:ascii="Times New Roman"/>
        </w:rPr>
      </w:pPr>
    </w:p>
    <w:p w:rsidRDefault="003768CF" w:rsidP="003768CF" w:rsidR="003768CF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768CF" w:rsidP="003768CF" w:rsidR="003768C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768CF" w:rsidP="003768CF" w:rsidR="003768CF">
      <w:pPr>
        <w:jc w:val="both"/>
        <w:rPr>
          <w:rFonts w:hAnsi="Times New Roman" w:ascii="Times New Roman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lang w:val="hr-HR"/>
        </w:rPr>
      </w:pPr>
    </w:p>
    <w:p w:rsidRDefault="003768CF" w:rsidP="003768CF" w:rsidR="003768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3768CF" w:rsidP="003768CF" w:rsidR="003768CF">
      <w:pPr>
        <w:jc w:val="center"/>
        <w:rPr>
          <w:rFonts w:hAnsi="Times New Roman" w:ascii="Times New Roman"/>
          <w:lang w:val="hr-HR"/>
        </w:rPr>
      </w:pPr>
    </w:p>
    <w:p w:rsidRDefault="003768CF" w:rsidP="003768CF" w:rsidR="003768CF">
      <w:pPr>
        <w:jc w:val="center"/>
        <w:rPr>
          <w:rFonts w:hAnsi="Times New Roman" w:ascii="Times New Roman"/>
          <w:lang w:val="hr-HR"/>
        </w:rPr>
      </w:pPr>
    </w:p>
    <w:p w:rsidRDefault="003768CF" w:rsidP="003768CF" w:rsidR="003768C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768CF" w:rsidP="003768CF" w:rsidR="003768C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3768CF" w:rsidP="003768CF" w:rsidR="003768C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768CF" w:rsidP="003768CF" w:rsidR="003768CF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768CF" w:rsidP="003768CF" w:rsidR="003768C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</w:rPr>
      </w:pPr>
    </w:p>
    <w:p w:rsidRDefault="003768CF" w:rsidP="003768CF" w:rsidR="003768CF">
      <w:pPr>
        <w:jc w:val="both"/>
        <w:rPr>
          <w:rFonts w:hAnsi="Times New Roman" w:ascii="Times New Roman"/>
        </w:rPr>
      </w:pPr>
    </w:p>
    <w:p w:rsidRDefault="003768CF" w:rsidP="003768CF" w:rsidR="003768C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3768CF" w:rsidP="003768CF" w:rsidR="003768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3768CF" w:rsidP="003768CF" w:rsidR="003768C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768CF" w:rsidP="003768CF" w:rsidR="003768C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768CF" w:rsidP="003768CF" w:rsidR="003768C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768CF" w:rsidP="003768CF" w:rsidR="003768CF" w:rsidRPr="00D44D4F">
      <w:pPr>
        <w:jc w:val="center"/>
        <w:rPr>
          <w:sz w:val="32"/>
          <w:u w:val="single"/>
          <w:lang w:val="hr-HR"/>
        </w:rPr>
      </w:pPr>
    </w:p>
    <w:p w:rsidRDefault="003768CF" w:rsidP="003768CF" w:rsidR="003768CF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3AD" w:rsidR="00000000">
      <w:r>
        <w:separator/>
      </w:r>
    </w:p>
  </w:endnote>
  <w:endnote w:id="0" w:type="continuationSeparator">
    <w:p w:rsidRDefault="001B73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3AD" w:rsidR="00000000">
      <w:r>
        <w:separator/>
      </w:r>
    </w:p>
  </w:footnote>
  <w:footnote w:id="0" w:type="continuationSeparator">
    <w:p w:rsidRDefault="001B73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768CF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St-2727/2015</w:t>
        </w:r>
      </w:p>
    </w:sdtContent>
  </w:sdt>
  <w:p w:rsidRDefault="003768CF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8CF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1B73AD" w:rsidP="00840E3D" w:rsidR="00840E3D">
    <w:pPr>
      <w:pStyle w:val="Zaglavlje"/>
      <w:rPr>
        <w:lang w:val="hr-HR"/>
      </w:rPr>
    </w:pPr>
  </w:p>
  <w:p w:rsidRDefault="003768CF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55. St-2727/2015</w:t>
    </w:r>
  </w:p>
  <w:p w:rsidRDefault="003768CF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B73AD" w:rsidP="00840E3D" w:rsidR="00840E3D">
    <w:pPr>
      <w:pStyle w:val="Zaglavlje"/>
      <w:rPr>
        <w:rFonts w:hAnsi="Times New Roman" w:ascii="Times New Roman"/>
        <w:lang w:val="hr-HR"/>
      </w:rPr>
    </w:pPr>
  </w:p>
  <w:p w:rsidRDefault="001B73AD" w:rsidP="00840E3D" w:rsidR="00840E3D">
    <w:pPr>
      <w:pStyle w:val="Zaglavlje"/>
      <w:rPr>
        <w:rFonts w:hAnsi="Times New Roman" w:ascii="Times New Roman"/>
        <w:lang w:val="hr-HR"/>
      </w:rPr>
    </w:pPr>
  </w:p>
  <w:p w:rsidRDefault="001B73A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1B73AD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768CF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768CF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768CF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455)</w:t>
    </w:r>
  </w:p>
  <w:p w:rsidRDefault="001B73AD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0B4"/>
    <w:rsid w:val="000E40B4"/>
    <w:rsid w:val="00135025"/>
    <w:rsid w:val="00181F4E"/>
    <w:rsid w:val="001B73AD"/>
    <w:rsid w:val="003768CF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8C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68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8CF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768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7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3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8C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768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8CF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768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7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3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2727</izvorni_sadrzaj>
    <derivirana_varijabla naziv="DomainObject.Predmet.Broj_1">2727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St-2727/2015</izvorni_sadrzaj>
    <derivirana_varijabla naziv="DomainObject.Predmet.OznakaBroj_1">St-2727/2015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BISAKU d.o.o. zastupanog po punomoćniku Leonard Bisaku</izvorni_sadrzaj>
    <derivirana_varijabla naziv="DomainObject.Predmet.ProtustrankaFormated_1">  LEO BISAKU d.o.o. zastupanog po punomoćniku Leonard Bisaku</derivirana_varijabla>
  </DomainObject.Predmet.ProtustrankaFormated>
  <DomainObject.Predmet.ProtustrankaFormatedOIB>
    <izvorni_sadrzaj>  LEO BISAKU d.o.o., OIB 46931683363 zastupanog po punomoćniku Leonard Bisaku</izvorni_sadrzaj>
    <derivirana_varijabla naziv="DomainObject.Predmet.ProtustrankaFormatedOIB_1">  LEO BISAKU d.o.o., OIB 46931683363 zastupanog po punomoćniku Leonard Bisaku</derivirana_varijabla>
  </DomainObject.Predmet.ProtustrankaFormatedOIB>
  <DomainObject.Predmet.ProtustrankaFormatedWithAdress>
    <izvorni_sadrzaj> LEO BISAKU d.o.o., Avenue Moll, Avenija Dubrovnik 16, 10000 Zagreb zastupanog po punomoćniku Leonard Bisaku</izvorni_sadrzaj>
    <derivirana_varijabla naziv="DomainObject.Predmet.ProtustrankaFormatedWithAdress_1"> LEO BISAKU d.o.o., Avenue Moll, Avenija Dubrovnik 16, 10000 Zagreb zastupanog po punomoćniku Leonard Bisaku</derivirana_varijabla>
  </DomainObject.Predmet.ProtustrankaFormatedWithAdress>
  <DomainObject.Predmet.ProtustrankaFormatedWithAdressOIB>
    <izvorni_sadrzaj> LEO BISAKU d.o.o., OIB 46931683363, Avenue Moll, Avenija Dubrovnik 16, 10000 Zagreb zastupanog po punomoćniku Leonard Bisaku</izvorni_sadrzaj>
    <derivirana_varijabla naziv="DomainObject.Predmet.ProtustrankaFormatedWithAdressOIB_1"> LEO BISAKU d.o.o., OIB 46931683363, Avenue Moll, Avenija Dubrovnik 16, 10000 Zagreb zastupanog po punomoćniku Leonard Bisaku</derivirana_varijabla>
  </DomainObject.Predmet.ProtustrankaFormatedWithAdressOIB>
  <DomainObject.Predmet.ProtustrankaWithAdress>
    <izvorni_sadrzaj>LEO BISAKU d.o.o. Avenue Moll, Avenija Dubrovnik 16, 10000 Zagreb</izvorni_sadrzaj>
    <derivirana_varijabla naziv="DomainObject.Predmet.ProtustrankaWithAdress_1">LEO BISAKU d.o.o. Avenue Moll, Avenija Dubrovnik 16, 10000 Zagreb</derivirana_varijabla>
  </DomainObject.Predmet.ProtustrankaWithAdress>
  <DomainObject.Predmet.ProtustrankaWithAdressOIB>
    <izvorni_sadrzaj>LEO BISAKU d.o.o., OIB 46931683363, Avenue Moll, Avenija Dubrovnik 16, 10000 Zagreb</izvorni_sadrzaj>
    <derivirana_varijabla naziv="DomainObject.Predmet.ProtustrankaWithAdressOIB_1">LEO BISAKU d.o.o., OIB 46931683363, Avenue Moll, Avenija Dubrovnik 16, 10000 Zagreb</derivirana_varijabla>
  </DomainObject.Predmet.ProtustrankaWithAdressOIB>
  <DomainObject.Predmet.ProtustrankaNazivFormated>
    <izvorni_sadrzaj>LEO BISAKU d.o.o.</izvorni_sadrzaj>
    <derivirana_varijabla naziv="DomainObject.Predmet.ProtustrankaNazivFormated_1">LEO BISAKU d.o.o.</derivirana_varijabla>
  </DomainObject.Predmet.ProtustrankaNazivFormated>
  <DomainObject.Predmet.ProtustrankaNazivFormatedOIB>
    <izvorni_sadrzaj>LEO BISAKU d.o.o., OIB 46931683363</izvorni_sadrzaj>
    <derivirana_varijabla naziv="DomainObject.Predmet.ProtustrankaNazivFormatedOIB_1">LEO BISAKU d.o.o., OIB 46931683363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 BISAKU d.o.o. zastupanog po punomoćniku Leonard Bisaku</item>
    </izvorni_sadrzaj>
    <derivirana_varijabla naziv="DomainObject.Predmet.ProtuStrankaListFormated_1">
      <item>LEO BISAKU d.o.o. zastupanog po punomoćniku Leonard Bisaku</item>
    </derivirana_varijabla>
  </DomainObject.Predmet.ProtuStrankaListFormated>
  <DomainObject.Predmet.ProtuStrankaListFormatedOIB>
    <izvorni_sadrzaj>
      <item>LEO BISAKU d.o.o., OIB 46931683363 zastupanog po punomoćniku Leonard Bisaku</item>
    </izvorni_sadrzaj>
    <derivirana_varijabla naziv="DomainObject.Predmet.ProtuStrankaListFormatedOIB_1">
      <item>LEO BISAKU d.o.o., OIB 46931683363 zastupanog po punomoćniku Leonard Bisaku</item>
    </derivirana_varijabla>
  </DomainObject.Predmet.ProtuStrankaListFormatedOIB>
  <DomainObject.Predmet.ProtuStrankaListFormatedWithAdress>
    <izvorni_sadrzaj>
      <item>LEO BISAKU d.o.o., Avenue Moll, Avenija Dubrovnik 16, 10000 Zagreb zastupanog po punomoćniku Leonard Bisaku</item>
    </izvorni_sadrzaj>
    <derivirana_varijabla naziv="DomainObject.Predmet.ProtuStrankaListFormatedWithAdress_1">
      <item>LEO BISAKU d.o.o., Avenue Moll, Avenija Dubrovnik 16, 10000 Zagreb zastupanog po punomoćniku Leonard Bisaku</item>
    </derivirana_varijabla>
  </DomainObject.Predmet.ProtuStrankaListFormatedWithAdress>
  <DomainObject.Predmet.ProtuStrankaListFormatedWithAdressOIB>
    <izvorni_sadrzaj>
      <item>LEO BISAKU d.o.o., OIB 46931683363, Avenue Moll, Avenija Dubrovnik 16, 10000 Zagreb zastupanog po punomoćniku Leonard Bisaku</item>
    </izvorni_sadrzaj>
    <derivirana_varijabla naziv="DomainObject.Predmet.ProtuStrankaListFormatedWithAdressOIB_1">
      <item>LEO BISAKU d.o.o., OIB 46931683363, Avenue Moll, Avenija Dubrovnik 16, 10000 Zagreb zastupanog po punomoćniku Leonard Bisaku</item>
    </derivirana_varijabla>
  </DomainObject.Predmet.ProtuStrankaListFormatedWithAdressOIB>
  <DomainObject.Predmet.ProtuStrankaListNazivFormated>
    <izvorni_sadrzaj>
      <item>LEO BISAKU d.o.o.</item>
    </izvorni_sadrzaj>
    <derivirana_varijabla naziv="DomainObject.Predmet.ProtuStrankaListNazivFormated_1">
      <item>LEO BISAKU d.o.o.</item>
    </derivirana_varijabla>
  </DomainObject.Predmet.ProtuStrankaListNazivFormated>
  <DomainObject.Predmet.ProtuStrankaListNazivFormatedOIB>
    <izvorni_sadrzaj>
      <item>LEO BISAKU d.o.o., OIB 46931683363</item>
    </izvorni_sadrzaj>
    <derivirana_varijabla naziv="DomainObject.Predmet.ProtuStrankaListNazivFormatedOIB_1">
      <item>LEO BISAKU d.o.o., OIB 46931683363</item>
    </derivirana_varijabla>
  </DomainObject.Predmet.ProtuStrankaListNazivFormatedOIB>
  <DomainObject.Predmet.OstaliListFormated>
    <izvorni_sadrzaj>
      <item>Leonard Bisaku punomoćnik sudionika u postupku LEO BISAKU d.o.o.</item>
    </izvorni_sadrzaj>
    <derivirana_varijabla naziv="DomainObject.Predmet.OstaliListFormated_1">
      <item>Leonard Bisaku punomoćnik sudionika u postupku LEO BISAKU d.o.o.</item>
    </derivirana_varijabla>
  </DomainObject.Predmet.OstaliListFormated>
  <DomainObject.Predmet.OstaliListFormatedOIB>
    <izvorni_sadrzaj>
      <item>Leonard Bisaku, OIB 93590255559 punomoćnik sudionika u postupku LEO BISAKU d.o.o.</item>
    </izvorni_sadrzaj>
    <derivirana_varijabla naziv="DomainObject.Predmet.OstaliListFormatedOIB_1">
      <item>Leonard Bisaku, OIB 93590255559 punomoćnik sudionika u postupku LEO BISAKU d.o.o.</item>
    </derivirana_varijabla>
  </DomainObject.Predmet.OstaliListFormatedOIB>
  <DomainObject.Predmet.OstaliListFormatedWithAdress>
    <izvorni_sadrzaj>
      <item>Leonard Bisaku, Ulica Pavla Radića 5, 10000 Zagreb punomoćnik sudionika u postupku LEO BISAKU d.o.o.</item>
    </izvorni_sadrzaj>
    <derivirana_varijabla naziv="DomainObject.Predmet.OstaliListFormatedWithAdress_1">
      <item>Leonard Bisaku, Ulica Pavla Radića 5, 10000 Zagreb punomoćnik sudionika u postupku LEO BISAKU d.o.o.</item>
    </derivirana_varijabla>
  </DomainObject.Predmet.OstaliListFormatedWithAdress>
  <DomainObject.Predmet.OstaliListFormatedWithAdressOIB>
    <izvorni_sadrzaj>
      <item>Leonard Bisaku, OIB 93590255559, Ulica Pavla Radića 5, 10000 Zagreb punomoćnik sudionika u postupku LEO BISAKU d.o.o.</item>
    </izvorni_sadrzaj>
    <derivirana_varijabla naziv="DomainObject.Predmet.OstaliListFormatedWithAdressOIB_1">
      <item>Leonard Bisaku, OIB 93590255559, Ulica Pavla Radića 5, 10000 Zagreb punomoćnik sudionika u postupku LEO BISAKU d.o.o.</item>
    </derivirana_varijabla>
  </DomainObject.Predmet.OstaliListFormatedWithAdressOIB>
  <DomainObject.Predmet.OstaliListNazivFormated>
    <izvorni_sadrzaj>
      <item>Leonard Bisaku</item>
    </izvorni_sadrzaj>
    <derivirana_varijabla naziv="DomainObject.Predmet.OstaliListNazivFormated_1">
      <item>Leonard Bisaku</item>
    </derivirana_varijabla>
  </DomainObject.Predmet.OstaliListNazivFormated>
  <DomainObject.Predmet.OstaliListNazivFormatedOIB>
    <izvorni_sadrzaj>
      <item>Leonard Bisaku, OIB 93590255559</item>
    </izvorni_sadrzaj>
    <derivirana_varijabla naziv="DomainObject.Predmet.OstaliListNazivFormatedOIB_1">
      <item>Leonard Bisaku, OIB 93590255559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 BISAKU d.o.o.</izvorni_sadrzaj>
    <derivirana_varijabla naziv="DomainObject.Predmet.ProtustrankaIDrugi_1">LEO BISAKU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 BISAKU d.o.o., OIB 46931683363, Avenue Moll, Avenija Dubrovnik 16, 10000 Zagreb</izvorni_sadrzaj>
    <derivirana_varijabla naziv="DomainObject.Predmet.ProtustrankaIDrugiAdressOIB_1">LEO BISAKU d.o.o., OIB 46931683363, Avenue Moll,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 BISAKU d.o.o.</item>
      <item>Leonard Bisaku</item>
    </izvorni_sadrzaj>
    <derivirana_varijabla naziv="DomainObject.Predmet.SudioniciListNaziv_1">
      <item>FINA Regionalni centar Zagreb</item>
      <item>LEO BISAKU d.o.o.</item>
      <item>Leonard Bisaku</item>
    </derivirana_varijabla>
  </DomainObject.Predmet.SudioniciListNaziv>
  <DomainObject.Predmet.SudioniciListAdressOIB>
    <izvorni_sadrzaj>
      <item>FINA Regionalni centar Zagreb, OIB 85821130368, Trg svibanjskih žrtava 1995. 1,10000 Zagreb</item>
      <item>LEO BISAKU d.o.o., OIB 46931683363, Avenue Moll, Avenija Dubrovnik 16,10000 Zagreb</item>
      <item>Leonard Bisaku, OIB 93590255559, Ulica Pavla Radića 5,10000 Zagreb</item>
    </izvorni_sadrzaj>
    <derivirana_varijabla naziv="DomainObject.Predmet.SudioniciListAdressOIB_1">
      <item>FINA Regionalni centar Zagreb, OIB 85821130368, Trg svibanjskih žrtava 1995. 1,10000 Zagreb</item>
      <item>LEO BISAKU d.o.o., OIB 46931683363, Avenue Moll, Avenija Dubrovnik 16,10000 Zagreb</item>
      <item>Leonard Bisaku, OIB 93590255559, Ulica Pavla Radića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46931683363</item>
      <item>, OIB 93590255559</item>
    </izvorni_sadrzaj>
    <derivirana_varijabla naziv="DomainObject.Predmet.SudioniciListNazivOIB_1">
      <item>, OIB 85821130368</item>
      <item>, OIB 46931683363</item>
      <item>, OIB 93590255559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1977</properties:Characters>
  <properties:Lines>71</properties:Lines>
  <properties:Paragraphs>26</properties:Paragraphs>
  <properties:TotalTime>1</properties:TotalTime>
  <properties:ScaleCrop>false</properties:ScaleCrop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2016-02-03T08:03:00Z</dcterms:created>
  <dc:creator>Marija Lukić</dc:creator>
  <dc:description/>
  <cp:keywords/>
  <cp:lastModifiedBy>Marija Lukić</cp:lastModifiedBy>
  <dcterms:modified xmlns:xsi="http://www.w3.org/2001/XMLSchema-instance" xsi:type="dcterms:W3CDTF">2016-02-03T08:05:00Z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