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c9ed" w14:paraId="c2bc9ed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381F83">
        <w:rPr>
          <w:color w:val="222222"/>
        </w:rPr>
        <w:t xml:space="preserve">   Broj:  3 St-</w:t>
      </w:r>
      <w:r w:rsidR="00F8610E">
        <w:rPr>
          <w:color w:val="222222"/>
        </w:rPr>
        <w:t>1421/2015-</w:t>
      </w:r>
      <w:r w:rsidR="00092814">
        <w:rPr>
          <w:color w:val="222222"/>
        </w:rPr>
        <w:t>39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ČAK</w:t>
      </w:r>
    </w:p>
    <w:p w:rsidRDefault="00381F83" w:rsidP="00381F83" w:rsidR="00381F83" w:rsidRPr="00381F83">
      <w:pPr>
        <w:spacing w:beforeAutospacing="true" w:before="100"/>
        <w:ind w:firstLine="708"/>
        <w:jc w:val="both"/>
        <w:rPr>
          <w:color w:val="222222"/>
        </w:rPr>
      </w:pPr>
      <w:r w:rsidRPr="00381F83"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="00092814">
        <w:rPr>
          <w:b/>
          <w:color w:val="222222"/>
        </w:rPr>
        <w:t xml:space="preserve">INTEGRITET d.o.o. u stečaju, </w:t>
      </w:r>
      <w:proofErr w:type="spellStart"/>
      <w:r w:rsidR="00092814">
        <w:rPr>
          <w:b/>
          <w:color w:val="222222"/>
        </w:rPr>
        <w:t>Garčin</w:t>
      </w:r>
      <w:proofErr w:type="spellEnd"/>
      <w:r w:rsidR="00092814">
        <w:rPr>
          <w:b/>
          <w:color w:val="222222"/>
        </w:rPr>
        <w:t>, K. Tomislava 149A, OIB: 21194712620</w:t>
      </w:r>
      <w:r w:rsidRPr="00381F83">
        <w:rPr>
          <w:color w:val="222222"/>
        </w:rPr>
        <w:t xml:space="preserve">, zastupano po stečajnom upravitelju </w:t>
      </w:r>
      <w:r w:rsidR="00092814">
        <w:rPr>
          <w:color w:val="222222"/>
        </w:rPr>
        <w:t xml:space="preserve">Zlatku </w:t>
      </w:r>
      <w:proofErr w:type="spellStart"/>
      <w:r w:rsidR="00092814">
        <w:rPr>
          <w:color w:val="222222"/>
        </w:rPr>
        <w:t>Markasoviću</w:t>
      </w:r>
      <w:proofErr w:type="spellEnd"/>
      <w:r w:rsidRPr="00381F83">
        <w:rPr>
          <w:color w:val="222222"/>
        </w:rPr>
        <w:t xml:space="preserve">, </w:t>
      </w:r>
      <w:r w:rsidR="00092814">
        <w:rPr>
          <w:color w:val="222222"/>
        </w:rPr>
        <w:t>28</w:t>
      </w:r>
      <w:r>
        <w:rPr>
          <w:color w:val="222222"/>
        </w:rPr>
        <w:t>. s</w:t>
      </w:r>
      <w:r w:rsidR="00092814">
        <w:rPr>
          <w:color w:val="222222"/>
        </w:rPr>
        <w:t>tudenoga</w:t>
      </w:r>
      <w:r w:rsidRPr="00381F83">
        <w:rPr>
          <w:color w:val="222222"/>
        </w:rPr>
        <w:t xml:space="preserve"> 2016.</w:t>
      </w: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705FB1" w:rsidP="00092814" w:rsidR="00381F83" w:rsidRPr="00381F8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I. </w:t>
      </w:r>
      <w:r w:rsidR="00381F83" w:rsidRPr="00381F83">
        <w:rPr>
          <w:color w:val="222222"/>
        </w:rPr>
        <w:t xml:space="preserve"> Ročište za </w:t>
      </w:r>
      <w:r w:rsidR="00381F83">
        <w:rPr>
          <w:color w:val="222222"/>
        </w:rPr>
        <w:t>DIOBU KUPOVNINE</w:t>
      </w:r>
      <w:r w:rsidR="00381F83" w:rsidRPr="00381F83">
        <w:rPr>
          <w:color w:val="222222"/>
        </w:rPr>
        <w:t xml:space="preserve"> određuje se za dan:</w:t>
      </w:r>
    </w:p>
    <w:p w:rsidRDefault="00092814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>
        <w:rPr>
          <w:b/>
          <w:color w:val="222222"/>
          <w:u w:val="single"/>
        </w:rPr>
        <w:t>23</w:t>
      </w:r>
      <w:r w:rsidR="00381F83" w:rsidRPr="00705FB1">
        <w:rPr>
          <w:b/>
          <w:color w:val="222222"/>
          <w:u w:val="single"/>
        </w:rPr>
        <w:t xml:space="preserve">. </w:t>
      </w:r>
      <w:r>
        <w:rPr>
          <w:b/>
          <w:color w:val="222222"/>
          <w:u w:val="single"/>
        </w:rPr>
        <w:t>veljače</w:t>
      </w:r>
      <w:r w:rsidR="00381F83" w:rsidRPr="00705FB1">
        <w:rPr>
          <w:b/>
          <w:color w:val="222222"/>
          <w:u w:val="single"/>
        </w:rPr>
        <w:t xml:space="preserve"> 201</w:t>
      </w:r>
      <w:r>
        <w:rPr>
          <w:b/>
          <w:color w:val="222222"/>
          <w:u w:val="single"/>
        </w:rPr>
        <w:t>7</w:t>
      </w:r>
      <w:r w:rsidR="00381F83" w:rsidRPr="00705FB1">
        <w:rPr>
          <w:b/>
          <w:color w:val="222222"/>
          <w:u w:val="single"/>
        </w:rPr>
        <w:t xml:space="preserve">. u </w:t>
      </w:r>
      <w:r>
        <w:rPr>
          <w:b/>
          <w:color w:val="222222"/>
          <w:u w:val="single"/>
        </w:rPr>
        <w:t>9</w:t>
      </w:r>
      <w:r w:rsidR="00705FB1" w:rsidRPr="00705FB1">
        <w:rPr>
          <w:b/>
          <w:color w:val="222222"/>
          <w:u w:val="single"/>
        </w:rPr>
        <w:t>,00</w:t>
      </w:r>
      <w:r w:rsidR="00381F83" w:rsidRPr="00705FB1">
        <w:rPr>
          <w:b/>
          <w:color w:val="222222"/>
          <w:u w:val="single"/>
        </w:rPr>
        <w:t xml:space="preserve"> sati, sudnica 73/III,</w:t>
      </w:r>
    </w:p>
    <w:p w:rsidRDefault="00381F83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 w:rsidRPr="00705FB1">
        <w:rPr>
          <w:b/>
          <w:color w:val="222222"/>
          <w:u w:val="single"/>
        </w:rPr>
        <w:t>u Slavonskom Brodu, Trg pobjede 13.</w:t>
      </w:r>
    </w:p>
    <w:p w:rsidRDefault="00705FB1" w:rsidP="00092814" w:rsidR="00381F83">
      <w:pPr>
        <w:spacing w:beforeAutospacing="true" w:before="100"/>
        <w:ind w:firstLine="708"/>
        <w:rPr>
          <w:color w:val="222222"/>
        </w:rPr>
      </w:pPr>
      <w:r w:rsidRPr="00705FB1">
        <w:rPr>
          <w:color w:val="222222"/>
        </w:rPr>
        <w:t xml:space="preserve">II. Na ročište se pozivaju stečajni upravitelj </w:t>
      </w:r>
      <w:r w:rsidR="00092814">
        <w:rPr>
          <w:color w:val="222222"/>
        </w:rPr>
        <w:t xml:space="preserve">Zlatko </w:t>
      </w:r>
      <w:proofErr w:type="spellStart"/>
      <w:r w:rsidR="00092814">
        <w:rPr>
          <w:color w:val="222222"/>
        </w:rPr>
        <w:t>Markasović</w:t>
      </w:r>
      <w:proofErr w:type="spellEnd"/>
      <w:r w:rsidRPr="00705FB1">
        <w:rPr>
          <w:color w:val="222222"/>
        </w:rPr>
        <w:t xml:space="preserve"> i </w:t>
      </w:r>
      <w:r>
        <w:rPr>
          <w:color w:val="222222"/>
        </w:rPr>
        <w:t>svi zainteresirani.</w:t>
      </w:r>
    </w:p>
    <w:p w:rsidRDefault="00092814" w:rsidP="00092814" w:rsidR="00092814" w:rsidRPr="00092814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Pozivaju se </w:t>
      </w:r>
      <w:r w:rsidRPr="00092814">
        <w:rPr>
          <w:color w:val="222222"/>
        </w:rPr>
        <w:t xml:space="preserve">zainteresirani  dostaviti ovom sudu najkasnije na zakazanom ročištu radi diobe </w:t>
      </w:r>
      <w:proofErr w:type="spellStart"/>
      <w:r w:rsidRPr="00092814">
        <w:rPr>
          <w:color w:val="222222"/>
        </w:rPr>
        <w:t>kupovnine</w:t>
      </w:r>
      <w:proofErr w:type="spellEnd"/>
      <w:r w:rsidRPr="00092814">
        <w:rPr>
          <w:color w:val="222222"/>
        </w:rPr>
        <w:t xml:space="preserve"> svoje primjedbe na prijedlog raspodjele utrška od strane stečajnog upravitelja  koji će biti objavljen na e oglasnoj ploči ovog suda.  </w:t>
      </w:r>
    </w:p>
    <w:p w:rsidRDefault="00092814" w:rsidP="00092814" w:rsidR="00092814">
      <w:pPr>
        <w:spacing w:beforeAutospacing="true" w:before="100"/>
        <w:ind w:firstLine="708" w:left="372"/>
        <w:jc w:val="both"/>
        <w:rPr>
          <w:color w:val="222222"/>
        </w:rPr>
      </w:pPr>
      <w:r>
        <w:rPr>
          <w:color w:val="222222"/>
        </w:rPr>
        <w:t>U Slavonskom Brodu 28. studenoga 2016.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092814" w:rsidP="00092814" w:rsidR="00092814">
      <w:pPr>
        <w:spacing w:beforeAutospacing="true" w:before="100"/>
        <w:rPr>
          <w:color w:val="222222"/>
        </w:rPr>
      </w:pPr>
    </w:p>
    <w:p w:rsidRDefault="00092814" w:rsidP="00092814" w:rsidR="00092814">
      <w:pPr>
        <w:pStyle w:val="Odlomakpopisa"/>
        <w:numPr>
          <w:ilvl w:val="0"/>
          <w:numId w:val="7"/>
        </w:numPr>
        <w:spacing w:beforeAutospacing="true" w:before="100"/>
        <w:rPr>
          <w:color w:val="222222"/>
        </w:rPr>
      </w:pPr>
      <w:r>
        <w:rPr>
          <w:color w:val="222222"/>
        </w:rPr>
        <w:t>Objaviti na e Oglasnoj ploči radi dostave</w:t>
      </w:r>
    </w:p>
    <w:p w:rsidRDefault="00092814" w:rsidP="00092814" w:rsidR="00092814">
      <w:pPr>
        <w:spacing w:beforeAutospacing="true" w:before="100"/>
        <w:rPr>
          <w:color w:val="222222"/>
        </w:rPr>
      </w:pPr>
    </w:p>
    <w:sectPr w:rsidR="000928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2324709E"/>
    <w:lvl w:tplc="3BD834F0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5056C"/>
    <w:rsid w:val="0008359A"/>
    <w:rsid w:val="00092814"/>
    <w:rsid w:val="00105A5D"/>
    <w:rsid w:val="001B542B"/>
    <w:rsid w:val="001D178D"/>
    <w:rsid w:val="00381F83"/>
    <w:rsid w:val="004A674A"/>
    <w:rsid w:val="005810FD"/>
    <w:rsid w:val="005E348B"/>
    <w:rsid w:val="006216C4"/>
    <w:rsid w:val="00705FB1"/>
    <w:rsid w:val="00711A9E"/>
    <w:rsid w:val="008E2A8C"/>
    <w:rsid w:val="009A0FD3"/>
    <w:rsid w:val="00BE3F3C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St-1421/2015-39</izvorni_sadrzaj>
    <derivirana_varijabla naziv="DomainObject.Oznaka_1">St-1421/2015-39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St-1421/2015-39</izvorni_sadrzaj>
    <derivirana_varijabla naziv="DomainObject.PoslovniBrojDokumenta_1">St-1421/2015-39</derivirana_varijabla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21194712620</item>
      <item>, OIB 85821130368</item>
      <item>, OIB 82230536462</item>
    </izvorni_sadrzaj>
    <derivirana_varijabla naziv="DomainObject.Predmet.SudioniciListNazivOIB_1">
      <item>, OIB 85821130368</item>
      <item>, OIB 21194712620</item>
      <item>, OIB 21194712620</item>
      <item>, OIB 85821130368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162</properties:Words>
  <properties:Characters>870</properties:Characters>
  <properties:Lines>25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2016-11-28T09:32:00Z</dcterms:created>
  <dc:creator>wsadmin</dc:creator>
  <cp:lastModifiedBy>wsadmin</cp:lastModifiedBy>
  <cp:lastPrinted>2016-11-28T09:27:00Z</cp:lastPrinted>
  <dcterms:modified xmlns:xsi="http://www.w3.org/2001/XMLSchema-instance" xsi:type="dcterms:W3CDTF">2016-11-28T09:33:00Z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St-1421/2015-39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