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dd51" w14:paraId="dccdd51" w:rsidRDefault="007735BB" w:rsidP="007735BB" w:rsidR="007735BB">
      <w:pPr>
        <w:jc w:val="both"/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TRGOVAČKI SUD U SPLITU</w:t>
      </w:r>
    </w:p>
    <w:p w:rsidRDefault="00B9673F" w:rsidP="007735BB" w:rsidR="00B9673F" w:rsidRPr="00655B39">
      <w:pPr>
        <w:jc w:val="both"/>
        <w:rPr>
          <w:rFonts w:hAnsi="Times New Roman" w:ascii="Times New Roman"/>
          <w:sz w:val="24"/>
        </w:rPr>
      </w:pPr>
    </w:p>
    <w:p w:rsidRDefault="007735BB" w:rsidP="00B9673F" w:rsidR="00702487" w:rsidRPr="008719D9">
      <w:pPr>
        <w:pStyle w:val="Bezproreda"/>
        <w:ind w:hanging="851" w:left="851"/>
        <w:rPr>
          <w:rFonts w:hAnsi="Times New Roman" w:ascii="Times New Roman"/>
          <w:b/>
        </w:rPr>
      </w:pPr>
      <w:r w:rsidRPr="008719D9">
        <w:rPr>
          <w:rFonts w:hAnsi="Times New Roman" w:ascii="Times New Roman"/>
          <w:lang w:val="pl-PL"/>
        </w:rPr>
        <w:t xml:space="preserve">Dužnik: </w:t>
      </w:r>
      <w:r w:rsidR="00B9673F">
        <w:rPr>
          <w:rFonts w:hAnsi="Times New Roman" w:ascii="Times New Roman"/>
          <w:lang w:val="pl-PL"/>
        </w:rPr>
        <w:t xml:space="preserve"> </w:t>
      </w:r>
      <w:r w:rsidR="00380A29" w:rsidRPr="00380A29">
        <w:rPr>
          <w:rFonts w:hAnsi="Times New Roman" w:ascii="Times New Roman"/>
          <w:bCs/>
          <w:lang w:eastAsia="hr-HR" w:val="en-AU"/>
        </w:rPr>
        <w:t xml:space="preserve">ABC TISAK </w:t>
      </w:r>
      <w:proofErr w:type="spellStart"/>
      <w:r w:rsidR="00380A29" w:rsidRPr="00380A29">
        <w:rPr>
          <w:rFonts w:hAnsi="Times New Roman" w:ascii="Times New Roman"/>
          <w:bCs/>
          <w:lang w:eastAsia="hr-HR" w:val="en-AU"/>
        </w:rPr>
        <w:t>društvo</w:t>
      </w:r>
      <w:proofErr w:type="spellEnd"/>
      <w:r w:rsidR="00380A29" w:rsidRPr="00380A29">
        <w:rPr>
          <w:rFonts w:hAnsi="Times New Roman" w:ascii="Times New Roman"/>
          <w:bCs/>
          <w:lang w:eastAsia="hr-HR" w:val="en-AU"/>
        </w:rPr>
        <w:t xml:space="preserve"> s  </w:t>
      </w:r>
      <w:proofErr w:type="spellStart"/>
      <w:r w:rsidR="00380A29" w:rsidRPr="00380A29">
        <w:rPr>
          <w:rFonts w:hAnsi="Times New Roman" w:ascii="Times New Roman"/>
          <w:bCs/>
          <w:lang w:eastAsia="hr-HR" w:val="en-AU"/>
        </w:rPr>
        <w:t>ograničenom</w:t>
      </w:r>
      <w:proofErr w:type="spellEnd"/>
      <w:r w:rsidR="00380A29" w:rsidRPr="00380A29">
        <w:rPr>
          <w:rFonts w:hAnsi="Times New Roman" w:ascii="Times New Roman"/>
          <w:bCs/>
          <w:lang w:eastAsia="hr-HR" w:val="en-AU"/>
        </w:rPr>
        <w:t xml:space="preserve"> </w:t>
      </w:r>
      <w:proofErr w:type="spellStart"/>
      <w:r w:rsidR="00380A29" w:rsidRPr="00380A29">
        <w:rPr>
          <w:rFonts w:hAnsi="Times New Roman" w:ascii="Times New Roman"/>
          <w:bCs/>
          <w:lang w:eastAsia="hr-HR" w:val="en-AU"/>
        </w:rPr>
        <w:t>odgovornošću</w:t>
      </w:r>
      <w:proofErr w:type="spellEnd"/>
      <w:r w:rsidR="00380A29" w:rsidRPr="00380A29">
        <w:rPr>
          <w:rFonts w:hAnsi="Times New Roman" w:ascii="Times New Roman"/>
          <w:bCs/>
          <w:lang w:eastAsia="hr-HR" w:val="en-AU"/>
        </w:rPr>
        <w:t xml:space="preserve"> </w:t>
      </w:r>
      <w:proofErr w:type="spellStart"/>
      <w:r w:rsidR="00380A29" w:rsidRPr="00380A29">
        <w:rPr>
          <w:rFonts w:hAnsi="Times New Roman" w:ascii="Times New Roman"/>
          <w:bCs/>
          <w:lang w:eastAsia="hr-HR" w:val="en-AU"/>
        </w:rPr>
        <w:t>za</w:t>
      </w:r>
      <w:proofErr w:type="spellEnd"/>
      <w:r w:rsidR="00380A29" w:rsidRPr="00380A29">
        <w:rPr>
          <w:rFonts w:hAnsi="Times New Roman" w:ascii="Times New Roman"/>
          <w:bCs/>
          <w:lang w:eastAsia="hr-HR" w:val="en-AU"/>
        </w:rPr>
        <w:t xml:space="preserve"> </w:t>
      </w:r>
      <w:proofErr w:type="spellStart"/>
      <w:r w:rsidR="00380A29" w:rsidRPr="00380A29">
        <w:rPr>
          <w:rFonts w:hAnsi="Times New Roman" w:ascii="Times New Roman"/>
          <w:bCs/>
          <w:lang w:eastAsia="hr-HR" w:val="en-AU"/>
        </w:rPr>
        <w:t>grafičku</w:t>
      </w:r>
      <w:proofErr w:type="spellEnd"/>
      <w:r w:rsidR="00380A29" w:rsidRPr="00380A29">
        <w:rPr>
          <w:rFonts w:hAnsi="Times New Roman" w:ascii="Times New Roman"/>
          <w:bCs/>
          <w:lang w:eastAsia="hr-HR" w:val="en-AU"/>
        </w:rPr>
        <w:t xml:space="preserve"> </w:t>
      </w:r>
      <w:proofErr w:type="spellStart"/>
      <w:r w:rsidR="00380A29" w:rsidRPr="00380A29">
        <w:rPr>
          <w:rFonts w:hAnsi="Times New Roman" w:ascii="Times New Roman"/>
          <w:bCs/>
          <w:lang w:eastAsia="hr-HR" w:val="en-AU"/>
        </w:rPr>
        <w:t>proizvodnju</w:t>
      </w:r>
      <w:proofErr w:type="spellEnd"/>
      <w:r w:rsidR="00380A29" w:rsidRPr="00380A29">
        <w:rPr>
          <w:rFonts w:hAnsi="Times New Roman" w:ascii="Times New Roman"/>
          <w:bCs/>
          <w:lang w:eastAsia="hr-HR" w:val="en-AU"/>
        </w:rPr>
        <w:t xml:space="preserve">, </w:t>
      </w:r>
      <w:proofErr w:type="spellStart"/>
      <w:r w:rsidR="00380A29" w:rsidRPr="00380A29">
        <w:rPr>
          <w:rFonts w:hAnsi="Times New Roman" w:ascii="Times New Roman"/>
          <w:bCs/>
          <w:lang w:eastAsia="hr-HR" w:val="en-AU"/>
        </w:rPr>
        <w:t>usluge</w:t>
      </w:r>
      <w:proofErr w:type="spellEnd"/>
      <w:r w:rsidR="00380A29" w:rsidRPr="00380A29">
        <w:rPr>
          <w:rFonts w:hAnsi="Times New Roman" w:ascii="Times New Roman"/>
          <w:bCs/>
          <w:lang w:eastAsia="hr-HR" w:val="en-AU"/>
        </w:rPr>
        <w:t xml:space="preserve"> </w:t>
      </w:r>
      <w:proofErr w:type="spellStart"/>
      <w:r w:rsidR="00380A29" w:rsidRPr="00380A29">
        <w:rPr>
          <w:rFonts w:hAnsi="Times New Roman" w:ascii="Times New Roman"/>
          <w:bCs/>
          <w:lang w:eastAsia="hr-HR" w:val="en-AU"/>
        </w:rPr>
        <w:t>i</w:t>
      </w:r>
      <w:proofErr w:type="spellEnd"/>
      <w:r w:rsidR="00380A29" w:rsidRPr="00380A29">
        <w:rPr>
          <w:rFonts w:hAnsi="Times New Roman" w:ascii="Times New Roman"/>
          <w:bCs/>
          <w:lang w:eastAsia="hr-HR" w:val="en-AU"/>
        </w:rPr>
        <w:t xml:space="preserve"> </w:t>
      </w:r>
      <w:proofErr w:type="spellStart"/>
      <w:r w:rsidR="00380A29" w:rsidRPr="00380A29">
        <w:rPr>
          <w:rFonts w:hAnsi="Times New Roman" w:ascii="Times New Roman"/>
          <w:bCs/>
          <w:lang w:eastAsia="hr-HR" w:val="en-AU"/>
        </w:rPr>
        <w:t>trgovinu</w:t>
      </w:r>
      <w:proofErr w:type="spellEnd"/>
      <w:r w:rsidR="00380A29" w:rsidRPr="00380A29">
        <w:rPr>
          <w:rFonts w:hAnsi="Times New Roman" w:ascii="Times New Roman"/>
          <w:bCs/>
          <w:lang w:eastAsia="hr-HR" w:val="en-AU"/>
        </w:rPr>
        <w:t xml:space="preserve"> "u </w:t>
      </w:r>
      <w:proofErr w:type="spellStart"/>
      <w:r w:rsidR="00380A29" w:rsidRPr="00380A29">
        <w:rPr>
          <w:rFonts w:hAnsi="Times New Roman" w:ascii="Times New Roman"/>
          <w:bCs/>
          <w:lang w:eastAsia="hr-HR" w:val="en-AU"/>
        </w:rPr>
        <w:t>stečaju</w:t>
      </w:r>
      <w:proofErr w:type="spellEnd"/>
      <w:r w:rsidR="00380A29" w:rsidRPr="00380A29">
        <w:rPr>
          <w:rFonts w:hAnsi="Times New Roman" w:ascii="Times New Roman"/>
          <w:bCs/>
          <w:lang w:eastAsia="hr-HR" w:val="en-AU"/>
        </w:rPr>
        <w:t xml:space="preserve">", </w:t>
      </w:r>
      <w:proofErr w:type="spellStart"/>
      <w:r w:rsidR="00380A29" w:rsidRPr="00380A29">
        <w:rPr>
          <w:rFonts w:hAnsi="Times New Roman" w:ascii="Times New Roman"/>
          <w:bCs/>
          <w:lang w:eastAsia="hr-HR" w:val="en-AU"/>
        </w:rPr>
        <w:t>Solin</w:t>
      </w:r>
      <w:proofErr w:type="spellEnd"/>
      <w:r w:rsidR="00380A29" w:rsidRPr="00380A29">
        <w:rPr>
          <w:rFonts w:hAnsi="Times New Roman" w:ascii="Times New Roman"/>
          <w:bCs/>
          <w:lang w:eastAsia="hr-HR" w:val="en-AU"/>
        </w:rPr>
        <w:t xml:space="preserve">, </w:t>
      </w:r>
      <w:proofErr w:type="spellStart"/>
      <w:r w:rsidR="00380A29" w:rsidRPr="00380A29">
        <w:rPr>
          <w:rFonts w:hAnsi="Times New Roman" w:ascii="Times New Roman"/>
          <w:bCs/>
          <w:lang w:eastAsia="hr-HR" w:val="en-AU"/>
        </w:rPr>
        <w:t>Kralja</w:t>
      </w:r>
      <w:proofErr w:type="spellEnd"/>
      <w:r w:rsidR="00380A29" w:rsidRPr="00380A29">
        <w:rPr>
          <w:rFonts w:hAnsi="Times New Roman" w:ascii="Times New Roman"/>
          <w:bCs/>
          <w:lang w:eastAsia="hr-HR" w:val="en-AU"/>
        </w:rPr>
        <w:t xml:space="preserve"> </w:t>
      </w:r>
      <w:proofErr w:type="spellStart"/>
      <w:r w:rsidR="00380A29" w:rsidRPr="00380A29">
        <w:rPr>
          <w:rFonts w:hAnsi="Times New Roman" w:ascii="Times New Roman"/>
          <w:bCs/>
          <w:lang w:eastAsia="hr-HR" w:val="en-AU"/>
        </w:rPr>
        <w:t>Zvonimira</w:t>
      </w:r>
      <w:proofErr w:type="spellEnd"/>
      <w:r w:rsidR="00380A29" w:rsidRPr="00380A29">
        <w:rPr>
          <w:rFonts w:hAnsi="Times New Roman" w:ascii="Times New Roman"/>
          <w:bCs/>
          <w:lang w:eastAsia="hr-HR" w:val="en-AU"/>
        </w:rPr>
        <w:t xml:space="preserve"> 104/D, MBS: 060033524, OIB: 68699724742</w:t>
      </w:r>
      <w:r w:rsidR="00380A29" w:rsidRPr="00380A29">
        <w:rPr>
          <w:rFonts w:hAnsi="Times New Roman" w:ascii="Times New Roman"/>
          <w:bCs/>
          <w:lang w:eastAsia="hr-HR"/>
        </w:rPr>
        <w:t xml:space="preserve">, zastupano po stečajnom upravitelju Marku Bitanga, </w:t>
      </w:r>
      <w:proofErr w:type="spellStart"/>
      <w:r w:rsidR="00380A29" w:rsidRPr="00380A29">
        <w:rPr>
          <w:rFonts w:hAnsi="Times New Roman" w:ascii="Times New Roman"/>
          <w:bCs/>
          <w:lang w:eastAsia="hr-HR"/>
        </w:rPr>
        <w:t>Podstrana</w:t>
      </w:r>
      <w:proofErr w:type="spellEnd"/>
    </w:p>
    <w:p w:rsidRDefault="00ED4306" w:rsidP="00702487" w:rsidR="00ED4306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B9673F" w:rsidR="00AC3FA7">
      <w:pPr>
        <w:pStyle w:val="Bezproreda"/>
        <w:spacing w:before="160"/>
        <w:ind w:left="1077"/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360BD1" w:rsidP="00B9673F" w:rsidR="00360BD1">
      <w:pPr>
        <w:pStyle w:val="Bezproreda"/>
        <w:spacing w:after="200" w:before="20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PRVI</w:t>
      </w:r>
      <w:r w:rsidRPr="00360BD1">
        <w:rPr>
          <w:rFonts w:hAnsi="Times New Roman" w:ascii="Times New Roman"/>
          <w:b/>
          <w:sz w:val="24"/>
        </w:rPr>
        <w:t xml:space="preserve">  VIŠI ISPLATNI RED </w:t>
      </w: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FA5845" w:rsidR="00A84959" w:rsidRPr="00B40BEB">
        <w:tc>
          <w:tcPr>
            <w:tcW w:type="pct" w:w="327"/>
            <w:vAlign w:val="center"/>
          </w:tcPr>
          <w:p w:rsidRDefault="00A84959" w:rsidP="00FA5845" w:rsidR="00A8495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A84959" w:rsidP="00FA5845" w:rsidR="00A8495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A84959" w:rsidP="00FA5845" w:rsidR="00A8495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OIB</w:t>
            </w:r>
          </w:p>
        </w:tc>
        <w:tc>
          <w:tcPr>
            <w:tcW w:type="pct" w:w="821"/>
            <w:vAlign w:val="center"/>
          </w:tcPr>
          <w:p w:rsidRDefault="00A84959" w:rsidP="00FA5845" w:rsidR="00A8495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</w:t>
            </w:r>
          </w:p>
        </w:tc>
        <w:tc>
          <w:tcPr>
            <w:tcW w:type="pct" w:w="532"/>
            <w:vAlign w:val="center"/>
          </w:tcPr>
          <w:p w:rsidRDefault="00A84959" w:rsidP="00FA5845" w:rsidR="00A8495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A84959" w:rsidP="00FA5845" w:rsidR="00A8495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A84959" w:rsidP="00FA5845" w:rsidR="00A8495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  <w:vAlign w:val="center"/>
          </w:tcPr>
          <w:p w:rsidRDefault="00A84959" w:rsidP="00FA5845" w:rsidR="00A8495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A84959" w:rsidP="00FA5845" w:rsidR="00A8495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FA5845" w:rsidR="00A84959" w:rsidRPr="00D72D85">
        <w:trPr>
          <w:trHeight w:val="632"/>
        </w:trPr>
        <w:tc>
          <w:tcPr>
            <w:tcW w:type="pct" w:w="327"/>
            <w:vAlign w:val="center"/>
          </w:tcPr>
          <w:p w:rsidRDefault="00A84959" w:rsidP="00FA5845" w:rsidR="00A84959" w:rsidRPr="004201CE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54690D" w:rsidP="0054690D" w:rsidR="00A84959" w:rsidRPr="00B95C9D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54690D">
              <w:rPr>
                <w:rFonts w:eastAsia="Times New Roman" w:hAnsi="Times New Roman" w:ascii="Times New Roman"/>
                <w:lang w:eastAsia="hr-HR"/>
              </w:rPr>
              <w:t>REPUBLIKA H</w:t>
            </w:r>
            <w:r>
              <w:rPr>
                <w:rFonts w:eastAsia="Times New Roman" w:hAnsi="Times New Roman" w:ascii="Times New Roman"/>
                <w:lang w:eastAsia="hr-HR"/>
              </w:rPr>
              <w:t>RVATSKA MINISTARSTVO FINANCIJA</w:t>
            </w:r>
          </w:p>
        </w:tc>
        <w:tc>
          <w:tcPr>
            <w:tcW w:type="pct" w:w="532"/>
            <w:vAlign w:val="center"/>
          </w:tcPr>
          <w:p w:rsidRDefault="0054690D" w:rsidP="00FA5845" w:rsidR="00A84959" w:rsidRPr="00B95C9D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54690D">
              <w:rPr>
                <w:rFonts w:hAnsi="Times New Roman" w:ascii="Times New Roman"/>
                <w:lang w:eastAsia="hr-HR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54690D" w:rsidP="0054690D" w:rsidR="00A84959" w:rsidRPr="00B95C9D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54690D">
              <w:rPr>
                <w:rFonts w:eastAsia="Times New Roman" w:hAnsi="Times New Roman" w:ascii="Times New Roman"/>
                <w:lang w:eastAsia="hr-HR"/>
              </w:rPr>
              <w:t>Zagreb,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 Katančićeva 5</w:t>
            </w:r>
          </w:p>
        </w:tc>
        <w:tc>
          <w:tcPr>
            <w:tcW w:type="pct" w:w="532"/>
            <w:vAlign w:val="center"/>
          </w:tcPr>
          <w:p w:rsidRDefault="006B1430" w:rsidP="0054690D" w:rsidR="00A84959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181.335,67</w:t>
            </w:r>
          </w:p>
        </w:tc>
        <w:tc>
          <w:tcPr>
            <w:tcW w:type="pct" w:w="531"/>
            <w:vAlign w:val="center"/>
          </w:tcPr>
          <w:p w:rsidRDefault="0054690D" w:rsidP="0054690D" w:rsidR="00A84959" w:rsidRPr="00146DB0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54690D">
              <w:rPr>
                <w:rFonts w:hAnsi="Times New Roman" w:ascii="Times New Roman"/>
              </w:rPr>
              <w:t>77.915,07</w:t>
            </w:r>
          </w:p>
        </w:tc>
        <w:tc>
          <w:tcPr>
            <w:tcW w:type="pct" w:w="531"/>
            <w:vAlign w:val="center"/>
          </w:tcPr>
          <w:p w:rsidRDefault="006B1430" w:rsidP="006B1430" w:rsidR="00A84959" w:rsidRPr="00D72D85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103.420,60</w:t>
            </w:r>
          </w:p>
        </w:tc>
        <w:tc>
          <w:tcPr>
            <w:tcW w:type="pct" w:w="711"/>
            <w:vAlign w:val="center"/>
          </w:tcPr>
          <w:p w:rsidRDefault="006B1430" w:rsidP="00FA5845" w:rsidR="00A84959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upravitelj</w:t>
            </w:r>
          </w:p>
        </w:tc>
      </w:tr>
      <w:tr w:rsidTr="00FA5845" w:rsidR="00A84959" w:rsidRPr="00D72D85">
        <w:trPr>
          <w:trHeight w:val="632"/>
        </w:trPr>
        <w:tc>
          <w:tcPr>
            <w:tcW w:type="pct" w:w="327"/>
            <w:vAlign w:val="center"/>
          </w:tcPr>
          <w:p w:rsidRDefault="00A84959" w:rsidP="00FA5845" w:rsidR="00A84959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15"/>
            <w:vAlign w:val="center"/>
          </w:tcPr>
          <w:p w:rsidRDefault="0054690D" w:rsidP="00931322" w:rsidR="00A84959" w:rsidRPr="00A60C90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54690D">
              <w:rPr>
                <w:rFonts w:eastAsia="Times New Roman" w:hAnsi="Times New Roman" w:ascii="Times New Roman"/>
                <w:lang w:eastAsia="hr-HR"/>
              </w:rPr>
              <w:t>REGOS – SREDIŠNJI REGISTAR OSIGURANIKA, MIO II stup</w:t>
            </w:r>
          </w:p>
        </w:tc>
        <w:tc>
          <w:tcPr>
            <w:tcW w:type="pct" w:w="532"/>
            <w:vAlign w:val="center"/>
          </w:tcPr>
          <w:p w:rsidRDefault="00931322" w:rsidP="00FA5845" w:rsidR="00A84959" w:rsidRPr="00A60C90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54690D">
              <w:rPr>
                <w:rFonts w:hAnsi="Times New Roman" w:ascii="Times New Roman"/>
                <w:lang w:eastAsia="hr-HR"/>
              </w:rPr>
              <w:t>93161265507</w:t>
            </w:r>
          </w:p>
        </w:tc>
        <w:tc>
          <w:tcPr>
            <w:tcW w:type="pct" w:w="821"/>
            <w:vAlign w:val="center"/>
          </w:tcPr>
          <w:p w:rsidRDefault="00931322" w:rsidP="0054690D" w:rsidR="00A84959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Zagreb, Gajeva 5</w:t>
            </w:r>
          </w:p>
        </w:tc>
        <w:tc>
          <w:tcPr>
            <w:tcW w:type="pct" w:w="532"/>
            <w:vAlign w:val="center"/>
          </w:tcPr>
          <w:p w:rsidRDefault="00931322" w:rsidP="00931322" w:rsidR="00A84959" w:rsidRPr="00A60C90">
            <w:pPr>
              <w:pStyle w:val="Bezproreda"/>
              <w:spacing w:after="0"/>
              <w:jc w:val="right"/>
              <w:rPr>
                <w:rFonts w:hAnsi="Times New Roman" w:ascii="Times New Roman"/>
                <w:lang w:eastAsia="hr-HR"/>
              </w:rPr>
            </w:pPr>
            <w:r w:rsidRPr="00931322">
              <w:rPr>
                <w:rFonts w:hAnsi="Times New Roman" w:ascii="Times New Roman"/>
                <w:lang w:eastAsia="hr-HR"/>
              </w:rPr>
              <w:t>11.745,24</w:t>
            </w:r>
          </w:p>
        </w:tc>
        <w:tc>
          <w:tcPr>
            <w:tcW w:type="pct" w:w="531"/>
            <w:vAlign w:val="center"/>
          </w:tcPr>
          <w:p w:rsidRDefault="00931322" w:rsidP="00931322" w:rsidR="00A84959" w:rsidRPr="00A60C90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931322">
              <w:rPr>
                <w:rFonts w:hAnsi="Times New Roman" w:ascii="Times New Roman"/>
              </w:rPr>
              <w:t>11.745,24</w:t>
            </w:r>
          </w:p>
        </w:tc>
        <w:tc>
          <w:tcPr>
            <w:tcW w:type="pct" w:w="531"/>
            <w:vAlign w:val="center"/>
          </w:tcPr>
          <w:p w:rsidRDefault="006B1430" w:rsidP="00FA5845" w:rsidR="00A84959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A84959" w:rsidP="00FA5845" w:rsidR="00A84959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A5845" w:rsidR="00A84959" w:rsidRPr="00D72D85">
        <w:trPr>
          <w:trHeight w:val="632"/>
        </w:trPr>
        <w:tc>
          <w:tcPr>
            <w:tcW w:type="pct" w:w="327"/>
            <w:vAlign w:val="center"/>
          </w:tcPr>
          <w:p w:rsidRDefault="00A84959" w:rsidP="00FA5845" w:rsidR="00A84959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15"/>
            <w:vAlign w:val="center"/>
          </w:tcPr>
          <w:p w:rsidRDefault="00931322" w:rsidP="00DB7F02" w:rsidR="00A84959" w:rsidRPr="00A60C90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931322">
              <w:rPr>
                <w:rFonts w:eastAsia="Times New Roman" w:hAnsi="Times New Roman" w:ascii="Times New Roman"/>
                <w:lang w:eastAsia="hr-HR"/>
              </w:rPr>
              <w:t>HRVATSKI Z</w:t>
            </w:r>
            <w:r w:rsidR="00DB7F02">
              <w:rPr>
                <w:rFonts w:eastAsia="Times New Roman" w:hAnsi="Times New Roman" w:ascii="Times New Roman"/>
                <w:lang w:eastAsia="hr-HR"/>
              </w:rPr>
              <w:t>AVOD ZA ZDRAVSTVENO OSIGURANJE</w:t>
            </w:r>
          </w:p>
        </w:tc>
        <w:tc>
          <w:tcPr>
            <w:tcW w:type="pct" w:w="532"/>
            <w:vAlign w:val="center"/>
          </w:tcPr>
          <w:p w:rsidRDefault="00DB7F02" w:rsidP="00FA5845" w:rsidR="00A84959" w:rsidRPr="00A60C90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931322">
              <w:rPr>
                <w:rFonts w:hAnsi="Times New Roman" w:ascii="Times New Roman"/>
                <w:lang w:eastAsia="hr-HR"/>
              </w:rPr>
              <w:t>02958272670</w:t>
            </w:r>
          </w:p>
        </w:tc>
        <w:tc>
          <w:tcPr>
            <w:tcW w:type="pct" w:w="821"/>
            <w:vAlign w:val="center"/>
          </w:tcPr>
          <w:p w:rsidRDefault="00DB7F02" w:rsidP="0054690D" w:rsidR="00A84959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931322">
              <w:rPr>
                <w:rFonts w:eastAsia="Times New Roman" w:hAnsi="Times New Roman" w:ascii="Times New Roman"/>
                <w:lang w:eastAsia="hr-HR"/>
              </w:rPr>
              <w:t>Zagreb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, </w:t>
            </w:r>
            <w:proofErr w:type="spellStart"/>
            <w:r w:rsidRPr="00DB7F02">
              <w:rPr>
                <w:rFonts w:eastAsia="Times New Roman" w:hAnsi="Times New Roman" w:ascii="Times New Roman"/>
                <w:lang w:eastAsia="hr-HR"/>
              </w:rPr>
              <w:t>Margaretska</w:t>
            </w:r>
            <w:proofErr w:type="spellEnd"/>
            <w:r w:rsidRPr="00DB7F02">
              <w:rPr>
                <w:rFonts w:eastAsia="Times New Roman" w:hAnsi="Times New Roman" w:ascii="Times New Roman"/>
                <w:lang w:eastAsia="hr-HR"/>
              </w:rPr>
              <w:t xml:space="preserve"> 3</w:t>
            </w:r>
          </w:p>
        </w:tc>
        <w:tc>
          <w:tcPr>
            <w:tcW w:type="pct" w:w="532"/>
            <w:vAlign w:val="center"/>
          </w:tcPr>
          <w:p w:rsidRDefault="00931322" w:rsidP="00931322" w:rsidR="00A84959" w:rsidRPr="00A60C90">
            <w:pPr>
              <w:pStyle w:val="Bezproreda"/>
              <w:spacing w:after="0"/>
              <w:jc w:val="right"/>
              <w:rPr>
                <w:rFonts w:hAnsi="Times New Roman" w:ascii="Times New Roman"/>
                <w:lang w:eastAsia="hr-HR"/>
              </w:rPr>
            </w:pPr>
            <w:r w:rsidRPr="00931322">
              <w:rPr>
                <w:rFonts w:hAnsi="Times New Roman" w:ascii="Times New Roman"/>
                <w:lang w:eastAsia="hr-HR"/>
              </w:rPr>
              <w:t>75.584,70</w:t>
            </w:r>
          </w:p>
        </w:tc>
        <w:tc>
          <w:tcPr>
            <w:tcW w:type="pct" w:w="531"/>
            <w:vAlign w:val="center"/>
          </w:tcPr>
          <w:p w:rsidRDefault="00931322" w:rsidP="00931322" w:rsidR="00A84959" w:rsidRPr="00A60C90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931322">
              <w:rPr>
                <w:rFonts w:hAnsi="Times New Roman" w:ascii="Times New Roman"/>
              </w:rPr>
              <w:t>75.584,70</w:t>
            </w:r>
          </w:p>
        </w:tc>
        <w:tc>
          <w:tcPr>
            <w:tcW w:type="pct" w:w="531"/>
            <w:vAlign w:val="center"/>
          </w:tcPr>
          <w:p w:rsidRDefault="006B1430" w:rsidP="00FA5845" w:rsidR="00A84959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A84959" w:rsidP="00FA5845" w:rsidR="00A84959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A5845" w:rsidR="00A84959" w:rsidRPr="00D72D85">
        <w:trPr>
          <w:trHeight w:val="632"/>
        </w:trPr>
        <w:tc>
          <w:tcPr>
            <w:tcW w:type="pct" w:w="327"/>
            <w:vAlign w:val="center"/>
          </w:tcPr>
          <w:p w:rsidRDefault="00A84959" w:rsidP="00FA5845" w:rsidR="00A84959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015"/>
            <w:vAlign w:val="center"/>
          </w:tcPr>
          <w:p w:rsidRDefault="000065D1" w:rsidP="000065D1" w:rsidR="00A84959" w:rsidRPr="00A60C90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GRAD SPLIT</w:t>
            </w:r>
          </w:p>
        </w:tc>
        <w:tc>
          <w:tcPr>
            <w:tcW w:type="pct" w:w="532"/>
            <w:vAlign w:val="center"/>
          </w:tcPr>
          <w:p w:rsidRDefault="000065D1" w:rsidP="00FA5845" w:rsidR="00A84959" w:rsidRPr="00A60C90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0065D1">
              <w:rPr>
                <w:rFonts w:hAnsi="Times New Roman" w:ascii="Times New Roman"/>
                <w:lang w:eastAsia="hr-HR"/>
              </w:rPr>
              <w:t>78755598868</w:t>
            </w:r>
          </w:p>
        </w:tc>
        <w:tc>
          <w:tcPr>
            <w:tcW w:type="pct" w:w="821"/>
            <w:vAlign w:val="center"/>
          </w:tcPr>
          <w:p w:rsidRDefault="000065D1" w:rsidP="000065D1" w:rsidR="00A84959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0065D1">
              <w:rPr>
                <w:rFonts w:eastAsia="Times New Roman" w:hAnsi="Times New Roman" w:ascii="Times New Roman"/>
                <w:lang w:eastAsia="hr-HR"/>
              </w:rPr>
              <w:t>Split</w:t>
            </w:r>
            <w:r>
              <w:rPr>
                <w:rFonts w:eastAsia="Times New Roman" w:hAnsi="Times New Roman" w:ascii="Times New Roman"/>
                <w:lang w:eastAsia="hr-HR"/>
              </w:rPr>
              <w:t>, Branimirova obala 17</w:t>
            </w:r>
          </w:p>
        </w:tc>
        <w:tc>
          <w:tcPr>
            <w:tcW w:type="pct" w:w="532"/>
            <w:vAlign w:val="center"/>
          </w:tcPr>
          <w:p w:rsidRDefault="000065D1" w:rsidP="00931322" w:rsidR="00A84959" w:rsidRPr="00A60C90">
            <w:pPr>
              <w:pStyle w:val="Bezproreda"/>
              <w:spacing w:after="0"/>
              <w:jc w:val="right"/>
              <w:rPr>
                <w:rFonts w:hAnsi="Times New Roman" w:ascii="Times New Roman"/>
                <w:lang w:eastAsia="hr-HR"/>
              </w:rPr>
            </w:pPr>
            <w:r w:rsidRPr="000065D1">
              <w:rPr>
                <w:rFonts w:hAnsi="Times New Roman" w:ascii="Times New Roman"/>
                <w:lang w:eastAsia="hr-HR"/>
              </w:rPr>
              <w:t>5.548,44</w:t>
            </w:r>
          </w:p>
        </w:tc>
        <w:tc>
          <w:tcPr>
            <w:tcW w:type="pct" w:w="531"/>
            <w:vAlign w:val="center"/>
          </w:tcPr>
          <w:p w:rsidRDefault="000065D1" w:rsidP="00931322" w:rsidR="00A84959" w:rsidRPr="00A60C90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0065D1">
              <w:rPr>
                <w:rFonts w:hAnsi="Times New Roman" w:ascii="Times New Roman"/>
              </w:rPr>
              <w:t>5.548,44</w:t>
            </w:r>
          </w:p>
        </w:tc>
        <w:tc>
          <w:tcPr>
            <w:tcW w:type="pct" w:w="531"/>
            <w:vAlign w:val="center"/>
          </w:tcPr>
          <w:p w:rsidRDefault="006B1430" w:rsidP="00FA5845" w:rsidR="00A84959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A84959" w:rsidP="00FA5845" w:rsidR="00A84959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A5845" w:rsidR="0054690D" w:rsidRPr="00D72D85">
        <w:trPr>
          <w:trHeight w:val="632"/>
        </w:trPr>
        <w:tc>
          <w:tcPr>
            <w:tcW w:type="pct" w:w="327"/>
            <w:vAlign w:val="center"/>
          </w:tcPr>
          <w:p w:rsidRDefault="0054690D" w:rsidP="00FA5845" w:rsidR="0054690D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015"/>
            <w:vAlign w:val="center"/>
          </w:tcPr>
          <w:p w:rsidRDefault="000065D1" w:rsidP="00B522F1" w:rsidR="0054690D" w:rsidRPr="00A60C90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0065D1">
              <w:rPr>
                <w:rFonts w:eastAsia="Times New Roman" w:hAnsi="Times New Roman" w:ascii="Times New Roman"/>
                <w:lang w:eastAsia="hr-HR"/>
              </w:rPr>
              <w:t>GRAD SOLIN</w:t>
            </w:r>
          </w:p>
        </w:tc>
        <w:tc>
          <w:tcPr>
            <w:tcW w:type="pct" w:w="532"/>
            <w:vAlign w:val="center"/>
          </w:tcPr>
          <w:p w:rsidRDefault="00B522F1" w:rsidP="00FA5845" w:rsidR="0054690D" w:rsidRPr="00A60C90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0065D1">
              <w:rPr>
                <w:rFonts w:hAnsi="Times New Roman" w:ascii="Times New Roman"/>
                <w:lang w:eastAsia="hr-HR"/>
              </w:rPr>
              <w:t>40642464411</w:t>
            </w:r>
          </w:p>
        </w:tc>
        <w:tc>
          <w:tcPr>
            <w:tcW w:type="pct" w:w="821"/>
            <w:vAlign w:val="center"/>
          </w:tcPr>
          <w:p w:rsidRDefault="00B522F1" w:rsidP="0054690D" w:rsidR="0054690D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0065D1">
              <w:rPr>
                <w:rFonts w:eastAsia="Times New Roman" w:hAnsi="Times New Roman" w:ascii="Times New Roman"/>
                <w:lang w:eastAsia="hr-HR"/>
              </w:rPr>
              <w:t>Solin,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 Stjepana Radića 42</w:t>
            </w:r>
          </w:p>
        </w:tc>
        <w:tc>
          <w:tcPr>
            <w:tcW w:type="pct" w:w="532"/>
            <w:vAlign w:val="center"/>
          </w:tcPr>
          <w:p w:rsidRDefault="000065D1" w:rsidP="00931322" w:rsidR="0054690D" w:rsidRPr="00A60C90">
            <w:pPr>
              <w:pStyle w:val="Bezproreda"/>
              <w:spacing w:after="0"/>
              <w:jc w:val="right"/>
              <w:rPr>
                <w:rFonts w:hAnsi="Times New Roman" w:ascii="Times New Roman"/>
                <w:lang w:eastAsia="hr-HR"/>
              </w:rPr>
            </w:pPr>
            <w:r w:rsidRPr="000065D1">
              <w:rPr>
                <w:rFonts w:hAnsi="Times New Roman" w:ascii="Times New Roman"/>
                <w:lang w:eastAsia="hr-HR"/>
              </w:rPr>
              <w:t>10.637,15</w:t>
            </w:r>
          </w:p>
        </w:tc>
        <w:tc>
          <w:tcPr>
            <w:tcW w:type="pct" w:w="531"/>
            <w:vAlign w:val="center"/>
          </w:tcPr>
          <w:p w:rsidRDefault="000065D1" w:rsidP="00931322" w:rsidR="0054690D" w:rsidRPr="00A60C90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0065D1">
              <w:rPr>
                <w:rFonts w:hAnsi="Times New Roman" w:ascii="Times New Roman"/>
              </w:rPr>
              <w:t>10.637,15</w:t>
            </w:r>
          </w:p>
        </w:tc>
        <w:tc>
          <w:tcPr>
            <w:tcW w:type="pct" w:w="531"/>
            <w:vAlign w:val="center"/>
          </w:tcPr>
          <w:p w:rsidRDefault="006B1430" w:rsidP="00FA5845" w:rsidR="0054690D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54690D" w:rsidP="00FA5845" w:rsidR="0054690D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360BD1" w:rsidP="00B9673F" w:rsidR="00360BD1">
      <w:pPr>
        <w:pStyle w:val="Bezproreda"/>
        <w:spacing w:after="200" w:before="200"/>
        <w:rPr>
          <w:rFonts w:hAnsi="Times New Roman" w:ascii="Times New Roman"/>
          <w:b/>
          <w:sz w:val="24"/>
        </w:rPr>
      </w:pPr>
    </w:p>
    <w:p w:rsidRDefault="002A21AF" w:rsidP="00B9673F" w:rsidR="002A21AF">
      <w:pPr>
        <w:pStyle w:val="Bezproreda"/>
        <w:spacing w:after="200" w:before="200"/>
        <w:rPr>
          <w:rFonts w:hAnsi="Times New Roman" w:ascii="Times New Roman"/>
          <w:b/>
          <w:sz w:val="24"/>
        </w:rPr>
      </w:pPr>
    </w:p>
    <w:p w:rsidRDefault="002A21AF" w:rsidP="00B9673F" w:rsidR="002A21AF">
      <w:pPr>
        <w:pStyle w:val="Bezproreda"/>
        <w:spacing w:after="200" w:before="200"/>
        <w:rPr>
          <w:rFonts w:hAnsi="Times New Roman" w:ascii="Times New Roman"/>
          <w:b/>
          <w:sz w:val="24"/>
        </w:rPr>
      </w:pPr>
    </w:p>
    <w:p w:rsidRDefault="004B4CFB" w:rsidP="00B9673F" w:rsidR="004B4CFB" w:rsidRPr="000312A7">
      <w:pPr>
        <w:pStyle w:val="Bezproreda"/>
        <w:spacing w:after="200" w:before="200"/>
        <w:rPr>
          <w:rFonts w:hAnsi="Times New Roman" w:ascii="Times New Roman"/>
          <w:b/>
          <w:sz w:val="18"/>
          <w:szCs w:val="18"/>
        </w:rPr>
      </w:pPr>
      <w:r w:rsidRPr="004B4CFB">
        <w:rPr>
          <w:rFonts w:hAnsi="Times New Roman" w:ascii="Times New Roman"/>
          <w:b/>
          <w:sz w:val="24"/>
        </w:rPr>
        <w:lastRenderedPageBreak/>
        <w:t xml:space="preserve">DRUGI  VIŠI ISPLATNI RED: </w:t>
      </w: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549"/>
        <w:gridCol w:w="1420"/>
        <w:gridCol w:w="1558"/>
        <w:gridCol w:w="1558"/>
        <w:gridCol w:w="2086"/>
      </w:tblGrid>
      <w:tr w:rsidTr="00B37A1F" w:rsidR="004B4CFB" w:rsidRPr="00B40BEB">
        <w:tc>
          <w:tcPr>
            <w:tcW w:type="pct" w:w="327"/>
            <w:vAlign w:val="center"/>
          </w:tcPr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OIB</w:t>
            </w:r>
          </w:p>
        </w:tc>
        <w:tc>
          <w:tcPr>
            <w:tcW w:type="pct" w:w="869"/>
            <w:vAlign w:val="center"/>
          </w:tcPr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</w:t>
            </w:r>
          </w:p>
        </w:tc>
        <w:tc>
          <w:tcPr>
            <w:tcW w:type="pct" w:w="484"/>
            <w:vAlign w:val="center"/>
          </w:tcPr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  <w:vAlign w:val="center"/>
          </w:tcPr>
          <w:p w:rsidRDefault="004B4CFB" w:rsidP="0046408F" w:rsidR="004B4CF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B37A1F" w:rsidR="003123E6" w:rsidRPr="00B40BEB">
        <w:trPr>
          <w:trHeight w:val="632"/>
        </w:trPr>
        <w:tc>
          <w:tcPr>
            <w:tcW w:type="pct" w:w="327"/>
            <w:vAlign w:val="center"/>
          </w:tcPr>
          <w:p w:rsidRDefault="003123E6" w:rsidP="0046408F" w:rsidR="003123E6" w:rsidRPr="004201CE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2847C5" w:rsidP="00A447D2" w:rsidR="003123E6" w:rsidRPr="00B95C9D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550142">
              <w:rPr>
                <w:rFonts w:eastAsia="Times New Roman" w:hAnsi="Times New Roman" w:ascii="Times New Roman"/>
                <w:lang w:eastAsia="hr-HR"/>
              </w:rPr>
              <w:t>REPUBLIKA HRVATSKA MINISTARSTVO FINA</w:t>
            </w:r>
            <w:r w:rsidR="00A447D2">
              <w:rPr>
                <w:rFonts w:eastAsia="Times New Roman" w:hAnsi="Times New Roman" w:ascii="Times New Roman"/>
                <w:lang w:eastAsia="hr-HR"/>
              </w:rPr>
              <w:t>NCIJA</w:t>
            </w:r>
          </w:p>
        </w:tc>
        <w:tc>
          <w:tcPr>
            <w:tcW w:type="pct" w:w="532"/>
            <w:vAlign w:val="center"/>
          </w:tcPr>
          <w:p w:rsidRDefault="002847C5" w:rsidP="0046408F" w:rsidR="00A60C90" w:rsidRPr="00B95C9D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>
              <w:rPr>
                <w:rFonts w:hAnsi="Times New Roman" w:ascii="Times New Roman"/>
                <w:lang w:eastAsia="hr-HR"/>
              </w:rPr>
              <w:t>18683136487</w:t>
            </w:r>
          </w:p>
        </w:tc>
        <w:tc>
          <w:tcPr>
            <w:tcW w:type="pct" w:w="869"/>
            <w:vAlign w:val="center"/>
          </w:tcPr>
          <w:p w:rsidRDefault="004D3C57" w:rsidP="004D3C57" w:rsidR="00A5299A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 w:rsidRPr="004D3C57">
              <w:rPr>
                <w:rFonts w:eastAsia="Times New Roman" w:hAnsi="Times New Roman" w:ascii="Times New Roman"/>
                <w:lang w:eastAsia="hr-HR"/>
              </w:rPr>
              <w:t>Katančućeva</w:t>
            </w:r>
            <w:proofErr w:type="spellEnd"/>
            <w:r w:rsidRPr="004D3C57">
              <w:rPr>
                <w:rFonts w:eastAsia="Times New Roman" w:hAnsi="Times New Roman" w:ascii="Times New Roman"/>
                <w:lang w:eastAsia="hr-HR"/>
              </w:rPr>
              <w:t xml:space="preserve"> 5, </w:t>
            </w:r>
          </w:p>
          <w:p w:rsidRDefault="004D3C57" w:rsidP="004D3C57" w:rsidR="003123E6" w:rsidRPr="00B95C9D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4D3C57">
              <w:rPr>
                <w:rFonts w:eastAsia="Times New Roman" w:hAnsi="Times New Roman" w:ascii="Times New Roman"/>
                <w:lang w:eastAsia="hr-HR"/>
              </w:rPr>
              <w:t>Zagreb</w:t>
            </w:r>
          </w:p>
        </w:tc>
        <w:tc>
          <w:tcPr>
            <w:tcW w:type="pct" w:w="484"/>
            <w:vAlign w:val="center"/>
          </w:tcPr>
          <w:p w:rsidRDefault="00E0260B" w:rsidP="00A447D2" w:rsidR="003123E6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E0260B">
              <w:rPr>
                <w:rFonts w:hAnsi="Times New Roman" w:ascii="Times New Roman"/>
                <w:lang w:eastAsia="hr-HR"/>
              </w:rPr>
              <w:t>217.919,11</w:t>
            </w:r>
          </w:p>
        </w:tc>
        <w:tc>
          <w:tcPr>
            <w:tcW w:type="pct" w:w="531"/>
            <w:vAlign w:val="center"/>
          </w:tcPr>
          <w:p w:rsidRDefault="00E0260B" w:rsidP="00A447D2" w:rsidR="003123E6" w:rsidRPr="00146DB0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E0260B">
              <w:rPr>
                <w:rFonts w:hAnsi="Times New Roman" w:ascii="Times New Roman"/>
              </w:rPr>
              <w:t>217.919,11</w:t>
            </w:r>
          </w:p>
        </w:tc>
        <w:tc>
          <w:tcPr>
            <w:tcW w:type="pct" w:w="531"/>
            <w:vAlign w:val="center"/>
          </w:tcPr>
          <w:p w:rsidRDefault="004D3C57" w:rsidP="0046408F" w:rsidR="003123E6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4D3C57" w:rsidP="0046408F" w:rsidR="003123E6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B37A1F" w:rsidR="00380A29" w:rsidRPr="00B40BEB">
        <w:trPr>
          <w:trHeight w:val="632"/>
        </w:trPr>
        <w:tc>
          <w:tcPr>
            <w:tcW w:type="pct" w:w="327"/>
            <w:vAlign w:val="center"/>
          </w:tcPr>
          <w:p w:rsidRDefault="00380A29" w:rsidP="00380A29" w:rsidR="00380A29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15"/>
            <w:vAlign w:val="center"/>
          </w:tcPr>
          <w:p w:rsidRDefault="00380A29" w:rsidP="00380A29" w:rsidR="00380A29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GRAD SPLIT</w:t>
            </w:r>
          </w:p>
        </w:tc>
        <w:tc>
          <w:tcPr>
            <w:tcW w:type="pct" w:w="532"/>
            <w:vAlign w:val="center"/>
          </w:tcPr>
          <w:p w:rsidRDefault="00380A29" w:rsidP="00380A29" w:rsidR="00380A29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A447D2">
              <w:rPr>
                <w:rFonts w:hAnsi="Times New Roman" w:ascii="Times New Roman"/>
                <w:lang w:eastAsia="hr-HR"/>
              </w:rPr>
              <w:t>78755598868</w:t>
            </w:r>
          </w:p>
        </w:tc>
        <w:tc>
          <w:tcPr>
            <w:tcW w:type="pct" w:w="869"/>
            <w:vAlign w:val="center"/>
          </w:tcPr>
          <w:p w:rsidRDefault="00380A29" w:rsidP="00380A29" w:rsidR="00380A29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A447D2">
              <w:rPr>
                <w:rFonts w:eastAsia="Times New Roman" w:hAnsi="Times New Roman" w:ascii="Times New Roman"/>
                <w:lang w:eastAsia="hr-HR"/>
              </w:rPr>
              <w:t>Branimirova obala 17, Split</w:t>
            </w:r>
          </w:p>
        </w:tc>
        <w:tc>
          <w:tcPr>
            <w:tcW w:type="pct" w:w="484"/>
            <w:vAlign w:val="center"/>
          </w:tcPr>
          <w:p w:rsidRDefault="00380A29" w:rsidP="00380A29" w:rsidR="00380A29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380A29">
              <w:rPr>
                <w:rFonts w:hAnsi="Times New Roman" w:ascii="Times New Roman"/>
              </w:rPr>
              <w:t>15.233,91</w:t>
            </w:r>
          </w:p>
        </w:tc>
        <w:tc>
          <w:tcPr>
            <w:tcW w:type="pct" w:w="531"/>
            <w:vAlign w:val="center"/>
          </w:tcPr>
          <w:p w:rsidRDefault="00380A29" w:rsidP="00380A29" w:rsidR="00380A29" w:rsidRPr="00146DB0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380A29">
              <w:rPr>
                <w:rFonts w:hAnsi="Times New Roman" w:ascii="Times New Roman"/>
              </w:rPr>
              <w:t>15.233,91</w:t>
            </w:r>
          </w:p>
        </w:tc>
        <w:tc>
          <w:tcPr>
            <w:tcW w:type="pct" w:w="531"/>
            <w:vAlign w:val="center"/>
          </w:tcPr>
          <w:p w:rsidRDefault="00380A29" w:rsidP="00380A29" w:rsidR="00380A29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380A29" w:rsidP="00380A29" w:rsidR="00380A29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B37A1F" w:rsidR="00380A29" w:rsidRPr="00B40BEB">
        <w:trPr>
          <w:trHeight w:val="632"/>
        </w:trPr>
        <w:tc>
          <w:tcPr>
            <w:tcW w:type="pct" w:w="327"/>
            <w:vAlign w:val="center"/>
          </w:tcPr>
          <w:p w:rsidRDefault="00380A29" w:rsidP="00380A29" w:rsidR="00380A29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15"/>
            <w:vAlign w:val="center"/>
          </w:tcPr>
          <w:p w:rsidRDefault="00E0260B" w:rsidP="00E0260B" w:rsidR="00380A29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ČISTOĆA d.o.o.</w:t>
            </w:r>
          </w:p>
        </w:tc>
        <w:tc>
          <w:tcPr>
            <w:tcW w:type="pct" w:w="532"/>
            <w:vAlign w:val="center"/>
          </w:tcPr>
          <w:p w:rsidRDefault="00C21AF0" w:rsidP="00380A29" w:rsidR="00380A29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C21AF0">
              <w:rPr>
                <w:rFonts w:hAnsi="Times New Roman" w:ascii="Times New Roman"/>
                <w:lang w:eastAsia="hr-HR"/>
              </w:rPr>
              <w:t>38812451417</w:t>
            </w:r>
          </w:p>
        </w:tc>
        <w:tc>
          <w:tcPr>
            <w:tcW w:type="pct" w:w="869"/>
            <w:vAlign w:val="center"/>
          </w:tcPr>
          <w:p w:rsidRDefault="002A71A1" w:rsidP="00380A29" w:rsidR="002A71A1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Put </w:t>
            </w:r>
            <w:proofErr w:type="spellStart"/>
            <w:r>
              <w:rPr>
                <w:rFonts w:eastAsia="Times New Roman" w:hAnsi="Times New Roman" w:ascii="Times New Roman"/>
                <w:lang w:eastAsia="hr-HR"/>
              </w:rPr>
              <w:t>Plokita</w:t>
            </w:r>
            <w:proofErr w:type="spellEnd"/>
            <w:r>
              <w:rPr>
                <w:rFonts w:eastAsia="Times New Roman" w:hAnsi="Times New Roman" w:ascii="Times New Roman"/>
                <w:lang w:eastAsia="hr-HR"/>
              </w:rPr>
              <w:t xml:space="preserve"> 81,</w:t>
            </w:r>
          </w:p>
          <w:p w:rsidRDefault="002A71A1" w:rsidP="00380A29" w:rsidR="00380A29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Split</w:t>
            </w:r>
          </w:p>
        </w:tc>
        <w:tc>
          <w:tcPr>
            <w:tcW w:type="pct" w:w="484"/>
            <w:vAlign w:val="center"/>
          </w:tcPr>
          <w:p w:rsidRDefault="00E0260B" w:rsidP="00380A29" w:rsidR="00380A29" w:rsidRPr="00DC0DCA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E0260B">
              <w:rPr>
                <w:rFonts w:hAnsi="Times New Roman" w:ascii="Times New Roman"/>
              </w:rPr>
              <w:t>5.556,37</w:t>
            </w:r>
          </w:p>
        </w:tc>
        <w:tc>
          <w:tcPr>
            <w:tcW w:type="pct" w:w="531"/>
            <w:vAlign w:val="center"/>
          </w:tcPr>
          <w:p w:rsidRDefault="00E0260B" w:rsidP="00380A29" w:rsidR="00380A29" w:rsidRPr="00DC0DCA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E0260B">
              <w:rPr>
                <w:rFonts w:hAnsi="Times New Roman" w:ascii="Times New Roman"/>
              </w:rPr>
              <w:t>5.556,37</w:t>
            </w:r>
          </w:p>
        </w:tc>
        <w:tc>
          <w:tcPr>
            <w:tcW w:type="pct" w:w="531"/>
            <w:vAlign w:val="center"/>
          </w:tcPr>
          <w:p w:rsidRDefault="00380A29" w:rsidP="00380A29" w:rsidR="00380A29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380A29" w:rsidP="00380A29" w:rsidR="00380A29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B37A1F" w:rsidR="00380A29" w:rsidRPr="00B40BEB">
        <w:trPr>
          <w:trHeight w:val="632"/>
        </w:trPr>
        <w:tc>
          <w:tcPr>
            <w:tcW w:type="pct" w:w="327"/>
            <w:vAlign w:val="center"/>
          </w:tcPr>
          <w:p w:rsidRDefault="00380A29" w:rsidP="00380A29" w:rsidR="00380A29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015"/>
            <w:vAlign w:val="center"/>
          </w:tcPr>
          <w:p w:rsidRDefault="00380A29" w:rsidP="00380A29" w:rsidR="00380A29">
            <w:pPr>
              <w:spacing w:after="0"/>
              <w:rPr>
                <w:rFonts w:eastAsia="Times New Roman" w:hAnsi="Times New Roman" w:ascii="Times New Roman"/>
                <w:lang w:eastAsia="hr-HR" w:val="fr-FR"/>
              </w:rPr>
            </w:pPr>
            <w:proofErr w:type="spellStart"/>
            <w:r w:rsidRPr="00E01AAB">
              <w:rPr>
                <w:rFonts w:eastAsia="Times New Roman" w:hAnsi="Times New Roman" w:ascii="Times New Roman"/>
                <w:lang w:eastAsia="hr-HR"/>
              </w:rPr>
              <w:t>VIPnet</w:t>
            </w:r>
            <w:proofErr w:type="spellEnd"/>
            <w:r w:rsidRPr="00E01AAB">
              <w:rPr>
                <w:rFonts w:eastAsia="Times New Roman" w:hAnsi="Times New Roman" w:ascii="Times New Roman"/>
                <w:lang w:eastAsia="hr-HR"/>
              </w:rPr>
              <w:t xml:space="preserve"> d.o.o.</w:t>
            </w:r>
          </w:p>
        </w:tc>
        <w:tc>
          <w:tcPr>
            <w:tcW w:type="pct" w:w="532"/>
            <w:vAlign w:val="center"/>
          </w:tcPr>
          <w:p w:rsidRDefault="00380A29" w:rsidP="00380A29" w:rsidR="00380A29" w:rsidRPr="00A05A23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 w:val="fr-FR"/>
              </w:rPr>
            </w:pPr>
            <w:r>
              <w:rPr>
                <w:rFonts w:hAnsi="Times New Roman" w:ascii="Times New Roman"/>
                <w:lang w:eastAsia="hr-HR"/>
              </w:rPr>
              <w:t>29524210294</w:t>
            </w:r>
          </w:p>
        </w:tc>
        <w:tc>
          <w:tcPr>
            <w:tcW w:type="pct" w:w="869"/>
            <w:vAlign w:val="center"/>
          </w:tcPr>
          <w:p w:rsidRDefault="00380A29" w:rsidP="00380A29" w:rsidR="00380A29" w:rsidRPr="0073397D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73397D">
              <w:rPr>
                <w:rFonts w:eastAsia="Times New Roman" w:hAnsi="Times New Roman" w:ascii="Times New Roman"/>
                <w:lang w:eastAsia="hr-HR"/>
              </w:rPr>
              <w:t>Vrtni put 1</w:t>
            </w:r>
            <w:r>
              <w:rPr>
                <w:rFonts w:eastAsia="Times New Roman" w:hAnsi="Times New Roman" w:ascii="Times New Roman"/>
                <w:lang w:eastAsia="hr-HR"/>
              </w:rPr>
              <w:t>,</w:t>
            </w:r>
            <w:r w:rsidRPr="0073397D">
              <w:rPr>
                <w:rFonts w:eastAsia="Times New Roman" w:hAnsi="Times New Roman" w:ascii="Times New Roman"/>
                <w:lang w:eastAsia="hr-HR"/>
              </w:rPr>
              <w:t xml:space="preserve"> </w:t>
            </w:r>
          </w:p>
          <w:p w:rsidRDefault="00380A29" w:rsidP="00380A29" w:rsidR="00380A29" w:rsidRPr="00A05A23">
            <w:pPr>
              <w:spacing w:after="0"/>
              <w:rPr>
                <w:rFonts w:eastAsia="Times New Roman" w:hAnsi="Times New Roman" w:ascii="Times New Roman"/>
                <w:lang w:eastAsia="hr-HR" w:val="fr-FR"/>
              </w:rPr>
            </w:pPr>
            <w:r w:rsidRPr="0073397D">
              <w:rPr>
                <w:rFonts w:eastAsia="Times New Roman" w:hAnsi="Times New Roman" w:ascii="Times New Roman"/>
                <w:lang w:eastAsia="hr-HR"/>
              </w:rPr>
              <w:t>Zagreb</w:t>
            </w:r>
          </w:p>
        </w:tc>
        <w:tc>
          <w:tcPr>
            <w:tcW w:type="pct" w:w="484"/>
            <w:vAlign w:val="center"/>
          </w:tcPr>
          <w:p w:rsidRDefault="00E0260B" w:rsidP="00380A29" w:rsidR="00380A29" w:rsidRPr="00DC0DCA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E0260B">
              <w:rPr>
                <w:rFonts w:hAnsi="Times New Roman" w:ascii="Times New Roman"/>
              </w:rPr>
              <w:t>1.816,94</w:t>
            </w:r>
          </w:p>
        </w:tc>
        <w:tc>
          <w:tcPr>
            <w:tcW w:type="pct" w:w="531"/>
            <w:vAlign w:val="center"/>
          </w:tcPr>
          <w:p w:rsidRDefault="00E0260B" w:rsidP="00380A29" w:rsidR="00380A29" w:rsidRPr="00DC0DCA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E0260B">
              <w:rPr>
                <w:rFonts w:hAnsi="Times New Roman" w:ascii="Times New Roman"/>
              </w:rPr>
              <w:t>1.816,94</w:t>
            </w:r>
          </w:p>
        </w:tc>
        <w:tc>
          <w:tcPr>
            <w:tcW w:type="pct" w:w="531"/>
            <w:vAlign w:val="center"/>
          </w:tcPr>
          <w:p w:rsidRDefault="00380A29" w:rsidP="00380A29" w:rsidR="00380A29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380A29" w:rsidP="00380A29" w:rsidR="00380A29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4B4CFB" w:rsidP="00702487" w:rsidR="004B4CFB">
      <w:pPr>
        <w:pStyle w:val="Bezproreda"/>
        <w:rPr>
          <w:rFonts w:hAnsi="Times New Roman" w:ascii="Times New Roman"/>
          <w:b/>
          <w:sz w:val="24"/>
        </w:rPr>
      </w:pPr>
    </w:p>
    <w:p w:rsidRDefault="000312A7" w:rsidP="00B9673F" w:rsidR="00B9673F">
      <w:pPr>
        <w:pStyle w:val="Bezproreda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Split</w:t>
      </w:r>
      <w:r w:rsidR="00E57D35">
        <w:rPr>
          <w:rFonts w:hAnsi="Times New Roman" w:ascii="Times New Roman"/>
          <w:sz w:val="24"/>
        </w:rPr>
        <w:t xml:space="preserve">, </w:t>
      </w:r>
      <w:r w:rsidR="00A5299A">
        <w:rPr>
          <w:rFonts w:hAnsi="Times New Roman" w:ascii="Times New Roman"/>
          <w:sz w:val="24"/>
        </w:rPr>
        <w:t>2</w:t>
      </w:r>
      <w:r w:rsidR="003123E6">
        <w:rPr>
          <w:rFonts w:hAnsi="Times New Roman" w:ascii="Times New Roman"/>
          <w:sz w:val="24"/>
        </w:rPr>
        <w:t>7</w:t>
      </w:r>
      <w:r w:rsidR="00664501">
        <w:rPr>
          <w:rFonts w:hAnsi="Times New Roman" w:ascii="Times New Roman"/>
          <w:sz w:val="24"/>
        </w:rPr>
        <w:t xml:space="preserve">. </w:t>
      </w:r>
      <w:r w:rsidR="00A5299A">
        <w:rPr>
          <w:rFonts w:hAnsi="Times New Roman" w:ascii="Times New Roman"/>
          <w:sz w:val="24"/>
        </w:rPr>
        <w:t>kolovoza</w:t>
      </w:r>
      <w:r w:rsidR="00B9673F">
        <w:rPr>
          <w:rFonts w:hAnsi="Times New Roman" w:ascii="Times New Roman"/>
          <w:sz w:val="24"/>
        </w:rPr>
        <w:t xml:space="preserve"> 2018.</w:t>
      </w:r>
    </w:p>
    <w:p w:rsidRDefault="00EE0E4C" w:rsidP="00B9673F" w:rsidR="00B9673F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E57D35">
        <w:rPr>
          <w:rFonts w:hAnsi="Times New Roman" w:ascii="Times New Roman"/>
          <w:sz w:val="24"/>
        </w:rPr>
        <w:tab/>
      </w:r>
      <w:r w:rsidR="00B9673F">
        <w:rPr>
          <w:rFonts w:hAnsi="Times New Roman" w:ascii="Times New Roman"/>
          <w:sz w:val="24"/>
        </w:rPr>
        <w:t xml:space="preserve">    </w:t>
      </w:r>
      <w:r w:rsidR="00B9673F">
        <w:rPr>
          <w:rFonts w:hAnsi="Times New Roman" w:ascii="Times New Roman"/>
          <w:sz w:val="24"/>
        </w:rPr>
        <w:tab/>
        <w:t xml:space="preserve"> </w:t>
      </w:r>
      <w:r w:rsidR="00B9673F">
        <w:rPr>
          <w:rFonts w:hAnsi="Times New Roman" w:ascii="Times New Roman"/>
          <w:sz w:val="24"/>
        </w:rPr>
        <w:tab/>
        <w:t xml:space="preserve">  </w:t>
      </w:r>
      <w:r w:rsidR="00B9673F">
        <w:rPr>
          <w:rFonts w:hAnsi="Times New Roman" w:ascii="Times New Roman"/>
          <w:sz w:val="24"/>
        </w:rPr>
        <w:tab/>
      </w:r>
      <w:r w:rsidR="00B9673F">
        <w:rPr>
          <w:rFonts w:hAnsi="Times New Roman" w:ascii="Times New Roman"/>
          <w:sz w:val="24"/>
        </w:rPr>
        <w:tab/>
        <w:t xml:space="preserve">   </w:t>
      </w:r>
      <w:r>
        <w:rPr>
          <w:rFonts w:hAnsi="Times New Roman" w:ascii="Times New Roman"/>
          <w:sz w:val="24"/>
        </w:rPr>
        <w:t>Sudac:</w:t>
      </w:r>
    </w:p>
    <w:p w:rsidRDefault="00B9673F" w:rsidP="00B9673F" w:rsidR="00EE0E4C">
      <w:pPr>
        <w:pStyle w:val="Bezproreda"/>
        <w:spacing w:before="300"/>
        <w:ind w:firstLine="709" w:left="106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</w:t>
      </w:r>
      <w:r w:rsidR="00EE0E4C">
        <w:rPr>
          <w:rFonts w:hAnsi="Times New Roman" w:ascii="Times New Roman"/>
          <w:sz w:val="24"/>
        </w:rPr>
        <w:t>Srđan Gavranić</w:t>
      </w:r>
    </w:p>
    <w:sectPr w:rsidSect="00B9673F" w:rsidR="00EE0E4C">
      <w:headerReference w:type="default" r:id="rId10"/>
      <w:headerReference w:type="first" r:id="rId11"/>
      <w:pgSz w:orient="landscape" w:h="11906" w:w="16838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49D" w:rsidP="00702487" w:rsidR="00AB049D">
      <w:pPr>
        <w:spacing w:after="0"/>
      </w:pPr>
      <w:r>
        <w:separator/>
      </w:r>
    </w:p>
  </w:endnote>
  <w:endnote w:id="0" w:type="continuationSeparator">
    <w:p w:rsidRDefault="00AB049D" w:rsidP="00702487" w:rsidR="00AB04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49D" w:rsidP="00702487" w:rsidR="00AB049D">
      <w:pPr>
        <w:spacing w:after="0"/>
      </w:pPr>
      <w:r>
        <w:separator/>
      </w:r>
    </w:p>
  </w:footnote>
  <w:footnote w:id="0" w:type="continuationSeparator">
    <w:p w:rsidRDefault="00AB049D" w:rsidP="00702487" w:rsidR="00AB049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73F" w:rsidP="00B9673F" w:rsidR="00B9673F" w:rsidRPr="00601723">
    <w:pPr>
      <w:pStyle w:val="Bezproreda"/>
      <w:jc w:val="right"/>
      <w:rPr>
        <w:b/>
      </w:rPr>
    </w:pPr>
    <w:r w:rsidRPr="00601723">
      <w:rPr>
        <w:rFonts w:hAnsi="Times New Roman" w:ascii="Times New Roman"/>
        <w:b/>
        <w:sz w:val="24"/>
        <w:szCs w:val="24"/>
        <w:lang w:val="pl-PL"/>
      </w:rPr>
      <w:t>Posl</w:t>
    </w:r>
    <w:r>
      <w:rPr>
        <w:rFonts w:hAnsi="Times New Roman" w:ascii="Times New Roman"/>
        <w:b/>
        <w:sz w:val="24"/>
        <w:szCs w:val="24"/>
        <w:lang w:val="pl-PL"/>
      </w:rPr>
      <w:t>.br.</w:t>
    </w:r>
    <w:r w:rsidRPr="00601723">
      <w:rPr>
        <w:b/>
      </w:rPr>
      <w:t xml:space="preserve"> </w:t>
    </w:r>
    <w:r>
      <w:rPr>
        <w:rFonts w:hAnsi="Times New Roman" w:ascii="Times New Roman"/>
        <w:b/>
        <w:sz w:val="24"/>
        <w:szCs w:val="24"/>
      </w:rPr>
      <w:t>6  St-</w:t>
    </w:r>
    <w:r w:rsidR="00F06E7D">
      <w:rPr>
        <w:rFonts w:hAnsi="Times New Roman" w:ascii="Times New Roman"/>
        <w:b/>
        <w:sz w:val="24"/>
        <w:szCs w:val="24"/>
      </w:rPr>
      <w:t>65</w:t>
    </w:r>
    <w:r w:rsidR="002A71A1">
      <w:rPr>
        <w:rFonts w:hAnsi="Times New Roman" w:ascii="Times New Roman"/>
        <w:b/>
        <w:sz w:val="24"/>
        <w:szCs w:val="24"/>
      </w:rPr>
      <w:t>7</w:t>
    </w:r>
    <w:r>
      <w:rPr>
        <w:rFonts w:hAnsi="Times New Roman" w:ascii="Times New Roman"/>
        <w:b/>
        <w:sz w:val="24"/>
        <w:szCs w:val="24"/>
      </w:rPr>
      <w:t>/2017-</w:t>
    </w:r>
  </w:p>
  <w:p w:rsidRDefault="00B9673F" w:rsidP="00B9673F" w:rsidR="00B9673F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73F" w:rsidP="00B9673F" w:rsidR="00B9673F" w:rsidRPr="00601723">
    <w:pPr>
      <w:pStyle w:val="Bezproreda"/>
      <w:jc w:val="right"/>
      <w:rPr>
        <w:b/>
      </w:rPr>
    </w:pPr>
    <w:r w:rsidRPr="00601723">
      <w:rPr>
        <w:rFonts w:hAnsi="Times New Roman" w:ascii="Times New Roman"/>
        <w:b/>
        <w:sz w:val="24"/>
        <w:szCs w:val="24"/>
        <w:lang w:val="pl-PL"/>
      </w:rPr>
      <w:t>Posl</w:t>
    </w:r>
    <w:r>
      <w:rPr>
        <w:rFonts w:hAnsi="Times New Roman" w:ascii="Times New Roman"/>
        <w:b/>
        <w:sz w:val="24"/>
        <w:szCs w:val="24"/>
        <w:lang w:val="pl-PL"/>
      </w:rPr>
      <w:t>.br.</w:t>
    </w:r>
    <w:r w:rsidRPr="00601723">
      <w:rPr>
        <w:b/>
      </w:rPr>
      <w:t xml:space="preserve"> </w:t>
    </w:r>
    <w:r>
      <w:rPr>
        <w:rFonts w:hAnsi="Times New Roman" w:ascii="Times New Roman"/>
        <w:b/>
        <w:sz w:val="24"/>
        <w:szCs w:val="24"/>
      </w:rPr>
      <w:t>6  St-</w:t>
    </w:r>
    <w:r w:rsidR="00F06E7D">
      <w:rPr>
        <w:rFonts w:hAnsi="Times New Roman" w:ascii="Times New Roman"/>
        <w:b/>
        <w:sz w:val="24"/>
        <w:szCs w:val="24"/>
      </w:rPr>
      <w:t>6</w:t>
    </w:r>
    <w:r w:rsidR="00380A29">
      <w:rPr>
        <w:rFonts w:hAnsi="Times New Roman" w:ascii="Times New Roman"/>
        <w:b/>
        <w:sz w:val="24"/>
        <w:szCs w:val="24"/>
      </w:rPr>
      <w:t>57</w:t>
    </w:r>
    <w:r>
      <w:rPr>
        <w:rFonts w:hAnsi="Times New Roman" w:ascii="Times New Roman"/>
        <w:b/>
        <w:sz w:val="24"/>
        <w:szCs w:val="24"/>
      </w:rPr>
      <w:t>/2017-</w:t>
    </w:r>
  </w:p>
  <w:p w:rsidRDefault="00B9673F" w:rsidR="00B9673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74352"/>
    <w:multiLevelType w:val="hybridMultilevel"/>
    <w:tmpl w:val="C6B4937C"/>
    <w:lvl w:tplc="E3FA83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E81567"/>
    <w:multiLevelType w:val="hybridMultilevel"/>
    <w:tmpl w:val="F88E2396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3">
    <w:nsid w:val="3281366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3F3B0E48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6968B4"/>
    <w:multiLevelType w:val="hybridMultilevel"/>
    <w:tmpl w:val="5E1A6602"/>
    <w:lvl w:tplc="D79880E6" w:ilvl="0">
      <w:start w:val="5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6">
    <w:nsid w:val="478755DA"/>
    <w:multiLevelType w:val="hybridMultilevel"/>
    <w:tmpl w:val="7988DE8C"/>
    <w:lvl w:tplc="8206A354" w:ilvl="0">
      <w:start w:val="4358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33B434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8">
    <w:nsid w:val="53535532"/>
    <w:multiLevelType w:val="hybridMultilevel"/>
    <w:tmpl w:val="F56AAE4C"/>
    <w:lvl w:tplc="51D4870A" w:ilvl="0">
      <w:start w:val="10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46F4790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022216"/>
    <w:multiLevelType w:val="hybridMultilevel"/>
    <w:tmpl w:val="4E685B9A"/>
    <w:lvl w:tplc="7910C552" w:ilvl="0">
      <w:start w:val="202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7F1C8F"/>
    <w:multiLevelType w:val="hybridMultilevel"/>
    <w:tmpl w:val="9CE21760"/>
    <w:lvl w:tplc="82D6EC8E" w:ilvl="0">
      <w:start w:val="2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11"/>
  </w:num>
  <w:num w:numId="8">
    <w:abstractNumId w:val="5"/>
  </w:num>
  <w:num w:numId="9">
    <w:abstractNumId w:val="3"/>
  </w:num>
  <w:num w:numId="10">
    <w:abstractNumId w:val="7"/>
  </w:num>
  <w:num w:numId="11">
    <w:abstractNumId w:val="12"/>
  </w:num>
  <w:num w:numId="12">
    <w:abstractNumId w:val="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094B"/>
    <w:rsid w:val="000065D1"/>
    <w:rsid w:val="000249DC"/>
    <w:rsid w:val="00025A0C"/>
    <w:rsid w:val="000312A7"/>
    <w:rsid w:val="00035020"/>
    <w:rsid w:val="000362EC"/>
    <w:rsid w:val="00052F72"/>
    <w:rsid w:val="00057439"/>
    <w:rsid w:val="0006079B"/>
    <w:rsid w:val="0006142A"/>
    <w:rsid w:val="00065DB3"/>
    <w:rsid w:val="0007152E"/>
    <w:rsid w:val="000774CF"/>
    <w:rsid w:val="00092754"/>
    <w:rsid w:val="000A0325"/>
    <w:rsid w:val="000A32A0"/>
    <w:rsid w:val="000A7FD7"/>
    <w:rsid w:val="000B0FAF"/>
    <w:rsid w:val="000B2676"/>
    <w:rsid w:val="000C2B01"/>
    <w:rsid w:val="000D445F"/>
    <w:rsid w:val="000D7575"/>
    <w:rsid w:val="000F6C54"/>
    <w:rsid w:val="000F76C3"/>
    <w:rsid w:val="001036BA"/>
    <w:rsid w:val="00123B8A"/>
    <w:rsid w:val="0012419C"/>
    <w:rsid w:val="001252E1"/>
    <w:rsid w:val="00145EFF"/>
    <w:rsid w:val="00146DB0"/>
    <w:rsid w:val="001530DF"/>
    <w:rsid w:val="00173DED"/>
    <w:rsid w:val="0019308E"/>
    <w:rsid w:val="001A3695"/>
    <w:rsid w:val="001B1EBF"/>
    <w:rsid w:val="001C3F60"/>
    <w:rsid w:val="001E0E3E"/>
    <w:rsid w:val="001E27E9"/>
    <w:rsid w:val="001F043B"/>
    <w:rsid w:val="00211044"/>
    <w:rsid w:val="00211F7D"/>
    <w:rsid w:val="002202AF"/>
    <w:rsid w:val="002330AE"/>
    <w:rsid w:val="00241060"/>
    <w:rsid w:val="00242ED8"/>
    <w:rsid w:val="002577A0"/>
    <w:rsid w:val="002701B5"/>
    <w:rsid w:val="002847C5"/>
    <w:rsid w:val="00285BE9"/>
    <w:rsid w:val="002879BD"/>
    <w:rsid w:val="002A21AF"/>
    <w:rsid w:val="002A28E5"/>
    <w:rsid w:val="002A6BF6"/>
    <w:rsid w:val="002A71A1"/>
    <w:rsid w:val="002B3866"/>
    <w:rsid w:val="002C206A"/>
    <w:rsid w:val="002C428E"/>
    <w:rsid w:val="002C581D"/>
    <w:rsid w:val="002F5264"/>
    <w:rsid w:val="002F5779"/>
    <w:rsid w:val="002F7853"/>
    <w:rsid w:val="0030297D"/>
    <w:rsid w:val="00303774"/>
    <w:rsid w:val="003039B7"/>
    <w:rsid w:val="00305F48"/>
    <w:rsid w:val="003123E6"/>
    <w:rsid w:val="0031676D"/>
    <w:rsid w:val="003169DA"/>
    <w:rsid w:val="003236AC"/>
    <w:rsid w:val="00326792"/>
    <w:rsid w:val="0033344C"/>
    <w:rsid w:val="0036000D"/>
    <w:rsid w:val="00360BD1"/>
    <w:rsid w:val="00377499"/>
    <w:rsid w:val="00380A29"/>
    <w:rsid w:val="003933E2"/>
    <w:rsid w:val="003A2F40"/>
    <w:rsid w:val="003B274E"/>
    <w:rsid w:val="003B3F7F"/>
    <w:rsid w:val="003C2112"/>
    <w:rsid w:val="003C2B35"/>
    <w:rsid w:val="003F19C2"/>
    <w:rsid w:val="003F2102"/>
    <w:rsid w:val="00400431"/>
    <w:rsid w:val="00404977"/>
    <w:rsid w:val="00407DE9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6408F"/>
    <w:rsid w:val="00474154"/>
    <w:rsid w:val="00475010"/>
    <w:rsid w:val="00483699"/>
    <w:rsid w:val="00484DF9"/>
    <w:rsid w:val="004940B4"/>
    <w:rsid w:val="00495283"/>
    <w:rsid w:val="004A1818"/>
    <w:rsid w:val="004B4CFB"/>
    <w:rsid w:val="004B4E86"/>
    <w:rsid w:val="004B5972"/>
    <w:rsid w:val="004B714A"/>
    <w:rsid w:val="004C2805"/>
    <w:rsid w:val="004C451F"/>
    <w:rsid w:val="004D3C57"/>
    <w:rsid w:val="004E3598"/>
    <w:rsid w:val="004F3CD6"/>
    <w:rsid w:val="00523689"/>
    <w:rsid w:val="00524410"/>
    <w:rsid w:val="00534132"/>
    <w:rsid w:val="0054690D"/>
    <w:rsid w:val="00566B2F"/>
    <w:rsid w:val="005837EE"/>
    <w:rsid w:val="00587155"/>
    <w:rsid w:val="00596811"/>
    <w:rsid w:val="005B1334"/>
    <w:rsid w:val="005C05D3"/>
    <w:rsid w:val="005C2269"/>
    <w:rsid w:val="005D0169"/>
    <w:rsid w:val="005E7B9B"/>
    <w:rsid w:val="005F47CA"/>
    <w:rsid w:val="00601723"/>
    <w:rsid w:val="00602AA9"/>
    <w:rsid w:val="006102D3"/>
    <w:rsid w:val="00614547"/>
    <w:rsid w:val="0062301F"/>
    <w:rsid w:val="006341B5"/>
    <w:rsid w:val="0063666A"/>
    <w:rsid w:val="00642387"/>
    <w:rsid w:val="00647463"/>
    <w:rsid w:val="00664501"/>
    <w:rsid w:val="006714B6"/>
    <w:rsid w:val="0067529E"/>
    <w:rsid w:val="0067573C"/>
    <w:rsid w:val="00676306"/>
    <w:rsid w:val="006817A0"/>
    <w:rsid w:val="00686196"/>
    <w:rsid w:val="00695D83"/>
    <w:rsid w:val="006A09DF"/>
    <w:rsid w:val="006A09FD"/>
    <w:rsid w:val="006A0FC2"/>
    <w:rsid w:val="006B1430"/>
    <w:rsid w:val="006D72B9"/>
    <w:rsid w:val="006E356B"/>
    <w:rsid w:val="006F4648"/>
    <w:rsid w:val="007015FF"/>
    <w:rsid w:val="00702487"/>
    <w:rsid w:val="0071791B"/>
    <w:rsid w:val="0073045E"/>
    <w:rsid w:val="00732F5D"/>
    <w:rsid w:val="0073397D"/>
    <w:rsid w:val="0076030E"/>
    <w:rsid w:val="00767C8F"/>
    <w:rsid w:val="007735BB"/>
    <w:rsid w:val="007821AC"/>
    <w:rsid w:val="007927CE"/>
    <w:rsid w:val="007A7610"/>
    <w:rsid w:val="007B2A52"/>
    <w:rsid w:val="007B6A15"/>
    <w:rsid w:val="007B6F0B"/>
    <w:rsid w:val="007B7572"/>
    <w:rsid w:val="007C1BBD"/>
    <w:rsid w:val="007C32F5"/>
    <w:rsid w:val="007D277F"/>
    <w:rsid w:val="007D3493"/>
    <w:rsid w:val="007D6E37"/>
    <w:rsid w:val="007E4102"/>
    <w:rsid w:val="007E4BB1"/>
    <w:rsid w:val="007E4F99"/>
    <w:rsid w:val="0080388F"/>
    <w:rsid w:val="00815C0D"/>
    <w:rsid w:val="0081667A"/>
    <w:rsid w:val="00820762"/>
    <w:rsid w:val="008358DF"/>
    <w:rsid w:val="00836E16"/>
    <w:rsid w:val="00840F92"/>
    <w:rsid w:val="00843DAC"/>
    <w:rsid w:val="00845754"/>
    <w:rsid w:val="008512FB"/>
    <w:rsid w:val="00852A9E"/>
    <w:rsid w:val="00865618"/>
    <w:rsid w:val="008719D9"/>
    <w:rsid w:val="00873041"/>
    <w:rsid w:val="00880F7E"/>
    <w:rsid w:val="00881B51"/>
    <w:rsid w:val="008821BC"/>
    <w:rsid w:val="00892F4D"/>
    <w:rsid w:val="008939E8"/>
    <w:rsid w:val="00894C19"/>
    <w:rsid w:val="008C03F0"/>
    <w:rsid w:val="008C7194"/>
    <w:rsid w:val="008C7991"/>
    <w:rsid w:val="008D5F76"/>
    <w:rsid w:val="00901D51"/>
    <w:rsid w:val="00904351"/>
    <w:rsid w:val="0091768A"/>
    <w:rsid w:val="00924CA3"/>
    <w:rsid w:val="00931322"/>
    <w:rsid w:val="0095162E"/>
    <w:rsid w:val="00955AF4"/>
    <w:rsid w:val="00964047"/>
    <w:rsid w:val="009664BF"/>
    <w:rsid w:val="00966E9D"/>
    <w:rsid w:val="00975348"/>
    <w:rsid w:val="009766B0"/>
    <w:rsid w:val="009A11B6"/>
    <w:rsid w:val="009A3298"/>
    <w:rsid w:val="009A3AB7"/>
    <w:rsid w:val="009A5198"/>
    <w:rsid w:val="009B0150"/>
    <w:rsid w:val="009B1C9E"/>
    <w:rsid w:val="009B4C56"/>
    <w:rsid w:val="009D1547"/>
    <w:rsid w:val="009D5B70"/>
    <w:rsid w:val="009E4AD8"/>
    <w:rsid w:val="00A01527"/>
    <w:rsid w:val="00A05A23"/>
    <w:rsid w:val="00A069D5"/>
    <w:rsid w:val="00A1099B"/>
    <w:rsid w:val="00A21972"/>
    <w:rsid w:val="00A25BEF"/>
    <w:rsid w:val="00A26869"/>
    <w:rsid w:val="00A33804"/>
    <w:rsid w:val="00A4265E"/>
    <w:rsid w:val="00A447D2"/>
    <w:rsid w:val="00A5299A"/>
    <w:rsid w:val="00A541B6"/>
    <w:rsid w:val="00A60C90"/>
    <w:rsid w:val="00A6124B"/>
    <w:rsid w:val="00A6764F"/>
    <w:rsid w:val="00A7424E"/>
    <w:rsid w:val="00A7771F"/>
    <w:rsid w:val="00A808FE"/>
    <w:rsid w:val="00A84959"/>
    <w:rsid w:val="00A87C8C"/>
    <w:rsid w:val="00AA7597"/>
    <w:rsid w:val="00AB049D"/>
    <w:rsid w:val="00AB10BE"/>
    <w:rsid w:val="00AC3FA7"/>
    <w:rsid w:val="00AE3B98"/>
    <w:rsid w:val="00AF5B72"/>
    <w:rsid w:val="00B06778"/>
    <w:rsid w:val="00B06BA9"/>
    <w:rsid w:val="00B10D9D"/>
    <w:rsid w:val="00B1231C"/>
    <w:rsid w:val="00B36138"/>
    <w:rsid w:val="00B366DF"/>
    <w:rsid w:val="00B37A1F"/>
    <w:rsid w:val="00B50B88"/>
    <w:rsid w:val="00B522F1"/>
    <w:rsid w:val="00B70E4B"/>
    <w:rsid w:val="00B75F6A"/>
    <w:rsid w:val="00B83943"/>
    <w:rsid w:val="00B84E14"/>
    <w:rsid w:val="00B94897"/>
    <w:rsid w:val="00B95C9D"/>
    <w:rsid w:val="00B9673F"/>
    <w:rsid w:val="00BA0EA3"/>
    <w:rsid w:val="00BA7A18"/>
    <w:rsid w:val="00BD2633"/>
    <w:rsid w:val="00BD412B"/>
    <w:rsid w:val="00BE0329"/>
    <w:rsid w:val="00BF0E5C"/>
    <w:rsid w:val="00BF2F20"/>
    <w:rsid w:val="00BF353E"/>
    <w:rsid w:val="00BF7DBD"/>
    <w:rsid w:val="00C055A2"/>
    <w:rsid w:val="00C15E7F"/>
    <w:rsid w:val="00C1662F"/>
    <w:rsid w:val="00C2037A"/>
    <w:rsid w:val="00C21AF0"/>
    <w:rsid w:val="00C27F71"/>
    <w:rsid w:val="00C369EC"/>
    <w:rsid w:val="00C42C4A"/>
    <w:rsid w:val="00C44DE0"/>
    <w:rsid w:val="00C51DB0"/>
    <w:rsid w:val="00C61F72"/>
    <w:rsid w:val="00C65D56"/>
    <w:rsid w:val="00C77E21"/>
    <w:rsid w:val="00C82A44"/>
    <w:rsid w:val="00C84A18"/>
    <w:rsid w:val="00C85A90"/>
    <w:rsid w:val="00CD6E62"/>
    <w:rsid w:val="00CE4329"/>
    <w:rsid w:val="00CF12D2"/>
    <w:rsid w:val="00CF3B5B"/>
    <w:rsid w:val="00D04827"/>
    <w:rsid w:val="00D0511A"/>
    <w:rsid w:val="00D25137"/>
    <w:rsid w:val="00D47FF8"/>
    <w:rsid w:val="00D56C6C"/>
    <w:rsid w:val="00D5768F"/>
    <w:rsid w:val="00D71149"/>
    <w:rsid w:val="00D72D85"/>
    <w:rsid w:val="00D753A5"/>
    <w:rsid w:val="00D80190"/>
    <w:rsid w:val="00D90EC5"/>
    <w:rsid w:val="00DA625E"/>
    <w:rsid w:val="00DB2925"/>
    <w:rsid w:val="00DB328A"/>
    <w:rsid w:val="00DB6E09"/>
    <w:rsid w:val="00DB7F02"/>
    <w:rsid w:val="00DC0DCA"/>
    <w:rsid w:val="00DC3F36"/>
    <w:rsid w:val="00DC6F1E"/>
    <w:rsid w:val="00DD79C1"/>
    <w:rsid w:val="00DE059E"/>
    <w:rsid w:val="00DE3E0B"/>
    <w:rsid w:val="00DF3204"/>
    <w:rsid w:val="00DF4EAD"/>
    <w:rsid w:val="00DF7B7C"/>
    <w:rsid w:val="00E01944"/>
    <w:rsid w:val="00E01AAB"/>
    <w:rsid w:val="00E0260B"/>
    <w:rsid w:val="00E0615E"/>
    <w:rsid w:val="00E10938"/>
    <w:rsid w:val="00E154D0"/>
    <w:rsid w:val="00E17E01"/>
    <w:rsid w:val="00E35BFD"/>
    <w:rsid w:val="00E42D34"/>
    <w:rsid w:val="00E51093"/>
    <w:rsid w:val="00E57D35"/>
    <w:rsid w:val="00E60C8B"/>
    <w:rsid w:val="00E72E82"/>
    <w:rsid w:val="00E802DB"/>
    <w:rsid w:val="00E87AC4"/>
    <w:rsid w:val="00E87BD5"/>
    <w:rsid w:val="00E91771"/>
    <w:rsid w:val="00ED1141"/>
    <w:rsid w:val="00ED4306"/>
    <w:rsid w:val="00EE0E4C"/>
    <w:rsid w:val="00EF6BDC"/>
    <w:rsid w:val="00F05A62"/>
    <w:rsid w:val="00F05A86"/>
    <w:rsid w:val="00F06E7D"/>
    <w:rsid w:val="00F2214F"/>
    <w:rsid w:val="00F526B8"/>
    <w:rsid w:val="00F52DE8"/>
    <w:rsid w:val="00F53F7C"/>
    <w:rsid w:val="00F56B70"/>
    <w:rsid w:val="00F61F1D"/>
    <w:rsid w:val="00F6215B"/>
    <w:rsid w:val="00FB5A13"/>
    <w:rsid w:val="00FC2833"/>
    <w:rsid w:val="00FC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4CFB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A329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A329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true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21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1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10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1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1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4CFB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9A329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9A329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1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21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1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10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1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1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</izvorni_sadrzaj>
    <derivirana_varijabla naziv="DomainObject.Predmet.Opis_1">Prijedlog za otvaranje stečajnog postupka (čl. 110 SZ-a) (609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St-657/2017</izvorni_sadrzaj>
    <derivirana_varijabla naziv="DomainObject.Predmet.OznakaBroj_1">St-657/2017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ABC TISAK društvo s ograničenom odgovornošću za grafičku proizvodnju, usluge i trgovinu zastupanog po punomoćniku Darko Krčum</izvorni_sadrzaj>
    <derivirana_varijabla naziv="DomainObject.Predmet.ProtustrankaFormated_1">  ABC TISAK društvo s ograničenom odgovornošću za grafičku proizvodnju, usluge i trgovinu zastupanog po punomoćniku Darko Krčum</derivirana_varijabla>
  </DomainObject.Predmet.ProtustrankaFormated>
  <DomainObject.Predmet.ProtustrankaFormatedOIB>
    <izvorni_sadrzaj>  ABC TISAK društvo s ograničenom odgovornošću za grafičku proizvodnju, usluge i trgovinu, OIB 68699724742 zastupanog po punomoćniku Darko Krčum</izvorni_sadrzaj>
    <derivirana_varijabla naziv="DomainObject.Predmet.ProtustrankaFormatedOIB_1">  ABC TISAK društvo s ograničenom odgovornošću za grafičku proizvodnju, usluge i trgovinu, OIB 68699724742 zastupanog po punomoćniku Darko Krčum</derivirana_varijabla>
  </DomainObject.Predmet.ProtustrankaFormatedOIB>
  <DomainObject.Predmet.ProtustrankaFormatedWithAdress>
    <izvorni_sadrzaj> ABC TISAK društvo s ograničenom odgovornošću za grafičku proizvodnju, usluge i trgovinu, Kralja Zvonimira 104D, 21210 Solin zastupanog po punomoćniku Darko Krčum</izvorni_sadrzaj>
    <derivirana_varijabla naziv="DomainObject.Predmet.ProtustrankaFormatedWithAdress_1"> ABC TISAK društvo s ograničenom odgovornošću za grafičku proizvodnju, usluge i trgovinu, Kralja Zvonimira 104D, 21210 Solin zastupanog po punomoćniku Darko Krčum</derivirana_varijabla>
  </DomainObject.Predmet.ProtustrankaFormatedWithAdress>
  <DomainObject.Predmet.ProtustrankaFormatedWithAdressOIB>
    <izvorni_sadrzaj> ABC TISAK društvo s ograničenom odgovornošću za grafičku proizvodnju, usluge i trgovinu, OIB 68699724742, Kralja Zvonimira 104D, 21210 Solin zastupanog po punomoćniku Darko Krčum</izvorni_sadrzaj>
    <derivirana_varijabla naziv="DomainObject.Predmet.ProtustrankaFormatedWithAdressOIB_1"> ABC TISAK društvo s ograničenom odgovornošću za grafičku proizvodnju, usluge i trgovinu, OIB 68699724742, Kralja Zvonimira 104D, 21210 Solin zastupanog po punomoćniku Darko Krčum</derivirana_varijabla>
  </DomainObject.Predmet.ProtustrankaFormatedWithAdressOIB>
  <DomainObject.Predmet.ProtustrankaWithAdress>
    <izvorni_sadrzaj>ABC TISAK društvo s ograničenom odgovornošću za grafičku proizvodnju, usluge i trgovinu Kralja Zvonimira 104D, 21210 Solin</izvorni_sadrzaj>
    <derivirana_varijabla naziv="DomainObject.Predmet.ProtustrankaWithAdress_1">ABC TISAK društvo s ograničenom odgovornošću za grafičku proizvodnju, usluge i trgovinu Kralja Zvonimira 104D, 21210 Solin</derivirana_varijabla>
  </DomainObject.Predmet.ProtustrankaWithAdress>
  <DomainObject.Predmet.ProtustrankaWithAdressOIB>
    <izvorni_sadrzaj>ABC TISAK društvo s ograničenom odgovornošću za grafičku proizvodnju, usluge i trgovinu, OIB 68699724742, Kralja Zvonimira 104D, 21210 Solin</izvorni_sadrzaj>
    <derivirana_varijabla naziv="DomainObject.Predmet.ProtustrankaWithAdressOIB_1">ABC TISAK društvo s ograničenom odgovornošću za grafičku proizvodnju, usluge i trgovinu, OIB 68699724742, Kralja Zvonimira 104D, 21210 Solin</derivirana_varijabla>
  </DomainObject.Predmet.ProtustrankaWithAdressOIB>
  <DomainObject.Predmet.ProtustrankaNazivFormated>
    <izvorni_sadrzaj>ABC TISAK društvo s ograničenom odgovornošću za grafičku proizvodnju, usluge i trgovinu</izvorni_sadrzaj>
    <derivirana_varijabla naziv="DomainObject.Predmet.ProtustrankaNazivFormated_1">ABC TISAK društvo s ograničenom odgovornošću za grafičku proizvodnju, usluge i trgovinu</derivirana_varijabla>
  </DomainObject.Predmet.ProtustrankaNazivFormated>
  <DomainObject.Predmet.ProtustrankaNazivFormatedOIB>
    <izvorni_sadrzaj>ABC TISAK društvo s ograničenom odgovornošću za grafičku proizvodnju, usluge i trgovinu, OIB 68699724742</izvorni_sadrzaj>
    <derivirana_varijabla naziv="DomainObject.Predmet.ProtustrankaNazivFormatedOIB_1">ABC TISAK društvo s ograničenom odgovornošću za grafičku proizvodnju, usluge i trgovinu, OIB 68699724742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163501.47</izvorni_sadrzaj>
    <derivirana_varijabla naziv="DomainObject.Predmet.TrenutnaVrijednost_1">163501.47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ABC TISAK društvo s ograničenom odgovornošću za grafičku proizvodnju, usluge i trgovinu zastupanog po punomoćniku Darko Krčum</item>
    </izvorni_sadrzaj>
    <derivirana_varijabla naziv="DomainObject.Predmet.ProtuStrankaListFormated_1">
      <item>ABC TISAK društvo s ograničenom odgovornošću za grafičku proizvodnju, usluge i trgovinu zastupanog po punomoćniku Darko Krčum</item>
    </derivirana_varijabla>
  </DomainObject.Predmet.ProtuStrankaListFormated>
  <DomainObject.Predmet.ProtuStrankaListFormatedOIB>
    <izvorni_sadrzaj>
      <item>ABC TISAK društvo s ograničenom odgovornošću za grafičku proizvodnju, usluge i trgovinu, OIB 68699724742 zastupanog po punomoćniku Darko Krčum</item>
    </izvorni_sadrzaj>
    <derivirana_varijabla naziv="DomainObject.Predmet.ProtuStrankaListFormatedOIB_1">
      <item>ABC TISAK društvo s ograničenom odgovornošću za grafičku proizvodnju, usluge i trgovinu, OIB 68699724742 zastupanog po punomoćniku Darko Krčum</item>
    </derivirana_varijabla>
  </DomainObject.Predmet.ProtuStrankaListFormatedOIB>
  <DomainObject.Predmet.ProtuStrankaListFormatedWithAdress>
    <izvorni_sadrzaj>
      <item>ABC TISAK društvo s ograničenom odgovornošću za grafičku proizvodnju, usluge i trgovinu, Kralja Zvonimira 104D, 21210 Solin zastupanog po punomoćniku Darko Krčum</item>
    </izvorni_sadrzaj>
    <derivirana_varijabla naziv="DomainObject.Predmet.ProtuStrankaListFormatedWithAdress_1">
      <item>ABC TISAK društvo s ograničenom odgovornošću za grafičku proizvodnju, usluge i trgovinu, Kralja Zvonimira 104D, 21210 Solin zastupanog po punomoćniku Darko Krčum</item>
    </derivirana_varijabla>
  </DomainObject.Predmet.ProtuStrankaListFormatedWithAdress>
  <DomainObject.Predmet.ProtuStrankaListFormatedWithAdressOIB>
    <izvorni_sadrzaj>
      <item>ABC TISAK društvo s ograničenom odgovornošću za grafičku proizvodnju, usluge i trgovinu, OIB 68699724742, Kralja Zvonimira 104D, 21210 Solin zastupanog po punomoćniku Darko Krčum</item>
    </izvorni_sadrzaj>
    <derivirana_varijabla naziv="DomainObject.Predmet.ProtuStrankaListFormatedWithAdressOIB_1">
      <item>ABC TISAK društvo s ograničenom odgovornošću za grafičku proizvodnju, usluge i trgovinu, OIB 68699724742, Kralja Zvonimira 104D, 21210 Solin zastupanog po punomoćniku Darko Krčum</item>
    </derivirana_varijabla>
  </DomainObject.Predmet.ProtuStrankaListFormatedWithAdressOIB>
  <DomainObject.Predmet.ProtuStrankaListNazivFormated>
    <izvorni_sadrzaj>
      <item>ABC TISAK društvo s ograničenom odgovornošću za grafičku proizvodnju, usluge i trgovinu</item>
    </izvorni_sadrzaj>
    <derivirana_varijabla naziv="DomainObject.Predmet.ProtuStrankaListNazivFormated_1">
      <item>ABC TISAK društvo s ograničenom odgovornošću za grafičku proizvodnju, usluge i trgovinu</item>
    </derivirana_varijabla>
  </DomainObject.Predmet.ProtuStrankaListNazivFormated>
  <DomainObject.Predmet.ProtuStrankaListNazivFormatedOIB>
    <izvorni_sadrzaj>
      <item>ABC TISAK društvo s ograničenom odgovornošću za grafičku proizvodnju, usluge i trgovinu, OIB 68699724742</item>
    </izvorni_sadrzaj>
    <derivirana_varijabla naziv="DomainObject.Predmet.ProtuStrankaListNazivFormatedOIB_1">
      <item>ABC TISAK društvo s ograničenom odgovornošću za grafičku proizvodnju, usluge i trgovinu, OIB 68699724742</item>
    </derivirana_varijabla>
  </DomainObject.Predmet.ProtuStrankaListNazivFormatedOIB>
  <DomainObject.Predmet.OstaliListFormated>
    <izvorni_sadrzaj>
      <item>Darko Krčum punomoćnik sudionika u postupku ABC TISAK društvo s ograničenom odgovornošću za grafičku proizvodnju, usluge i trgovinu</item>
    </izvorni_sadrzaj>
    <derivirana_varijabla naziv="DomainObject.Predmet.OstaliListFormated_1">
      <item>Darko Krčum punomoćnik sudionika u postupku ABC TISAK društvo s ograničenom odgovornošću za grafičku proizvodnju, usluge i trgovinu</item>
    </derivirana_varijabla>
  </DomainObject.Predmet.OstaliListFormated>
  <DomainObject.Predmet.OstaliListFormatedOIB>
    <izvorni_sadrzaj>
      <item>Darko Krčum punomoćnik sudionika u postupku ABC TISAK društvo s ograničenom odgovornošću za grafičku proizvodnju, usluge i trgovinu</item>
    </izvorni_sadrzaj>
    <derivirana_varijabla naziv="DomainObject.Predmet.OstaliListFormatedOIB_1">
      <item>Darko Krčum punomoćnik sudionika u postupku ABC TISAK društvo s ograničenom odgovornošću za grafičku proizvodnju, usluge i trgovinu</item>
    </derivirana_varijabla>
  </DomainObject.Predmet.OstaliListFormatedOIB>
  <DomainObject.Predmet.OstaliListFormatedWithAdress>
    <izvorni_sadrzaj>
      <item>Darko Krčum, Trg hrvatske bratske zajednice 3b/II, 21000 Split punomoćnik sudionika u postupku ABC TISAK društvo s ograničenom odgovornošću za grafičku proizvodnju, usluge i trgovinu</item>
    </izvorni_sadrzaj>
    <derivirana_varijabla naziv="DomainObject.Predmet.OstaliListFormatedWithAdress_1">
      <item>Darko Krčum, Trg hrvatske bratske zajednice 3b/II, 21000 Split punomoćnik sudionika u postupku ABC TISAK društvo s ograničenom odgovornošću za grafičku proizvodnju, usluge i trgovinu</item>
    </derivirana_varijabla>
  </DomainObject.Predmet.OstaliListFormatedWithAdress>
  <DomainObject.Predmet.OstaliListFormatedWithAdressOIB>
    <izvorni_sadrzaj>
      <item>Darko Krčum, Trg hrvatske bratske zajednice 3b/II, 21000 Split punomoćnik sudionika u postupku ABC TISAK društvo s ograničenom odgovornošću za grafičku proizvodnju, usluge i trgovinu</item>
    </izvorni_sadrzaj>
    <derivirana_varijabla naziv="DomainObject.Predmet.OstaliListFormatedWithAdressOIB_1">
      <item>Darko Krčum, Trg hrvatske bratske zajednice 3b/II, 21000 Split punomoćnik sudionika u postupku ABC TISAK društvo s ograničenom odgovornošću za grafičku proizvodnju, usluge i trgovinu</item>
    </derivirana_varijabla>
  </DomainObject.Predmet.OstaliListFormatedWithAdressOIB>
  <DomainObject.Predmet.OstaliListNazivFormated>
    <izvorni_sadrzaj>
      <item>Darko Krčum</item>
    </izvorni_sadrzaj>
    <derivirana_varijabla naziv="DomainObject.Predmet.OstaliListNazivFormated_1">
      <item>Darko Krčum</item>
    </derivirana_varijabla>
  </DomainObject.Predmet.OstaliListNazivFormated>
  <DomainObject.Predmet.OstaliListNazivFormatedOIB>
    <izvorni_sadrzaj>
      <item>Darko Krčum</item>
    </izvorni_sadrzaj>
    <derivirana_varijabla naziv="DomainObject.Predmet.OstaliListNazivFormatedOIB_1">
      <item>Darko Krčum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ABC TISAK društvo s ograničenom odgovornošću za grafičku proizvodnju, usluge i trgovinu</izvorni_sadrzaj>
    <derivirana_varijabla naziv="DomainObject.Predmet.ProtustrankaIDrugi_1">ABC TISAK društvo s ograničenom odgovornošću za grafičku proizvodnju,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ABC TISAK društvo s ograničenom odgovornošću za grafičku proizvodnju, usluge i trgovinu, OIB 68699724742, Kralja Zvonimira 104D, 21210 Solin</izvorni_sadrzaj>
    <derivirana_varijabla naziv="DomainObject.Predmet.ProtustrankaIDrugiAdressOIB_1">ABC TISAK društvo s ograničenom odgovornošću za grafičku proizvodnju, usluge i trgovinu, OIB 68699724742, Kralja Zvonimira 104D,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ABC TISAK društvo s ograničenom odgovornošću za grafičku proizvodnju, usluge i trgovinu</item>
      <item>FINANCIJSKA AGENCIJA, RC SPLIT</item>
      <item>Darko Krčum</item>
    </izvorni_sadrzaj>
    <derivirana_varijabla naziv="DomainObject.Predmet.SudioniciListNaziv_1">
      <item>ABC TISAK društvo s ograničenom odgovornošću za grafičku proizvodnju, usluge i trgovinu</item>
      <item>FINANCIJSKA AGENCIJA, RC SPLIT</item>
      <item>Darko Krčum</item>
    </derivirana_varijabla>
  </DomainObject.Predmet.SudioniciListNaziv>
  <DomainObject.Predmet.SudioniciListAdressOIB>
    <izvorni_sadrzaj>
      <item>ABC TISAK društvo s ograničenom odgovornošću za grafičku proizvodnju, usluge i trgovinu, OIB 68699724742, Kralja Zvonimira 104D,21210 Solin</item>
      <item>FINANCIJSKA AGENCIJA, RC SPLIT, OIB 85821130368, Mažuranićevo šetalište 24 b,21000 Split</item>
      <item>Darko Krčum, Trg hrvatske bratske zajednice 3b/II,21000 Split</item>
    </izvorni_sadrzaj>
    <derivirana_varijabla naziv="DomainObject.Predmet.SudioniciListAdressOIB_1">
      <item>ABC TISAK društvo s ograničenom odgovornošću za grafičku proizvodnju, usluge i trgovinu, OIB 68699724742, Kralja Zvonimira 104D,21210 Solin</item>
      <item>FINANCIJSKA AGENCIJA, RC SPLIT, OIB 85821130368, Mažuranićevo šetalište 24 b,21000 Split</item>
      <item>Darko Krčum, Trg hrvatske bratske zajednice 3b/II,21000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68699724742</item>
      <item>, OIB 85821130368</item>
      <item>, OIB null</item>
    </izvorni_sadrzaj>
    <derivirana_varijabla naziv="DomainObject.Predmet.SudioniciListNazivOIB_1">
      <item>, OIB 68699724742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AE82F8-6756-4210-8A22-A7A133AF97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218</properties:Words>
  <properties:Characters>1383</properties:Characters>
  <properties:Lines>137</properties:Lines>
  <properties:Paragraphs>96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2018-08-29T13:30:00Z</dcterms:created>
  <dc:creator>ADMINIBM</dc:creator>
  <cp:lastModifiedBy>Adaleta Milovčević</cp:lastModifiedBy>
  <cp:lastPrinted>2017-10-16T07:50:00Z</cp:lastPrinted>
  <dcterms:modified xmlns:xsi="http://www.w3.org/2001/XMLSchema-instance" xsi:type="dcterms:W3CDTF">2018-08-31T10:47:00Z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(TABLICE - sudac.docx)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