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51174" w14:paraId="9f51174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187436">
        <w:t>1061</w:t>
      </w:r>
      <w:r w:rsidR="005E554B">
        <w:t>/1</w:t>
      </w:r>
      <w:r w:rsidR="00E24CBC">
        <w:t>6-5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E24CBC">
        <w:t>10</w:t>
      </w:r>
      <w:r w:rsidR="00187436">
        <w:t>61</w:t>
      </w:r>
      <w:r w:rsidR="00E24CBC">
        <w:t>/16</w:t>
      </w:r>
      <w:r>
        <w:t>, temeljem odredbe članka 430. Stečajnog zakona (</w:t>
      </w:r>
      <w:r w:rsidR="00E24CBC">
        <w:t xml:space="preserve">"Narodne novine" </w:t>
      </w:r>
      <w:r>
        <w:t xml:space="preserve">br. 71/15), </w:t>
      </w:r>
      <w:r w:rsidR="00E24CBC">
        <w:t xml:space="preserve">4. </w:t>
      </w:r>
      <w:r w:rsidR="001E5464">
        <w:t>ožujka</w:t>
      </w:r>
      <w:r w:rsidR="000F71A5">
        <w:t xml:space="preserve">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187436">
        <w:t xml:space="preserve">UDRUGA "DVA SRCA", OIB 48507241172, Zagreb, </w:t>
      </w:r>
      <w:proofErr w:type="spellStart"/>
      <w:r w:rsidR="00187436">
        <w:t>Borongajski</w:t>
      </w:r>
      <w:proofErr w:type="spellEnd"/>
      <w:r w:rsidR="00187436">
        <w:t xml:space="preserve"> luk 7</w:t>
      </w:r>
      <w:r w:rsidR="00B06302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187436">
        <w:t>8.275,00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 w:rsidR="00E24CBC">
        <w:t>4. ožujka</w:t>
      </w:r>
      <w:r>
        <w:t xml:space="preserve">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323E4"/>
    <w:rsid w:val="000B3EF2"/>
    <w:rsid w:val="000B6DC6"/>
    <w:rsid w:val="000F71A5"/>
    <w:rsid w:val="00101281"/>
    <w:rsid w:val="00170F4B"/>
    <w:rsid w:val="001870C5"/>
    <w:rsid w:val="00187436"/>
    <w:rsid w:val="00194DE9"/>
    <w:rsid w:val="001E5464"/>
    <w:rsid w:val="00215918"/>
    <w:rsid w:val="002E7A51"/>
    <w:rsid w:val="00332636"/>
    <w:rsid w:val="003A1D14"/>
    <w:rsid w:val="003A38A7"/>
    <w:rsid w:val="004066DA"/>
    <w:rsid w:val="004953C3"/>
    <w:rsid w:val="004B4B7E"/>
    <w:rsid w:val="00524D3D"/>
    <w:rsid w:val="0053743A"/>
    <w:rsid w:val="0056286E"/>
    <w:rsid w:val="005E0F33"/>
    <w:rsid w:val="005E2733"/>
    <w:rsid w:val="005E554B"/>
    <w:rsid w:val="006156D0"/>
    <w:rsid w:val="0064498B"/>
    <w:rsid w:val="00676489"/>
    <w:rsid w:val="0070062A"/>
    <w:rsid w:val="00726015"/>
    <w:rsid w:val="00761680"/>
    <w:rsid w:val="00783B34"/>
    <w:rsid w:val="007D6D1C"/>
    <w:rsid w:val="007F0A11"/>
    <w:rsid w:val="008C31DE"/>
    <w:rsid w:val="0091622D"/>
    <w:rsid w:val="0098229D"/>
    <w:rsid w:val="00995932"/>
    <w:rsid w:val="009A248B"/>
    <w:rsid w:val="00AF31FC"/>
    <w:rsid w:val="00B00AAF"/>
    <w:rsid w:val="00B06302"/>
    <w:rsid w:val="00BC1013"/>
    <w:rsid w:val="00BC1743"/>
    <w:rsid w:val="00C445F4"/>
    <w:rsid w:val="00D41108"/>
    <w:rsid w:val="00D660C0"/>
    <w:rsid w:val="00D903A1"/>
    <w:rsid w:val="00D970B2"/>
    <w:rsid w:val="00E24CBC"/>
    <w:rsid w:val="00E516A4"/>
    <w:rsid w:val="00EB6112"/>
    <w:rsid w:val="00EE6DC1"/>
    <w:rsid w:val="00F50193"/>
    <w:rsid w:val="00FE11AE"/>
    <w:rsid w:val="00FE1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28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28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28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28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28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28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28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28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28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28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1061</izvorni_sadrzaj>
    <derivirana_varijabla naziv="DomainObject.Predmet.Broj_1">1061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St-1061/2016</izvorni_sadrzaj>
    <derivirana_varijabla naziv="DomainObject.Predmet.OznakaBroj_1">St-1061/2016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DVA SRCA</izvorni_sadrzaj>
    <derivirana_varijabla naziv="DomainObject.Predmet.ProtustrankaFormated_1">  Udruga DVA SRCA</derivirana_varijabla>
  </DomainObject.Predmet.ProtustrankaFormated>
  <DomainObject.Predmet.ProtustrankaFormatedOIB>
    <izvorni_sadrzaj>  Udruga DVA SRCA, OIB 48507241172</izvorni_sadrzaj>
    <derivirana_varijabla naziv="DomainObject.Predmet.ProtustrankaFormatedOIB_1">  Udruga DVA SRCA, OIB 48507241172</derivirana_varijabla>
  </DomainObject.Predmet.ProtustrankaFormatedOIB>
  <DomainObject.Predmet.ProtustrankaFormatedWithAdress>
    <izvorni_sadrzaj> Udruga DVA SRCA, Borongajski lug 7, 10000 Zagreb</izvorni_sadrzaj>
    <derivirana_varijabla naziv="DomainObject.Predmet.ProtustrankaFormatedWithAdress_1"> Udruga DVA SRCA, Borongajski lug 7, 10000 Zagreb</derivirana_varijabla>
  </DomainObject.Predmet.ProtustrankaFormatedWithAdress>
  <DomainObject.Predmet.ProtustrankaFormatedWithAdressOIB>
    <izvorni_sadrzaj> Udruga DVA SRCA, OIB 48507241172, Borongajski lug 7, 10000 Zagreb</izvorni_sadrzaj>
    <derivirana_varijabla naziv="DomainObject.Predmet.ProtustrankaFormatedWithAdressOIB_1"> Udruga DVA SRCA, OIB 48507241172, Borongajski lug 7, 10000 Zagreb</derivirana_varijabla>
  </DomainObject.Predmet.ProtustrankaFormatedWithAdressOIB>
  <DomainObject.Predmet.ProtustrankaWithAdress>
    <izvorni_sadrzaj>Udruga DVA SRCA Borongajski lug 7, 10000 Zagreb</izvorni_sadrzaj>
    <derivirana_varijabla naziv="DomainObject.Predmet.ProtustrankaWithAdress_1">Udruga DVA SRCA Borongajski lug 7, 10000 Zagreb</derivirana_varijabla>
  </DomainObject.Predmet.ProtustrankaWithAdress>
  <DomainObject.Predmet.ProtustrankaWithAdressOIB>
    <izvorni_sadrzaj>Udruga DVA SRCA, OIB 48507241172, Borongajski lug 7, 10000 Zagreb</izvorni_sadrzaj>
    <derivirana_varijabla naziv="DomainObject.Predmet.ProtustrankaWithAdressOIB_1">Udruga DVA SRCA, OIB 48507241172, Borongajski lug 7, 10000 Zagreb</derivirana_varijabla>
  </DomainObject.Predmet.ProtustrankaWithAdressOIB>
  <DomainObject.Predmet.ProtustrankaNazivFormated>
    <izvorni_sadrzaj>Udruga DVA SRCA</izvorni_sadrzaj>
    <derivirana_varijabla naziv="DomainObject.Predmet.ProtustrankaNazivFormated_1">Udruga DVA SRCA</derivirana_varijabla>
  </DomainObject.Predmet.ProtustrankaNazivFormated>
  <DomainObject.Predmet.ProtustrankaNazivFormatedOIB>
    <izvorni_sadrzaj>Udruga DVA SRCA, OIB 48507241172</izvorni_sadrzaj>
    <derivirana_varijabla naziv="DomainObject.Predmet.ProtustrankaNazivFormatedOIB_1">Udruga DVA SRCA, OIB 48507241172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DVA SRCA</item>
    </izvorni_sadrzaj>
    <derivirana_varijabla naziv="DomainObject.Predmet.ProtuStrankaListFormated_1">
      <item>Udruga DVA SRCA</item>
    </derivirana_varijabla>
  </DomainObject.Predmet.ProtuStrankaListFormated>
  <DomainObject.Predmet.ProtuStrankaListFormatedOIB>
    <izvorni_sadrzaj>
      <item>Udruga DVA SRCA, OIB 48507241172</item>
    </izvorni_sadrzaj>
    <derivirana_varijabla naziv="DomainObject.Predmet.ProtuStrankaListFormatedOIB_1">
      <item>Udruga DVA SRCA, OIB 48507241172</item>
    </derivirana_varijabla>
  </DomainObject.Predmet.ProtuStrankaListFormatedOIB>
  <DomainObject.Predmet.ProtuStrankaListFormatedWithAdress>
    <izvorni_sadrzaj>
      <item>Udruga DVA SRCA, Borongajski lug 7, 10000 Zagreb</item>
    </izvorni_sadrzaj>
    <derivirana_varijabla naziv="DomainObject.Predmet.ProtuStrankaListFormatedWithAdress_1">
      <item>Udruga DVA SRCA, Borongajski lug 7, 10000 Zagreb</item>
    </derivirana_varijabla>
  </DomainObject.Predmet.ProtuStrankaListFormatedWithAdress>
  <DomainObject.Predmet.ProtuStrankaListFormatedWithAdressOIB>
    <izvorni_sadrzaj>
      <item>Udruga DVA SRCA, OIB 48507241172, Borongajski lug 7, 10000 Zagreb</item>
    </izvorni_sadrzaj>
    <derivirana_varijabla naziv="DomainObject.Predmet.ProtuStrankaListFormatedWithAdressOIB_1">
      <item>Udruga DVA SRCA, OIB 48507241172, Borongajski lug 7, 10000 Zagreb</item>
    </derivirana_varijabla>
  </DomainObject.Predmet.ProtuStrankaListFormatedWithAdressOIB>
  <DomainObject.Predmet.ProtuStrankaListNazivFormated>
    <izvorni_sadrzaj>
      <item>Udruga DVA SRCA</item>
    </izvorni_sadrzaj>
    <derivirana_varijabla naziv="DomainObject.Predmet.ProtuStrankaListNazivFormated_1">
      <item>Udruga DVA SRCA</item>
    </derivirana_varijabla>
  </DomainObject.Predmet.ProtuStrankaListNazivFormated>
  <DomainObject.Predmet.ProtuStrankaListNazivFormatedOIB>
    <izvorni_sadrzaj>
      <item>Udruga DVA SRCA, OIB 48507241172</item>
    </izvorni_sadrzaj>
    <derivirana_varijabla naziv="DomainObject.Predmet.ProtuStrankaListNazivFormatedOIB_1">
      <item>Udruga DVA SRCA, OIB 48507241172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DVA SRCA</izvorni_sadrzaj>
    <derivirana_varijabla naziv="DomainObject.Predmet.ProtustrankaIDrugi_1">Udruga DVA SRCA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DVA SRCA, OIB 48507241172, Borongajski lug 7, 10000 Zagreb</izvorni_sadrzaj>
    <derivirana_varijabla naziv="DomainObject.Predmet.ProtustrankaIDrugiAdressOIB_1">Udruga DVA SRCA, OIB 48507241172, Borongajski lug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DVA SRCA</item>
    </izvorni_sadrzaj>
    <derivirana_varijabla naziv="DomainObject.Predmet.SudioniciListNaziv_1">
      <item>FINA Regionalni centar Zagreb</item>
      <item>Udruga DVA SRCA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DVA SRCA, OIB 48507241172, Borongajski lug 7,10000 Zagreb</item>
    </izvorni_sadrzaj>
    <derivirana_varijabla naziv="DomainObject.Predmet.SudioniciListAdressOIB_1">
      <item>FINA Regionalni centar Zagreb, OIB 85821130368, Trg svibanjskih žrtava 1995. 1,10000 Zagreb</item>
      <item>Udruga DVA SRCA, OIB 48507241172, Borongajski lug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48507241172</item>
    </izvorni_sadrzaj>
    <derivirana_varijabla naziv="DomainObject.Predmet.SudioniciListNazivOIB_1">
      <item>, OIB 85821130368</item>
      <item>, OIB 48507241172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1320</properties:Characters>
  <properties:Lines>48</properties:Lines>
  <properties:Paragraphs>17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dcterms:modified xmlns:xsi="http://www.w3.org/2001/XMLSchema-instance" xsi:type="dcterms:W3CDTF">2016-03-04T10:11:00Z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