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65a4" w14:paraId="ee965a4" w:rsidRDefault="000120AA" w:rsidP="000120A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120AA" w:rsidR="00AE649C" w:rsidRPr="00B76F3C">
      <w:pPr>
        <w:pStyle w:val="NormaleSPIS"/>
        <w:spacing w:after="0"/>
      </w:pPr>
    </w:p>
    <w:p w:rsidRDefault="000120AA" w:rsidP="000120AA" w:rsidR="000120AA">
      <w:pPr>
        <w:spacing w:after="0"/>
      </w:pPr>
      <w:r>
        <w:tab/>
        <w:t>Republika Hrvatska</w:t>
      </w:r>
    </w:p>
    <w:p w:rsidRDefault="000120AA" w:rsidP="000120AA" w:rsidR="000120AA">
      <w:pPr>
        <w:spacing w:after="0"/>
      </w:pPr>
      <w:r>
        <w:t xml:space="preserve">      Trgovački sud u Bjelovaru</w:t>
      </w:r>
    </w:p>
    <w:p w:rsidRDefault="000120AA" w:rsidP="000120AA" w:rsidR="000120AA">
      <w:pPr>
        <w:spacing w:after="0"/>
      </w:pPr>
      <w:r>
        <w:t>Bjelovar, Šet. dr. Ivše Lebovića 42</w:t>
      </w:r>
    </w:p>
    <w:p w:rsidRDefault="000120AA" w:rsidP="000120AA" w:rsidR="000120AA">
      <w:pPr>
        <w:spacing w:after="0"/>
        <w:jc w:val="right"/>
      </w:pPr>
      <w:r>
        <w:t>Poslovni broj: 2 St-604/2017-6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center"/>
      </w:pPr>
      <w:r>
        <w:t>U  I M E   R E P U B L I K E   H R V A T S K E</w:t>
      </w:r>
    </w:p>
    <w:p w:rsidRDefault="000120AA" w:rsidP="000120AA" w:rsidR="000120AA">
      <w:pPr>
        <w:spacing w:after="0"/>
        <w:jc w:val="center"/>
      </w:pPr>
    </w:p>
    <w:p w:rsidRDefault="000120AA" w:rsidP="000120AA" w:rsidR="000120AA">
      <w:pPr>
        <w:spacing w:after="0"/>
        <w:jc w:val="center"/>
      </w:pPr>
      <w:r>
        <w:t xml:space="preserve"> R J E Š E N J E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DATA GRUPA d.o.o. za trgovinu, usluge i turistička agencija, Karlovac, Banija 16, MBS: 020042031, OIB: 27795484458, 23. veljače 2018.  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center"/>
      </w:pPr>
      <w:r>
        <w:t>r i j e š i o   j e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  <w:rPr>
          <w:szCs w:val="20"/>
        </w:rPr>
      </w:pPr>
      <w:r>
        <w:tab/>
        <w:t>1. Otvara se stečajni postupak nad dužnikom DATA GRUPA d.o.o. za trgovinu, usluge i turistička agencija, Karlovac, Banija 16, MBS: 020042031, OIB: 27795484458.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  <w:rPr>
          <w:szCs w:val="20"/>
        </w:rPr>
      </w:pPr>
      <w:r>
        <w:tab/>
        <w:t>3. Zaključuje se stečajni postupak nad dužnikom DATA GRUPA d.o.o. za trgovinu, usluge i turistička agencija, Karlovac, Banija 16, MBS: 020042031, OIB: 27795484458.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  <w:r>
        <w:tab/>
        <w:t>4. Stečajni postupak je otvoren i zaključen s danom 23. veljače 2018. godine u 9,30 sati, kada je ovo rješenje objavljeno na e-oglasnoj ploči ovoga suda.</w:t>
      </w:r>
    </w:p>
    <w:p w:rsidRDefault="000120AA" w:rsidP="000120AA" w:rsidR="000120AA">
      <w:pPr>
        <w:pStyle w:val="Bezproreda"/>
        <w:spacing w:after="0"/>
        <w:jc w:val="both"/>
      </w:pPr>
    </w:p>
    <w:p w:rsidRDefault="000120AA" w:rsidP="000120AA" w:rsidR="000120A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120AA" w:rsidP="000120AA" w:rsidR="000120AA">
      <w:pPr>
        <w:spacing w:after="0"/>
        <w:jc w:val="both"/>
        <w:rPr>
          <w:rFonts w:cs="Times New Roman"/>
        </w:rPr>
      </w:pPr>
    </w:p>
    <w:p w:rsidRDefault="000120AA" w:rsidP="000120AA" w:rsidR="000120A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center"/>
      </w:pPr>
      <w:r>
        <w:t>Obrazloženje</w:t>
      </w:r>
    </w:p>
    <w:p w:rsidRDefault="000120AA" w:rsidP="000120AA" w:rsidR="000120AA">
      <w:pPr>
        <w:spacing w:after="0"/>
        <w:jc w:val="center"/>
      </w:pPr>
    </w:p>
    <w:p w:rsidRDefault="000120AA" w:rsidP="000120AA" w:rsidR="000120A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St-604/2017-2,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odnosno nisu predujmili sredstva za namirenje troškova postupka, pa se sukladno odredbi čl. 431. SZ-a smatra da je dužnik nesposoban za plaćanje. 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120AA" w:rsidP="000120AA" w:rsidR="000120AA">
      <w:pPr>
        <w:pStyle w:val="Bezproreda"/>
        <w:spacing w:after="0"/>
        <w:jc w:val="both"/>
      </w:pPr>
    </w:p>
    <w:p w:rsidRDefault="000120AA" w:rsidP="000120AA" w:rsidR="000120A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120AA" w:rsidP="000120AA" w:rsidR="000120AA">
      <w:pPr>
        <w:spacing w:after="0"/>
        <w:ind w:firstLine="851"/>
        <w:jc w:val="both"/>
      </w:pPr>
    </w:p>
    <w:p w:rsidRDefault="000120AA" w:rsidP="000120AA" w:rsidR="000120AA">
      <w:pPr>
        <w:spacing w:after="0"/>
        <w:jc w:val="center"/>
      </w:pPr>
      <w:r>
        <w:t>U Bjelovaru 23. veljače 2018.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ind w:firstLine="720" w:left="4320"/>
      </w:pPr>
      <w:r>
        <w:t>SUDSKI SAVJETNIK</w:t>
      </w:r>
    </w:p>
    <w:p w:rsidRDefault="000120AA" w:rsidP="000120AA" w:rsidR="000120AA">
      <w:pPr>
        <w:spacing w:after="0"/>
        <w:ind w:firstLine="4111"/>
      </w:pPr>
      <w:r>
        <w:tab/>
        <w:t xml:space="preserve">     MIROSLAV LOVREKOVIĆ, v.r.</w:t>
      </w:r>
    </w:p>
    <w:p w:rsidRDefault="000120AA" w:rsidP="000120AA" w:rsidR="000120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120AA" w:rsidP="000120AA" w:rsidR="000120A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120AA" w:rsidP="000120AA" w:rsidR="000120A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120AA" w:rsidP="000120AA" w:rsidR="000120AA">
      <w:pPr>
        <w:spacing w:after="0"/>
        <w:jc w:val="both"/>
      </w:pPr>
    </w:p>
    <w:p w:rsidRDefault="000120AA" w:rsidP="000120AA" w:rsidR="000120AA">
      <w:pPr>
        <w:spacing w:after="0"/>
        <w:jc w:val="both"/>
      </w:pPr>
    </w:p>
    <w:p w:rsidRDefault="000120AA" w:rsidP="000120AA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0120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0147981"/>
      <w:docPartObj>
        <w:docPartGallery w:val="Page Numbers (Top of Page)"/>
        <w:docPartUnique/>
      </w:docPartObj>
    </w:sdtPr>
    <w:sdtContent>
      <w:p w:rsidRDefault="000120AA" w:rsidP="000120AA" w:rsidR="000120A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0D7">
          <w:t>2</w:t>
        </w:r>
        <w:r>
          <w:fldChar w:fldCharType="end"/>
        </w:r>
      </w:p>
    </w:sdtContent>
  </w:sdt>
  <w:p w:rsidRDefault="000120AA" w:rsidP="000120AA" w:rsidR="008333A9">
    <w:pPr>
      <w:spacing w:after="0"/>
      <w:jc w:val="right"/>
    </w:pPr>
    <w:r>
      <w:t>Poslovni broj: 2 St-604/2017-6</w:t>
    </w:r>
  </w:p>
  <w:p w:rsidRDefault="000120AA" w:rsidP="000120AA" w:rsidR="000120A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0AA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0D7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8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St-604/2017-6</izvorni_sadrzaj>
    <derivirana_varijabla naziv="DomainObject.Oznaka_1">St-604/2017-6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St-604/2017</izvorni_sadrzaj>
    <derivirana_varijabla naziv="DomainObject.Predmet.OznakaBroj_1">St-604/2017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 GRUPA d.o.o. za trgovinu, usluge i turistička agencija zastupanog po punomoćniku Alen Turkalj</izvorni_sadrzaj>
    <derivirana_varijabla naziv="DomainObject.Predmet.ProtustrankaFormated_1">  DATA GRUPA d.o.o. za trgovinu, usluge i turistička agencija zastupanog po punomoćniku Alen Turkalj</derivirana_varijabla>
  </DomainObject.Predmet.ProtustrankaFormated>
  <DomainObject.Predmet.ProtustrankaFormatedOIB>
    <izvorni_sadrzaj>  DATA GRUPA d.o.o. za trgovinu, usluge i turistička agencija, OIB 27795484458 zastupanog po punomoćniku Alen Turkalj</izvorni_sadrzaj>
    <derivirana_varijabla naziv="DomainObject.Predmet.ProtustrankaFormatedOIB_1">  DATA GRUPA d.o.o. za trgovinu, usluge i turistička agencija, OIB 27795484458 zastupanog po punomoćniku Alen Turkalj</derivirana_varijabla>
  </DomainObject.Predmet.ProtustrankaFormatedOIB>
  <DomainObject.Predmet.ProtustrankaFormatedWithAdress>
    <izvorni_sadrzaj> DATA GRUPA d.o.o. za trgovinu, usluge i turistička agencija, Banija 16, 47000 Karlovac zastupanog po punomoćniku Alen Turkalj</izvorni_sadrzaj>
    <derivirana_varijabla naziv="DomainObject.Predmet.ProtustrankaFormatedWithAdress_1"> DATA GRUPA d.o.o. za trgovinu, usluge i turistička agencija, Banija 16, 47000 Karlovac zastupanog po punomoćniku Alen Turkalj</derivirana_varijabla>
  </DomainObject.Predmet.ProtustrankaFormatedWithAdress>
  <DomainObject.Predmet.ProtustrankaFormatedWithAdressOIB>
    <izvorni_sadrzaj> DATA GRUPA d.o.o. za trgovinu, usluge i turistička agencija, OIB 27795484458, Banija 16, 47000 Karlovac zastupanog po punomoćniku Alen Turkalj</izvorni_sadrzaj>
    <derivirana_varijabla naziv="DomainObject.Predmet.ProtustrankaFormatedWithAdressOIB_1"> DATA GRUPA d.o.o. za trgovinu, usluge i turistička agencija, OIB 27795484458, Banija 16, 47000 Karlovac zastupanog po punomoćniku Alen Turkalj</derivirana_varijabla>
  </DomainObject.Predmet.ProtustrankaFormatedWithAdressOIB>
  <DomainObject.Predmet.ProtustrankaWithAdress>
    <izvorni_sadrzaj>DATA GRUPA d.o.o. za trgovinu, usluge i turistička agencija Banija 16, 47000 Karlovac</izvorni_sadrzaj>
    <derivirana_varijabla naziv="DomainObject.Predmet.ProtustrankaWithAdress_1">DATA GRUPA d.o.o. za trgovinu, usluge i turistička agencija Banija 16, 47000 Karlovac</derivirana_varijabla>
  </DomainObject.Predmet.ProtustrankaWithAdress>
  <DomainObject.Predmet.ProtustrankaWithAdressOIB>
    <izvorni_sadrzaj>DATA GRUPA d.o.o. za trgovinu, usluge i turistička agencija, OIB 27795484458, Banija 16, 47000 Karlovac</izvorni_sadrzaj>
    <derivirana_varijabla naziv="DomainObject.Predmet.ProtustrankaWithAdressOIB_1">DATA GRUPA d.o.o. za trgovinu, usluge i turistička agencija, OIB 27795484458, Banija 16, 47000 Karlovac</derivirana_varijabla>
  </DomainObject.Predmet.ProtustrankaWithAdressOIB>
  <DomainObject.Predmet.ProtustrankaNazivFormated>
    <izvorni_sadrzaj>DATA GRUPA d.o.o. za trgovinu, usluge i turistička agencija</izvorni_sadrzaj>
    <derivirana_varijabla naziv="DomainObject.Predmet.ProtustrankaNazivFormated_1">DATA GRUPA d.o.o. za trgovinu, usluge i turistička agencija</derivirana_varijabla>
  </DomainObject.Predmet.ProtustrankaNazivFormated>
  <DomainObject.Predmet.ProtustrankaNazivFormatedOIB>
    <izvorni_sadrzaj>DATA GRUPA d.o.o. za trgovinu, usluge i turistička agencija, OIB 27795484458</izvorni_sadrzaj>
    <derivirana_varijabla naziv="DomainObject.Predmet.ProtustrankaNazivFormatedOIB_1">DATA GRUPA d.o.o. za trgovinu, usluge i turistička agencija, OIB 27795484458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VIPnet, društvo s ograničenom odgovornošću za usluge javnih telekomunikacija zastupanog po punomoćniku Odvjetnik Martin Garašić</izvorni_sadrzaj>
    <derivirana_varijabla naziv="DomainObject.Predmet.StrankaFormated_1">  FINA regionalni centar Zagreb, podružnica Karlovac; VIPnet, društvo s ograničenom odgovornošću za usluge javnih telekomunikacija zastupanog po punomoćniku Odvjetnik Martin Garašić</derivirana_varijabla>
  </DomainObject.Predmet.StrankaFormated>
  <DomainObject.Predmet.StrankaFormatedOIB>
    <izvorni_sadrzaj>  FINA regionalni centar Zagreb, podružnica Karlovac, OIB 85821130368; VIPnet, društvo s ograničenom odgovornošću za usluge javnih telekomunikacija, OIB 29524210204 zastupanog po punomoćniku Odvjetnik Martin Garašić</izvorni_sadrzaj>
    <derivirana_varijabla naziv="DomainObject.Predmet.StrankaFormatedOIB_1">  FINA regionalni centar Zagreb, podružnica Karlovac, OIB 85821130368; VIPnet, društvo s ograničenom odgovornošću za usluge javnih telekomunikacija, OIB 29524210204 zastupanog po punomoćniku Odvjetnik Martin Garašić</derivirana_varijabla>
  </DomainObject.Predmet.StrankaFormatedOIB>
  <DomainObject.Predmet.StrankaFormatedWithAdress>
    <izvorni_sadrzaj> FINA regionalni centar Zagreb, podružnica Karlovac, Vitezovićeva 1, 47000 Karlovac; VIPnet, društvo s ograničenom odgovornošću za usluge javnih telekomunikacija, Vrtni put 1, 10000 Zagreb zastupanog po punomoćniku Odvjetnik Martin Garašić</izvorni_sadrzaj>
    <derivirana_varijabla naziv="DomainObject.Predmet.StrankaFormatedWithAdress_1"> FINA regionalni centar Zagreb, podružnica Karlovac, Vitezovićeva 1, 47000 Karlovac; VIPnet, društvo s ograničenom odgovornošću za usluge javnih telekomunikacija, Vrtni put 1, 10000 Zagreb zastupanog po punomoćniku Odvjetnik Martin Garašić</derivirana_varijabla>
  </DomainObject.Predmet.StrankaFormatedWithAdress>
  <DomainObject.Predmet.StrankaFormatedWithAdressOIB>
    <izvorni_sadrzaj> FINA regionalni centar Zagreb, podružnica Karlovac, OIB 85821130368, Vitezovićeva 1, 47000 Karlovac; VIPnet, društvo s ograničenom odgovornošću za usluge javnih telekomunikacija, OIB 29524210204, Vrtni put 1, 10000 Zagreb zastupanog po punomoćniku Odvjetnik Martin Garašić</izvorni_sadrzaj>
    <derivirana_varijabla naziv="DomainObject.Predmet.StrankaFormatedWithAdressOIB_1"> FINA regionalni centar Zagreb, podružnica Karlovac, OIB 85821130368, Vitezovićeva 1, 47000 Karlovac; VIPnet, društvo s ograničenom odgovornošću za usluge javnih telekomunikacija, OIB 29524210204, Vrtni put 1, 10000 Zagreb zastupanog po punomoćniku Odvjetnik Martin Garašić</derivirana_varijabla>
  </DomainObject.Predmet.StrankaFormatedWithAdressOIB>
  <DomainObject.Predmet.StrankaWithAdress>
    <izvorni_sadrzaj>FINA regionalni centar Zagreb, podružnica Karlovac Vitezovićeva 1,47000 Karlovac,VIPnet, društvo s ograničenom odgovornošću za usluge javnih telekomunikacija Vrtni put 1,10000 Zagreb</izvorni_sadrzaj>
    <derivirana_varijabla naziv="DomainObject.Predmet.StrankaWithAdress_1">FINA regionalni centar Zagreb, podružnica Karlovac Vitezovićeva 1,47000 Karlovac,VIPnet, društvo s ograničenom odgovornošću za usluge javnih telekomunikacija Vrtni put 1,10000 Zagreb</derivirana_varijabla>
  </DomainObject.Predmet.StrankaWithAdress>
  <DomainObject.Predmet.StrankaWithAdressOIB>
    <izvorni_sadrzaj>FINA regionalni centar Zagreb, podružnica Karlovac, OIB 85821130368, Vitezovićeva 1,47000 Karlovac,VIPnet, društvo s ograničenom odgovornošću za usluge javnih telekomunikacija, OIB 29524210204, Vrtni put 1,10000 Zagreb</izvorni_sadrzaj>
    <derivirana_varijabla naziv="DomainObject.Predmet.StrankaWithAdressOIB_1">FINA regionalni centar Zagreb, podružnica Karlovac, OIB 85821130368, Vitezovićeva 1,47000 Karlovac,VIPnet,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 podružnica Karlovac,VIPnet, društvo s ograničenom odgovornošću za usluge javnih telekomunikacija</izvorni_sadrzaj>
    <derivirana_varijabla naziv="DomainObject.Predmet.StrankaNazivFormated_1">FINA regionalni centar Zagreb, podružnica Karlovac,VIPnet, društvo s ograničenom odgovornošću za usluge javnih telekomunikacija</derivirana_varijabla>
  </DomainObject.Predmet.StrankaNazivFormated>
  <DomainObject.Predmet.StrankaNazivFormatedOIB>
    <izvorni_sadrzaj>FINA regionalni centar Zagreb, podružnica Karlovac, OIB 85821130368,VIPnet, društvo s ograničenom odgovornošću za usluge javnih telekomunikacija, OIB 29524210204</izvorni_sadrzaj>
    <derivirana_varijabla naziv="DomainObject.Predmet.StrankaNazivFormatedOIB_1">FINA regionalni centar Zagreb, podružnica Karlovac,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Zagreb, podružnica Karlovac</item>
      <item>VIPnet, društvo s ograničenom odgovornošću za usluge javnih telekomunikacija zastupanog po punomoćniku Odvjetnik Martin Garašić</item>
    </izvorni_sadrzaj>
    <derivirana_varijabla naziv="DomainObject.Predmet.StrankaListFormated_1">
      <item>FINA regionalni centar Zagreb, podružnica Karlovac</item>
      <item>VIPnet, društvo s ograničenom odgovornošću za usluge javnih telekomunikacija zastupanog po punomoćniku Odvjetnik Martin Garašić</item>
    </derivirana_varijabla>
  </DomainObject.Predmet.StrankaListFormated>
  <DomainObject.Predmet.StrankaListFormatedOIB>
    <izvorni_sadrzaj>
      <item>FINA regionalni centar Zagreb, podružnica Karlovac, OIB 85821130368</item>
      <item>VIPnet, društvo s ograničenom odgovornošću za usluge javnih telekomunikacija, OIB 29524210204 zastupanog po punomoćniku Odvjetnik Martin Garašić</item>
    </izvorni_sadrzaj>
    <derivirana_varijabla naziv="DomainObject.Predmet.StrankaListFormatedOIB_1">
      <item>FINA regionalni centar Zagreb, podružnica Karlovac, OIB 85821130368</item>
      <item>VIPnet, društvo s ograničenom odgovornošću za usluge javnih telekomunikacija, OIB 29524210204 zastupanog po punomoćniku Odvjetnik Martin Garašić</item>
    </derivirana_varijabla>
  </DomainObject.Predmet.StrankaListFormatedOIB>
  <DomainObject.Predmet.StrankaListFormatedWithAdress>
    <izvorni_sadrzaj>
      <item>FINA regionalni centar Zagreb, podružnica Karlovac, Vitezovićeva 1, 47000 Karlovac</item>
      <item>VIPnet, društvo s ograničenom odgovornošću za usluge javnih telekomunikacija, Vrtni put 1, 10000 Zagreb zastupanog po punomoćniku Odvjetnik Martin Garašić</item>
    </izvorni_sadrzaj>
    <derivirana_varijabla naziv="DomainObject.Predmet.StrankaListFormatedWithAdress_1">
      <item>FINA regionalni centar Zagreb, podružnica Karlovac, Vitezovićeva 1, 47000 Karlovac</item>
      <item>VIPnet, društvo s ograničenom odgovornošću za usluge javnih telekomunikacija, Vrtni put 1, 10000 Zagreb zastupanog po punomoćniku Odvjetnik Martin Garašić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VIPnet, društvo s ograničenom odgovornošću za usluge javnih telekomunikacija, OIB 29524210204, Vrtni put 1, 10000 Zagreb zastupanog po punomoćniku Odvjetnik Martin Garašić</item>
    </izvorni_sadrzaj>
    <derivirana_varijabla naziv="DomainObject.Predmet.StrankaListFormatedWithAdressOIB_1">
      <item>FINA regionalni centar Zagreb, podružnica Karlovac, OIB 85821130368, Vitezovićeva 1, 47000 Karlovac</item>
      <item>VIPnet, društvo s ograničenom odgovornošću za usluge javnih telekomunikacija, OIB 29524210204, Vrtni put 1, 10000 Zagreb zastupanog po punomoćniku Odvjetnik Martin Garašić</item>
    </derivirana_varijabla>
  </DomainObject.Predmet.StrankaListFormatedWithAdressOIB>
  <DomainObject.Predmet.StrankaListNazivFormated>
    <izvorni_sadrzaj>
      <item>FINA regionalni centar Zagreb, podružnica Karlovac</item>
      <item>VIPnet, društvo s ograničenom odgovornošću za usluge javnih telekomunikacija</item>
    </izvorni_sadrzaj>
    <derivirana_varijabla naziv="DomainObject.Predmet.StrankaListNazivFormated_1">
      <item>FINA regionalni centar Zagreb, podružnica Karlovac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podružnica Karlovac,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podružnica Karlovac,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DATA GRUPA d.o.o. za trgovinu, usluge i turistička agencija zastupanog po punomoćniku Alen Turkalj</item>
    </izvorni_sadrzaj>
    <derivirana_varijabla naziv="DomainObject.Predmet.ProtuStrankaListFormated_1">
      <item>DATA GRUPA d.o.o. za trgovinu, usluge i turistička agencija zastupanog po punomoćniku Alen Turkalj</item>
    </derivirana_varijabla>
  </DomainObject.Predmet.ProtuStrankaListFormated>
  <DomainObject.Predmet.ProtuStrankaListFormatedOIB>
    <izvorni_sadrzaj>
      <item>DATA GRUPA d.o.o. za trgovinu, usluge i turistička agencija, OIB 27795484458 zastupanog po punomoćniku Alen Turkalj</item>
    </izvorni_sadrzaj>
    <derivirana_varijabla naziv="DomainObject.Predmet.ProtuStrankaListFormatedOIB_1">
      <item>DATA GRUPA d.o.o. za trgovinu, usluge i turistička agencija, OIB 27795484458 zastupanog po punomoćniku Alen Turkalj</item>
    </derivirana_varijabla>
  </DomainObject.Predmet.ProtuStrankaListFormatedOIB>
  <DomainObject.Predmet.ProtuStrankaListFormatedWithAdress>
    <izvorni_sadrzaj>
      <item>DATA GRUPA d.o.o. za trgovinu, usluge i turistička agencija, Banija 16, 47000 Karlovac zastupanog po punomoćniku Alen Turkalj</item>
    </izvorni_sadrzaj>
    <derivirana_varijabla naziv="DomainObject.Predmet.ProtuStrankaListFormatedWithAdress_1">
      <item>DATA GRUPA d.o.o. za trgovinu, usluge i turistička agencija, Banija 16, 47000 Karlovac zastupanog po punomoćniku Alen Turkalj</item>
    </derivirana_varijabla>
  </DomainObject.Predmet.ProtuStrankaListFormatedWithAdress>
  <DomainObject.Predmet.ProtuStrankaListFormatedWithAdressOIB>
    <izvorni_sadrzaj>
      <item>DATA GRUPA d.o.o. za trgovinu, usluge i turistička agencija, OIB 27795484458, Banija 16, 47000 Karlovac zastupanog po punomoćniku Alen Turkalj</item>
    </izvorni_sadrzaj>
    <derivirana_varijabla naziv="DomainObject.Predmet.ProtuStrankaListFormatedWithAdressOIB_1">
      <item>DATA GRUPA d.o.o. za trgovinu, usluge i turistička agencija, OIB 27795484458, Banija 16, 47000 Karlovac zastupanog po punomoćniku Alen Turkalj</item>
    </derivirana_varijabla>
  </DomainObject.Predmet.ProtuStrankaListFormatedWithAdressOIB>
  <DomainObject.Predmet.ProtuStrankaListNazivFormated>
    <izvorni_sadrzaj>
      <item>DATA GRUPA d.o.o. za trgovinu, usluge i turistička agencija</item>
    </izvorni_sadrzaj>
    <derivirana_varijabla naziv="DomainObject.Predmet.ProtuStrankaListNazivFormated_1">
      <item>DATA GRUPA d.o.o. za trgovinu, usluge i turistička agencija</item>
    </derivirana_varijabla>
  </DomainObject.Predmet.ProtuStrankaListNazivFormated>
  <DomainObject.Predmet.ProtuStrankaListNazivFormatedOIB>
    <izvorni_sadrzaj>
      <item>DATA GRUPA d.o.o. za trgovinu, usluge i turistička agencija, OIB 27795484458</item>
    </izvorni_sadrzaj>
    <derivirana_varijabla naziv="DomainObject.Predmet.ProtuStrankaListNazivFormatedOIB_1">
      <item>DATA GRUPA d.o.o. za trgovinu, usluge i turistička agencija, OIB 27795484458</item>
    </derivirana_varijabla>
  </DomainObject.Predmet.ProtuStrankaListNazivFormatedOIB>
  <DomainObject.Predmet.OstaliListFormated>
    <izvorni_sadrzaj>
      <item>Alen Turkalj punomoćnik sudionika u postupku DATA GRUPA d.o.o. za trgovinu, usluge i turistička agencija</item>
      <item>Odvjetnik Martin Garašić punomoćnik sudionika u postupku VIPnet, društvo s ograničenom odgovornošću za usluge javnih telekomunikacija</item>
    </izvorni_sadrzaj>
    <derivirana_varijabla naziv="DomainObject.Predmet.OstaliListFormated_1">
      <item>Alen Turkalj punomoćnik sudionika u postupku DATA GRUPA d.o.o. za trgovinu, usluge i turistička agencija</item>
      <item>Odvjetnik Martin Garašić punomoćnik sudionika u postupku VIPnet, društvo s ograničenom odgovornošću za usluge javnih telekomunikacija</item>
    </derivirana_varijabla>
  </DomainObject.Predmet.OstaliListFormated>
  <DomainObject.Predmet.OstaliListFormatedOIB>
    <izvorni_sadrzaj>
      <item>Alen Turkalj, OIB 43320401136 punomoćnik sudionika u postupku DATA GRUPA d.o.o. za trgovinu, usluge i turistička agencija</item>
      <item>Odvjetnik Martin Garašić, OIB 05513958849 punomoćnik sudionika u postupku VIPnet, društvo s ograničenom odgovornošću za usluge javnih telekomunikacija</item>
    </izvorni_sadrzaj>
    <derivirana_varijabla naziv="DomainObject.Predmet.OstaliListFormatedOIB_1">
      <item>Alen Turkalj, OIB 43320401136 punomoćnik sudionika u postupku DATA GRUPA d.o.o. za trgovinu, usluge i turistička agencija</item>
      <item>Odvjetnik Martin Garašić, OIB 05513958849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Alen Turkalj, Mihovilići 2/C, 51000 Rijeka punomoćnik sudionika u postupku DATA GRUPA d.o.o. za trgovinu, usluge i turistička agencija</item>
      <item>Odvjetnik Martin Garašić, Augusta Šenoe 12, 10000 Zagreb punomoćnik sudionika u postupku VIPnet, društvo s ograničenom odgovornošću za usluge javnih telekomunikacija</item>
    </izvorni_sadrzaj>
    <derivirana_varijabla naziv="DomainObject.Predmet.OstaliListFormatedWithAdress_1">
      <item>Alen Turkalj, Mihovilići 2/C, 51000 Rijeka punomoćnik sudionika u postupku DATA GRUPA d.o.o. za trgovinu, usluge i turistička agencija</item>
      <item>Odvjetnik Martin Garašić, Augusta Šenoe 12,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Alen Turkalj, OIB 43320401136, Mihovilići 2/C, 51000 Rijeka punomoćnik sudionika u postupku DATA GRUPA d.o.o. za trgovinu, usluge i turistička agencija</item>
      <item>Odvjetnik Martin Garašić, OIB 05513958849, Augusta Šenoe 12, 10000 Zagreb punomoćnik sudionika u postupku VIPnet, društvo s ograničenom odgovornošću za usluge javnih telekomunikacija</item>
    </izvorni_sadrzaj>
    <derivirana_varijabla naziv="DomainObject.Predmet.OstaliListFormatedWithAdressOIB_1">
      <item>Alen Turkalj, OIB 43320401136, Mihovilići 2/C, 51000 Rijeka punomoćnik sudionika u postupku DATA GRUPA d.o.o. za trgovinu, usluge i turistička agencija</item>
      <item>Odvjetnik Martin Garašić, OIB 05513958849, Augusta Šenoe 12,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Alen Turkalj</item>
      <item>Odvjetnik Martin Garašić</item>
    </izvorni_sadrzaj>
    <derivirana_varijabla naziv="DomainObject.Predmet.OstaliListNazivFormated_1">
      <item>Alen Turkalj</item>
      <item>Odvjetnik Martin Garašić</item>
    </derivirana_varijabla>
  </DomainObject.Predmet.OstaliListNazivFormated>
  <DomainObject.Predmet.OstaliListNazivFormatedOIB>
    <izvorni_sadrzaj>
      <item>Alen Turkalj, OIB 43320401136</item>
      <item>Odvjetnik Martin Garašić, OIB 05513958849</item>
    </izvorni_sadrzaj>
    <derivirana_varijabla naziv="DomainObject.Predmet.OstaliListNazivFormatedOIB_1">
      <item>Alen Turkalj, OIB 43320401136</item>
      <item>Odvjetnik Martin Garašić, OIB 05513958849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St-604/2017-6</izvorni_sadrzaj>
    <derivirana_varijabla naziv="DomainObject.PoslovniBrojDokumenta_1">St-604/2017-6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DATA GRUPA d.o.o. za trgovinu, usluge i turistička agencija</izvorni_sadrzaj>
    <derivirana_varijabla naziv="DomainObject.Predmet.ProtustrankaIDrugi_1">DATA GRUPA d.o.o. za trgovinu, usluge i turistička agencija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DATA GRUPA d.o.o. za trgovinu, usluge i turistička agencija, OIB 27795484458, Banija 16, 47000 Karlovac</izvorni_sadrzaj>
    <derivirana_varijabla naziv="DomainObject.Predmet.ProtustrankaIDrugiAdressOIB_1">DATA GRUPA d.o.o. za trgovinu, usluge i turistička agencija, OIB 27795484458, Banija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DATA GRUPA d.o.o. za trgovinu, usluge i turistička agencija</item>
      <item>VIPnet, društvo s ograničenom odgovornošću za usluge javnih telekomunikacija</item>
      <item>Alen Turkalj</item>
      <item>Odvjetnik Martin Garašić</item>
    </izvorni_sadrzaj>
    <derivirana_varijabla naziv="DomainObject.Predmet.SudioniciListNaziv_1">
      <item>FINA regionalni centar Zagreb, podružnica Karlovac</item>
      <item>DATA GRUPA d.o.o. za trgovinu, usluge i turistička agencija</item>
      <item>VIPnet, društvo s ograničenom odgovornošću za usluge javnih telekomunikacija</item>
      <item>Alen Turkalj</item>
      <item>Odvjetnik Martin Garašić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DATA GRUPA d.o.o. za trgovinu, usluge i turistička agencija, OIB 27795484458, Banija 16,47000 Karlovac</item>
      <item>VIPnet, društvo s ograničenom odgovornošću za usluge javnih telekomunikacija, OIB 29524210204, Vrtni put 1,10000 Zagreb</item>
      <item>Alen Turkalj, OIB 43320401136, Mihovilići 2/C,51000 Rijeka</item>
      <item>Odvjetnik Martin Garašić, OIB 05513958849, Augusta Šenoe 12,10000 Zagreb</item>
    </izvorni_sadrzaj>
    <derivirana_varijabla naziv="DomainObject.Predmet.SudioniciListAdressOIB_1">
      <item>FINA regionalni centar Zagreb, podružnica Karlovac, OIB 85821130368, Vitezovićeva 1,47000 Karlovac</item>
      <item>DATA GRUPA d.o.o. za trgovinu, usluge i turistička agencija, OIB 27795484458, Banija 16,47000 Karlovac</item>
      <item>VIPnet, društvo s ograničenom odgovornošću za usluge javnih telekomunikacija, OIB 29524210204, Vrtni put 1,10000 Zagreb</item>
      <item>Alen Turkalj, OIB 43320401136, Mihovilići 2/C,51000 Rijeka</item>
      <item>Odvjetnik Martin Garašić, OIB 05513958849, Augusta Šenoe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FCBC7-541B-4996-85E9-AC08CCD60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3573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2018-02-23T08:03:00Z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St-604/2017-6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