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ae29ebf" w14:paraId="ae29ebf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F11B3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F11B30">
              <w:rPr>
                <w:rFonts w:cs="Times New Roman" w:eastAsia="Times New Roman"/>
                <w:kern w:val="0"/>
                <w:lang w:bidi="ar-SA" w:eastAsia="hr-HR"/>
              </w:rPr>
              <w:t>111/18-8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</w:t>
      </w:r>
      <w:r w:rsidR="00F11B30">
        <w:t>prijedloga predlagatelja Financijske agencije, Regionalni centar Zagreb, Podružnica Varaždin, za otvaranje stečajnog postupka nad dužnikom</w:t>
      </w:r>
      <w:r w:rsidR="00F11B30">
        <w:rPr>
          <w:kern w:val="2"/>
        </w:rPr>
        <w:t xml:space="preserve"> SPORTILUS j.d.o.o., Čakovec, Zrinsko-Frankopanska 14, OIB: 64870772115</w:t>
      </w:r>
      <w:r w:rsidR="004812B3">
        <w:t xml:space="preserve">, </w:t>
      </w:r>
      <w:r w:rsidR="00F11B30">
        <w:rPr>
          <w:rFonts w:cs="Times New Roman"/>
          <w:kern w:val="2"/>
        </w:rPr>
        <w:t>23</w:t>
      </w:r>
      <w:r w:rsidR="004812B3">
        <w:rPr>
          <w:rFonts w:cs="Times New Roman"/>
          <w:kern w:val="2"/>
        </w:rPr>
        <w:t xml:space="preserve">. svibnja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11B30">
        <w:rPr>
          <w:kern w:val="2"/>
        </w:rPr>
        <w:t xml:space="preserve"> SPORTILUS j.d.o.o., Čakovec, Zrinsko-Frankopanska 14, OIB: 64870772115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F11B30">
        <w:t>111</w:t>
      </w:r>
      <w:r w:rsidR="004812B3">
        <w:t>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11B30">
        <w:rPr>
          <w:rFonts w:cs="Times New Roman"/>
        </w:rPr>
        <w:t>23</w:t>
      </w:r>
      <w:r w:rsidR="004812B3">
        <w:rPr>
          <w:rFonts w:cs="Times New Roman"/>
        </w:rPr>
        <w:t>. svibnja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539" w:rsidP="00BA0147" w:rsidR="00772539">
      <w:r>
        <w:separator/>
      </w:r>
    </w:p>
  </w:endnote>
  <w:endnote w:id="0" w:type="continuationSeparator">
    <w:p w:rsidRDefault="00772539" w:rsidP="00BA0147" w:rsidR="00772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539" w:rsidP="00BA0147" w:rsidR="00772539">
      <w:r>
        <w:separator/>
      </w:r>
    </w:p>
  </w:footnote>
  <w:footnote w:id="0" w:type="continuationSeparator">
    <w:p w:rsidRDefault="00772539" w:rsidP="00BA0147" w:rsidR="00772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6933"/>
    <w:rsid w:val="000F0DE4"/>
    <w:rsid w:val="000F55DF"/>
    <w:rsid w:val="00114AB2"/>
    <w:rsid w:val="0011798A"/>
    <w:rsid w:val="00117ED2"/>
    <w:rsid w:val="001611DE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774F9"/>
    <w:rsid w:val="00997629"/>
    <w:rsid w:val="009C0AFE"/>
    <w:rsid w:val="009F187F"/>
    <w:rsid w:val="009F4BEF"/>
    <w:rsid w:val="00A4112C"/>
    <w:rsid w:val="00A506D7"/>
    <w:rsid w:val="00A61381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77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4F9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9774F9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9774F9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9774F9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77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4F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9774F9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9774F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9774F9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SPORTILUS jednostavno društvo s ograničenom odgovornošću za informatičku logistiku u sportu zastupanog po punomoćniku SANIMIR RADEK</izvorni_sadrzaj>
    <derivirana_varijabla naziv="DomainObject.Predmet.ProtustrankaFormated_1">  SPORTILUS jednostavno društvo s ograničenom odgovornošću za informatičku logistiku u sportu zastupanog po punomoćniku SANIMIR RADEK</derivirana_varijabla>
  </DomainObject.Predmet.ProtustrankaFormated>
  <DomainObject.Predmet.ProtustrankaFormatedOIB>
    <izvorni_sadrzaj>  SPORTILUS jednostavno društvo s ograničenom odgovornošću za informatičku logistiku u sportu, OIB 64870772115 zastupanog po punomoćniku SANIMIR RADEK</izvorni_sadrzaj>
    <derivirana_varijabla naziv="DomainObject.Predmet.ProtustrankaFormatedOIB_1">  SPORTILUS jednostavno društvo s ograničenom odgovornošću za informatičku logistiku u sportu, OIB 64870772115 zastupanog po punomoćniku SANIMIR RADEK</derivirana_varijabla>
  </DomainObject.Predmet.ProtustrankaFormatedOIB>
  <DomainObject.Predmet.ProtustrankaFormatedWithAdress>
    <izvorni_sadrzaj> SPORTILUS jednostavno društvo s ograničenom odgovornošću za informatičku logistiku u sportu, Zrinsko-Frankopanska 14, 40000 Čakovec zastupanog po punomoćniku SANIMIR RADEK</izvorni_sadrzaj>
    <derivirana_varijabla naziv="DomainObject.Predmet.ProtustrankaFormatedWithAdress_1"> SPORTILUS jednostavno društvo s ograničenom odgovornošću za informatičku logistiku u sportu, Zrinsko-Frankopanska 14, 40000 Čakovec zastupanog po punomoćniku SANIMIR RADEK</derivirana_varijabla>
  </DomainObject.Predmet.ProtustrankaFormatedWithAdress>
  <DomainObject.Predmet.ProtustrankaFormatedWithAdressOIB>
    <izvorni_sadrzaj> SPORTILUS jednostavno društvo s ograničenom odgovornošću za informatičku logistiku u sportu, OIB 64870772115, Zrinsko-Frankopanska 14, 40000 Čakovec zastupanog po punomoćniku SANIMIR RADEK</izvorni_sadrzaj>
    <derivirana_varijabla naziv="DomainObject.Predmet.ProtustrankaFormatedWithAdressOIB_1"> SPORTILUS jednostavno društvo s ograničenom odgovornošću za informatičku logistiku u sportu, OIB 64870772115, Zrinsko-Frankopanska 14, 40000 Čakovec zastupanog po punomoćniku SANIMIR RADEK</derivirana_varijabla>
  </DomainObject.Predmet.ProtustrankaFormatedWithAdressOIB>
  <DomainObject.Predmet.ProtustrankaWithAdress>
    <izvorni_sadrzaj>SPORTILUS jednostavno društvo s ograničenom odgovornošću za informatičku logistiku u sportu Zrinsko-Frankopanska 14, 40000 Čakovec</izvorni_sadrzaj>
    <derivirana_varijabla naziv="DomainObject.Predmet.ProtustrankaWithAdress_1">SPORTILUS jednostavno društvo s ograničenom odgovornošću za informatičku logistiku u sportu Zrinsko-Frankopanska 14, 40000 Čakovec</derivirana_varijabla>
  </DomainObject.Predmet.ProtustrankaWithAdress>
  <DomainObject.Predmet.ProtustrankaWithAdressOIB>
    <izvorni_sadrzaj>SPORTILUS jednostavno društvo s ograničenom odgovornošću za informatičku logistiku u sportu, OIB 64870772115, Zrinsko-Frankopanska 14, 40000 Čakovec</izvorni_sadrzaj>
    <derivirana_varijabla naziv="DomainObject.Predmet.ProtustrankaWithAdressOIB_1">SPORTILUS jednostavno društvo s ograničenom odgovornošću za informatičku logistiku u sportu, OIB 64870772115, Zrinsko-Frankopanska 14, 40000 Čakovec</derivirana_varijabla>
  </DomainObject.Predmet.ProtustrankaWithAdressOIB>
  <DomainObject.Predmet.ProtustrankaNazivFormated>
    <izvorni_sadrzaj>SPORTILUS jednostavno društvo s ograničenom odgovornošću za informatičku logistiku u sportu</izvorni_sadrzaj>
    <derivirana_varijabla naziv="DomainObject.Predmet.ProtustrankaNazivFormated_1">SPORTILUS jednostavno društvo s ograničenom odgovornošću za informatičku logistiku u sportu</derivirana_varijabla>
  </DomainObject.Predmet.ProtustrankaNazivFormated>
  <DomainObject.Predmet.ProtustrankaNazivFormatedOIB>
    <izvorni_sadrzaj>SPORTILUS jednostavno društvo s ograničenom odgovornošću za informatičku logistiku u sportu, OIB 64870772115</izvorni_sadrzaj>
    <derivirana_varijabla naziv="DomainObject.Predmet.ProtustrankaNazivFormatedOIB_1">SPORTILUS jednostavno društvo s ograničenom odgovornošću za informatičku logistiku u sportu, OIB 64870772115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7086.44</izvorni_sadrzaj>
    <derivirana_varijabla naziv="DomainObject.Predmet.TrenutnaVrijednost_1">7086.44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SPORTILUS jednostavno društvo s ograničenom odgovornošću za informatičku logistiku u sportu zastupanog po punomoćniku SANIMIR RADEK</item>
    </izvorni_sadrzaj>
    <derivirana_varijabla naziv="DomainObject.Predmet.ProtuStrankaListFormated_1">
      <item>SPORTILUS jednostavno društvo s ograničenom odgovornošću za informatičku logistiku u sportu zastupanog po punomoćniku SANIMIR RADEK</item>
    </derivirana_varijabla>
  </DomainObject.Predmet.ProtuStrankaListFormated>
  <DomainObject.Predmet.ProtuStrankaListFormatedOIB>
    <izvorni_sadrzaj>
      <item>SPORTILUS jednostavno društvo s ograničenom odgovornošću za informatičku logistiku u sportu, OIB 64870772115 zastupanog po punomoćniku SANIMIR RADEK</item>
    </izvorni_sadrzaj>
    <derivirana_varijabla naziv="DomainObject.Predmet.ProtuStrankaListFormatedOIB_1">
      <item>SPORTILUS jednostavno društvo s ograničenom odgovornošću za informatičku logistiku u sportu, OIB 64870772115 zastupanog po punomoćniku SANIMIR RADEK</item>
    </derivirana_varijabla>
  </DomainObject.Predmet.ProtuStrankaListFormatedOIB>
  <DomainObject.Predmet.ProtuStrankaListFormatedWithAdress>
    <izvorni_sadrzaj>
      <item>SPORTILUS jednostavno društvo s ograničenom odgovornošću za informatičku logistiku u sportu, Zrinsko-Frankopanska 14, 40000 Čakovec zastupanog po punomoćniku SANIMIR RADEK</item>
    </izvorni_sadrzaj>
    <derivirana_varijabla naziv="DomainObject.Predmet.ProtuStrankaListFormatedWithAdress_1">
      <item>SPORTILUS jednostavno društvo s ograničenom odgovornošću za informatičku logistiku u sportu, Zrinsko-Frankopanska 14, 40000 Čakovec zastupanog po punomoćniku SANIMIR RADEK</item>
    </derivirana_varijabla>
  </DomainObject.Predmet.ProtuStrankaListFormatedWithAdress>
  <DomainObject.Predmet.ProtuStrankaListFormatedWithAdressOIB>
    <izvorni_sadrzaj>
      <item>SPORTILUS jednostavno društvo s ograničenom odgovornošću za informatičku logistiku u sportu, OIB 64870772115, Zrinsko-Frankopanska 14, 40000 Čakovec zastupanog po punomoćniku SANIMIR RADEK</item>
    </izvorni_sadrzaj>
    <derivirana_varijabla naziv="DomainObject.Predmet.ProtuStrankaListFormatedWithAdressOIB_1">
      <item>SPORTILUS jednostavno društvo s ograničenom odgovornošću za informatičku logistiku u sportu, OIB 64870772115, Zrinsko-Frankopanska 14, 40000 Čakovec zastupanog po punomoćniku SANIMIR RADEK</item>
    </derivirana_varijabla>
  </DomainObject.Predmet.ProtuStrankaListFormatedWithAdressOIB>
  <DomainObject.Predmet.ProtuStrankaListNazivFormated>
    <izvorni_sadrzaj>
      <item>SPORTILUS jednostavno društvo s ograničenom odgovornošću za informatičku logistiku u sportu</item>
    </izvorni_sadrzaj>
    <derivirana_varijabla naziv="DomainObject.Predmet.ProtuStrankaListNazivFormated_1">
      <item>SPORTILUS jednostavno društvo s ograničenom odgovornošću za informatičku logistiku u sportu</item>
    </derivirana_varijabla>
  </DomainObject.Predmet.ProtuStrankaListNazivFormated>
  <DomainObject.Predmet.ProtuStrankaListNazivFormatedOIB>
    <izvorni_sadrzaj>
      <item>SPORTILUS jednostavno društvo s ograničenom odgovornošću za informatičku logistiku u sportu, OIB 64870772115</item>
    </izvorni_sadrzaj>
    <derivirana_varijabla naziv="DomainObject.Predmet.ProtuStrankaListNazivFormatedOIB_1">
      <item>SPORTILUS jednostavno društvo s ograničenom odgovornošću za informatičku logistiku u sportu, OIB 64870772115</item>
    </derivirana_varijabla>
  </DomainObject.Predmet.ProtuStrankaListNazivFormatedOIB>
  <DomainObject.Predmet.OstaliListFormated>
    <izvorni_sadrzaj>
      <item>Sudski registar</item>
      <item>SANIMIR RADEK punomoćnik sudionika u postupku SPORTILUS jednostavno društvo s ograničenom odgovornošću za informatičku logistiku u sportu</item>
    </izvorni_sadrzaj>
    <derivirana_varijabla naziv="DomainObject.Predmet.OstaliListFormated_1">
      <item>Sudski registar</item>
      <item>SANIMIR RADEK punomoćnik sudionika u postupku SPORTILUS jednostavno društvo s ograničenom odgovornošću za informatičku logistiku u sportu</item>
    </derivirana_varijabla>
  </DomainObject.Predmet.OstaliListFormated>
  <DomainObject.Predmet.OstaliListFormatedOIB>
    <izvorni_sadrzaj>
      <item>Sudski registar</item>
      <item>SANIMIR RADEK, OIB 17628500366 punomoćnik sudionika u postupku SPORTILUS jednostavno društvo s ograničenom odgovornošću za informatičku logistiku u sportu</item>
    </izvorni_sadrzaj>
    <derivirana_varijabla naziv="DomainObject.Predmet.OstaliListFormatedOIB_1">
      <item>Sudski registar</item>
      <item>SANIMIR RADEK, OIB 17628500366 punomoćnik sudionika u postupku SPORTILUS jednostavno društvo s ograničenom odgovornošću za informatičku logistiku u sportu</item>
    </derivirana_varijabla>
  </DomainObject.Predmet.OstaliListFormatedOIB>
  <DomainObject.Predmet.OstaliListFormatedWithAdress>
    <izvorni_sadrzaj>
      <item>Sudski registar</item>
      <item>SANIMIR RADEK,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_1">
      <item>Sudski registar</item>
      <item>SANIMIR RADEK, Okrugli Vrh 26/A, 40000 Okrugli Vrh punomoćnik sudionika u postupku SPORTILUS jednostavno društvo s ograničenom odgovornošću za informatičku logistiku u sportu</item>
    </derivirana_varijabla>
  </DomainObject.Predmet.OstaliListFormatedWithAdress>
  <DomainObject.Predmet.OstaliListFormatedWithAdressOIB>
    <izvorni_sadrzaj>
      <item>Sudski registar</item>
      <item>SANIMIR RADEK, OIB 17628500366, Okrugli Vrh 26/A, 40000 Okrugli Vrh punomoćnik sudionika u postupku SPORTILUS jednostavno društvo s ograničenom odgovornošću za informatičku logistiku u sportu</item>
    </izvorni_sadrzaj>
    <derivirana_varijabla naziv="DomainObject.Predmet.OstaliListFormatedWithAdressOIB_1">
      <item>Sudski registar</item>
      <item>SANIMIR RADEK, OIB 17628500366, Okrugli Vrh 26/A, 40000 Okrugli Vrh punomoćnik sudionika u postupku SPORTILUS jednostavno društvo s ograničenom odgovornošću za informatičku logistiku u sportu</item>
    </derivirana_varijabla>
  </DomainObject.Predmet.OstaliListFormatedWithAdressOIB>
  <DomainObject.Predmet.OstaliListNazivFormated>
    <izvorni_sadrzaj>
      <item>Sudski registar</item>
      <item>SANIMIR RADEK</item>
    </izvorni_sadrzaj>
    <derivirana_varijabla naziv="DomainObject.Predmet.OstaliListNazivFormated_1">
      <item>Sudski registar</item>
      <item>SANIMIR RADEK</item>
    </derivirana_varijabla>
  </DomainObject.Predmet.OstaliListNazivFormated>
  <DomainObject.Predmet.OstaliListNazivFormatedOIB>
    <izvorni_sadrzaj>
      <item>Sudski registar</item>
      <item>SANIMIR RADEK, OIB 17628500366</item>
    </izvorni_sadrzaj>
    <derivirana_varijabla naziv="DomainObject.Predmet.OstaliListNazivFormatedOIB_1">
      <item>Sudski registar</item>
      <item>SANIMIR RADEK, OIB 17628500366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SPORTILUS jednostavno društvo s ograničenom odgovornošću za informatičku logistiku u sportu</izvorni_sadrzaj>
    <derivirana_varijabla naziv="DomainObject.Predmet.ProtustrankaIDrugi_1">SPORTILUS jednostavno društvo s ograničenom odgovornošću za informatičku logistiku u sportu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SPORTILUS jednostavno društvo s ograničenom odgovornošću za informatičku logistiku u sportu, OIB 64870772115, Zrinsko-Frankopanska 14, 40000 Čakovec</izvorni_sadrzaj>
    <derivirana_varijabla naziv="DomainObject.Predmet.ProtustrankaIDrugiAdressOIB_1">SPORTILUS jednostavno društvo s ograničenom odgovornošću za informatičku logistiku u sportu, OIB 64870772115, Zrinsko-Frankopanska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SPORTILUS jednostavno društvo s ograničenom odgovornošću za informatičku logistiku u sportu</item>
      <item>Sudski registar</item>
      <item>SANIMIR RADEK</item>
    </izvorni_sadrzaj>
    <derivirana_varijabla naziv="DomainObject.Predmet.SudioniciListNaziv_1">
      <item>Financijska agencija</item>
      <item>SPORTILUS jednostavno društvo s ograničenom odgovornošću za informatičku logistiku u sportu</item>
      <item>Sudski registar</item>
      <item>SANIMIR RADEK</item>
    </derivirana_varijabla>
  </DomainObject.Predmet.SudioniciListNaziv>
  <DomainObject.Predmet.SudioniciListAdressOIB>
    <izvorni_sadrzaj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izvorni_sadrzaj>
    <derivirana_varijabla naziv="DomainObject.Predmet.SudioniciListAdressOIB_1">
      <item>Financijska agencija, OIB 85821130368, A. Cesarca 2,42000 Varaždin</item>
      <item>SPORTILUS jednostavno društvo s ograničenom odgovornošću za informatičku logistiku u sportu, OIB 64870772115, Zrinsko-Frankopanska 14,40000 Čakovec</item>
      <item>Sudski registar</item>
      <item>SANIMIR RADEK, OIB 17628500366, Okrugli Vrh 26/A,40000 Okrugli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64870772115</item>
      <item>, OIB null</item>
      <item>, OIB 17628500366</item>
    </izvorni_sadrzaj>
    <derivirana_varijabla naziv="DomainObject.Predmet.SudioniciListNazivOIB_1">
      <item>, OIB 85821130368</item>
      <item>, OIB 64870772115</item>
      <item>, OIB null</item>
      <item>, OIB 17628500366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C27B49-2D8F-4F57-9821-D849FD116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1106</properties:Characters>
  <properties:Lines>42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2018-05-23T10:51:00Z</cp:lastPrinted>
  <dcterms:modified xmlns:xsi="http://www.w3.org/2001/XMLSchema-instance" xsi:type="dcterms:W3CDTF">2018-05-23T10:58:00Z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(ST-67-18-10 rješenje - poziv na uplatu predujma po NOVOM SZ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