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720d" w14:paraId="aa5720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301FF" w:rsidP="001301FF" w:rsidR="001301FF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7 St-368/2017-2.</w:t>
      </w:r>
    </w:p>
    <w:p w:rsidRDefault="001301FF" w:rsidP="001301FF" w:rsidR="001301FF">
      <w:pPr>
        <w:ind w:firstLine="5387"/>
        <w:outlineLvl w:val="0"/>
        <w:rPr>
          <w:rFonts w:cs="Arial" w:hAnsi="Arial" w:ascii="Arial"/>
          <w:b/>
          <w:noProof/>
        </w:rPr>
      </w:pPr>
    </w:p>
    <w:p w:rsidRDefault="001301FF" w:rsidP="001301FF" w:rsidR="001301FF">
      <w:pPr>
        <w:jc w:val="center"/>
        <w:rPr>
          <w:rFonts w:cs="Arial" w:hAnsi="Arial" w:ascii="Arial"/>
          <w:b/>
          <w:noProof/>
        </w:rPr>
      </w:pPr>
    </w:p>
    <w:p w:rsidRDefault="001301FF" w:rsidP="001301FF" w:rsidR="001301FF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1301FF" w:rsidP="001301FF" w:rsidR="001301FF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1301FF" w:rsidP="001301FF" w:rsidR="001301FF">
      <w:pPr>
        <w:outlineLvl w:val="0"/>
        <w:rPr>
          <w:rFonts w:cs="Arial" w:hAnsi="Arial" w:ascii="Arial"/>
          <w:noProof/>
        </w:rPr>
      </w:pPr>
    </w:p>
    <w:p w:rsidRDefault="001301FF" w:rsidP="001301FF" w:rsidR="001301F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Varaždin, </w:t>
      </w:r>
      <w:proofErr w:type="spellStart"/>
      <w:r>
        <w:rPr>
          <w:rFonts w:cs="Arial" w:hAnsi="Arial" w:ascii="Arial"/>
        </w:rPr>
        <w:t>A.Cesarca</w:t>
      </w:r>
      <w:proofErr w:type="spellEnd"/>
      <w:r>
        <w:rPr>
          <w:rFonts w:cs="Arial" w:hAnsi="Arial" w:ascii="Arial"/>
        </w:rPr>
        <w:t xml:space="preserve"> 2, za otvaranje stečajnog postupka nad dužnikom VITAE NATURALE j.d.o.o. za trgovinu i usluge iz </w:t>
      </w:r>
      <w:proofErr w:type="spellStart"/>
      <w:r>
        <w:rPr>
          <w:rFonts w:cs="Arial" w:hAnsi="Arial" w:ascii="Arial"/>
        </w:rPr>
        <w:t>Trnovca</w:t>
      </w:r>
      <w:proofErr w:type="spellEnd"/>
      <w:r>
        <w:rPr>
          <w:rFonts w:cs="Arial" w:hAnsi="Arial" w:ascii="Arial"/>
        </w:rPr>
        <w:t>, Nikole Tesle 12, MBS 070126861, OIB 09298866609, d</w:t>
      </w:r>
      <w:r>
        <w:rPr>
          <w:rFonts w:cs="Arial" w:hAnsi="Arial" w:ascii="Arial"/>
          <w:noProof/>
        </w:rPr>
        <w:t>ana 14. kolovoza 2017. godine</w:t>
      </w:r>
    </w:p>
    <w:p w:rsidRDefault="001301FF" w:rsidP="001301FF" w:rsidR="001301FF">
      <w:pPr>
        <w:ind w:firstLine="851"/>
        <w:jc w:val="both"/>
        <w:rPr>
          <w:rFonts w:cs="Arial" w:hAnsi="Arial" w:ascii="Arial"/>
          <w:noProof/>
        </w:rPr>
      </w:pPr>
    </w:p>
    <w:p w:rsidRDefault="001301FF" w:rsidP="001301FF" w:rsidR="001301F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1301FF" w:rsidP="001301FF" w:rsidR="001301F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1301FF" w:rsidP="001301FF" w:rsidR="001301F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VITAE NATURALE j.d.o.o. za trgovinu i usluge iz </w:t>
      </w:r>
      <w:proofErr w:type="spellStart"/>
      <w:r>
        <w:rPr>
          <w:rFonts w:cs="Arial" w:hAnsi="Arial" w:ascii="Arial"/>
        </w:rPr>
        <w:t>Trnovca</w:t>
      </w:r>
      <w:proofErr w:type="spellEnd"/>
      <w:r>
        <w:rPr>
          <w:rFonts w:cs="Arial" w:hAnsi="Arial" w:ascii="Arial"/>
        </w:rPr>
        <w:t xml:space="preserve">, Nikole Tesle 12, MBS 070126861, OIB 09298866609. </w:t>
      </w:r>
    </w:p>
    <w:p w:rsidRDefault="001301FF" w:rsidP="001301FF" w:rsidR="001301F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1301FF" w:rsidP="001301FF" w:rsidR="001301F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11. rujna 2017. godine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1301FF" w:rsidP="001301FF" w:rsidR="001301FF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Varaždin</w:t>
      </w:r>
    </w:p>
    <w:p w:rsidRDefault="001301FF" w:rsidP="001301FF" w:rsidR="001301FF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Mirjana Kocijan iz Trnovca, Nikole Tesle 12.</w:t>
      </w:r>
    </w:p>
    <w:p w:rsidRDefault="001301FF" w:rsidP="001301FF" w:rsidR="001301FF">
      <w:pPr>
        <w:ind w:left="851"/>
        <w:jc w:val="both"/>
        <w:rPr>
          <w:rFonts w:cs="Arial" w:hAnsi="Arial" w:ascii="Arial"/>
          <w:noProof/>
        </w:rPr>
      </w:pPr>
    </w:p>
    <w:p w:rsidRDefault="001301FF" w:rsidP="001301FF" w:rsidR="001301F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1301FF" w:rsidP="001301FF" w:rsidR="001301FF">
      <w:pPr>
        <w:ind w:firstLine="720"/>
        <w:jc w:val="both"/>
        <w:rPr>
          <w:rFonts w:cs="Arial" w:hAnsi="Arial" w:ascii="Arial"/>
          <w:noProof/>
        </w:rPr>
      </w:pPr>
    </w:p>
    <w:p w:rsidRDefault="001301FF" w:rsidP="001301FF" w:rsidR="001301FF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1301FF" w:rsidP="001301FF" w:rsidR="001301FF">
      <w:pPr>
        <w:jc w:val="center"/>
        <w:outlineLvl w:val="0"/>
        <w:rPr>
          <w:rFonts w:cs="Arial" w:eastAsia="Times New Roman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1301FF" w:rsidP="001301FF" w:rsidR="001301F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27.04.2017. dužnik u Očevidniku redoslijeda osnova za plaćanje ima evidentirane neizvršene osnove za plaćanje u neprekinutom razdoblju od 120 dana, u ukupnom iznosu od 7.568,01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1301FF" w:rsidP="001301FF" w:rsidR="001301FF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1301FF" w:rsidP="001301FF" w:rsidR="001301F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1301FF" w:rsidP="001301FF" w:rsidR="001301F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1301FF" w:rsidP="001301FF" w:rsidR="001301FF">
      <w:pPr>
        <w:jc w:val="both"/>
        <w:rPr>
          <w:rFonts w:cs="Arial" w:hAnsi="Arial" w:ascii="Arial"/>
          <w:noProof/>
        </w:rPr>
      </w:pPr>
    </w:p>
    <w:p w:rsidRDefault="001301FF" w:rsidP="001301FF" w:rsidR="001301FF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14. kolovoza 2017. godine </w:t>
      </w:r>
    </w:p>
    <w:p w:rsidRDefault="001301FF" w:rsidP="001301FF" w:rsidR="001301FF">
      <w:pPr>
        <w:jc w:val="both"/>
        <w:rPr>
          <w:rFonts w:cs="Arial" w:hAnsi="Arial" w:ascii="Arial"/>
          <w:noProof/>
        </w:rPr>
      </w:pPr>
    </w:p>
    <w:p w:rsidRDefault="001301FF" w:rsidP="001301FF" w:rsidR="001301FF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1301FF" w:rsidP="001301FF" w:rsidR="001301FF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1301FF" w:rsidP="001301FF" w:rsidR="001301FF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1301FF" w:rsidP="001301FF" w:rsidR="001301FF">
      <w:pPr>
        <w:jc w:val="both"/>
        <w:rPr>
          <w:rFonts w:cs="Arial" w:hAnsi="Arial" w:ascii="Arial"/>
          <w:noProof/>
        </w:rPr>
      </w:pPr>
    </w:p>
    <w:p w:rsidRDefault="001301FF" w:rsidP="001301FF" w:rsidR="001301FF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1301FF" w:rsidP="001301FF" w:rsidR="001301FF">
      <w:pPr>
        <w:jc w:val="both"/>
        <w:rPr>
          <w:rFonts w:cs="Arial" w:hAnsi="Arial" w:ascii="Arial"/>
        </w:rPr>
      </w:pPr>
    </w:p>
    <w:p w:rsidRDefault="001301FF" w:rsidP="001301FF" w:rsidR="001301FF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1301FF" w:rsidP="001301FF" w:rsidR="001301F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1301FF" w:rsidP="001301FF" w:rsidR="001301F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1301FF" w:rsidP="001301FF" w:rsidR="001301F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-zakonskom zastupniku dužnika poštom i e-oglasnom pločom</w:t>
      </w:r>
    </w:p>
    <w:p w:rsidRDefault="001301FF" w:rsidP="001301FF" w:rsidR="001301F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Varaždin e-oglasnom pločom        </w:t>
      </w:r>
    </w:p>
    <w:p w:rsidRDefault="001301FF" w:rsidP="001301FF" w:rsidR="001301F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1301FF" w:rsidP="001301FF" w:rsidR="001301F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Bj.14.08.2017.g.</w:t>
      </w:r>
    </w:p>
    <w:p w:rsidRDefault="001301FF" w:rsidP="001301FF" w:rsidR="001301FF">
      <w:pPr>
        <w:rPr>
          <w:rFonts w:cs="Arial" w:hAnsi="Arial" w:ascii="Arial"/>
        </w:rPr>
      </w:pPr>
    </w:p>
    <w:p w:rsidRDefault="001301FF" w:rsidP="001301FF" w:rsidR="001301FF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1FF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5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St-368/2017-2</izvorni_sadrzaj>
    <derivirana_varijabla naziv="DomainObject.Oznaka_1">St-368/2017-2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St-368/2017</izvorni_sadrzaj>
    <derivirana_varijabla naziv="DomainObject.Predmet.OznakaBroj_1">St-368/2017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VITAE NATURALE j.d.o.o. za trgovinu i usluge</izvorni_sadrzaj>
    <derivirana_varijabla naziv="DomainObject.Predmet.ProtustrankaFormated_1">  VITAE NATURALE j.d.o.o. za trgovinu i usluge</derivirana_varijabla>
  </DomainObject.Predmet.ProtustrankaFormated>
  <DomainObject.Predmet.ProtustrankaFormatedOIB>
    <izvorni_sadrzaj>  VITAE NATURALE j.d.o.o. za trgovinu i usluge, OIB 09298866609</izvorni_sadrzaj>
    <derivirana_varijabla naziv="DomainObject.Predmet.ProtustrankaFormatedOIB_1">  VITAE NATURALE j.d.o.o. za trgovinu i usluge, OIB 09298866609</derivirana_varijabla>
  </DomainObject.Predmet.ProtustrankaFormatedOIB>
  <DomainObject.Predmet.ProtustrankaFormatedWithAdress>
    <izvorni_sadrzaj> VITAE NATURALE j.d.o.o. za trgovinu i usluge, Nikole Tesle 12, 42202 Trnovec</izvorni_sadrzaj>
    <derivirana_varijabla naziv="DomainObject.Predmet.ProtustrankaFormatedWithAdress_1"> VITAE NATURALE j.d.o.o. za trgovinu i usluge, Nikole Tesle 12, 42202 Trnovec</derivirana_varijabla>
  </DomainObject.Predmet.ProtustrankaFormatedWithAdress>
  <DomainObject.Predmet.ProtustrankaFormatedWithAdressOIB>
    <izvorni_sadrzaj> VITAE NATURALE j.d.o.o. za trgovinu i usluge, OIB 09298866609, Nikole Tesle 12, 42202 Trnovec</izvorni_sadrzaj>
    <derivirana_varijabla naziv="DomainObject.Predmet.ProtustrankaFormatedWithAdressOIB_1"> VITAE NATURALE j.d.o.o. za trgovinu i usluge, OIB 09298866609, Nikole Tesle 12, 42202 Trnovec</derivirana_varijabla>
  </DomainObject.Predmet.ProtustrankaFormatedWithAdressOIB>
  <DomainObject.Predmet.ProtustrankaWithAdress>
    <izvorni_sadrzaj>VITAE NATURALE j.d.o.o. za trgovinu i usluge Nikole Tesle 12, 42202 Trnovec</izvorni_sadrzaj>
    <derivirana_varijabla naziv="DomainObject.Predmet.ProtustrankaWithAdress_1">VITAE NATURALE j.d.o.o. za trgovinu i usluge Nikole Tesle 12, 42202 Trnovec</derivirana_varijabla>
  </DomainObject.Predmet.ProtustrankaWithAdress>
  <DomainObject.Predmet.ProtustrankaWithAdressOIB>
    <izvorni_sadrzaj>VITAE NATURALE j.d.o.o. za trgovinu i usluge, OIB 09298866609, Nikole Tesle 12, 42202 Trnovec</izvorni_sadrzaj>
    <derivirana_varijabla naziv="DomainObject.Predmet.ProtustrankaWithAdressOIB_1">VITAE NATURALE j.d.o.o. za trgovinu i usluge, OIB 09298866609, Nikole Tesle 12, 42202 Trnovec</derivirana_varijabla>
  </DomainObject.Predmet.ProtustrankaWithAdressOIB>
  <DomainObject.Predmet.ProtustrankaNazivFormated>
    <izvorni_sadrzaj>VITAE NATURALE j.d.o.o. za trgovinu i usluge</izvorni_sadrzaj>
    <derivirana_varijabla naziv="DomainObject.Predmet.ProtustrankaNazivFormated_1">VITAE NATURALE j.d.o.o. za trgovinu i usluge</derivirana_varijabla>
  </DomainObject.Predmet.ProtustrankaNazivFormated>
  <DomainObject.Predmet.ProtustrankaNazivFormatedOIB>
    <izvorni_sadrzaj>VITAE NATURALE j.d.o.o. za trgovinu i usluge, OIB 09298866609</izvorni_sadrzaj>
    <derivirana_varijabla naziv="DomainObject.Predmet.ProtustrankaNazivFormatedOIB_1">VITAE NATURALE j.d.o.o. za trgovinu i usluge, OIB 09298866609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VITAE NATURALE j.d.o.o. za trgovinu i usluge</item>
    </izvorni_sadrzaj>
    <derivirana_varijabla naziv="DomainObject.Predmet.ProtuStrankaListFormated_1">
      <item>VITAE NATURALE j.d.o.o. za trgovinu i usluge</item>
    </derivirana_varijabla>
  </DomainObject.Predmet.ProtuStrankaListFormated>
  <DomainObject.Predmet.ProtuStrankaListFormatedOIB>
    <izvorni_sadrzaj>
      <item>VITAE NATURALE j.d.o.o. za trgovinu i usluge, OIB 09298866609</item>
    </izvorni_sadrzaj>
    <derivirana_varijabla naziv="DomainObject.Predmet.ProtuStrankaListFormatedOIB_1">
      <item>VITAE NATURALE j.d.o.o. za trgovinu i usluge, OIB 09298866609</item>
    </derivirana_varijabla>
  </DomainObject.Predmet.ProtuStrankaListFormatedOIB>
  <DomainObject.Predmet.ProtuStrankaListFormatedWithAdress>
    <izvorni_sadrzaj>
      <item>VITAE NATURALE j.d.o.o. za trgovinu i usluge, Nikole Tesle 12, 42202 Trnovec</item>
    </izvorni_sadrzaj>
    <derivirana_varijabla naziv="DomainObject.Predmet.ProtuStrankaListFormatedWithAdress_1">
      <item>VITAE NATURALE j.d.o.o. za trgovinu i usluge, Nikole Tesle 12, 42202 Trnovec</item>
    </derivirana_varijabla>
  </DomainObject.Predmet.ProtuStrankaListFormatedWithAdress>
  <DomainObject.Predmet.ProtuStrankaListFormatedWithAdressOIB>
    <izvorni_sadrzaj>
      <item>VITAE NATURALE j.d.o.o. za trgovinu i usluge, OIB 09298866609, Nikole Tesle 12, 42202 Trnovec</item>
    </izvorni_sadrzaj>
    <derivirana_varijabla naziv="DomainObject.Predmet.ProtuStrankaListFormatedWithAdressOIB_1">
      <item>VITAE NATURALE j.d.o.o. za trgovinu i usluge, OIB 09298866609, Nikole Tesle 12, 42202 Trnovec</item>
    </derivirana_varijabla>
  </DomainObject.Predmet.ProtuStrankaListFormatedWithAdressOIB>
  <DomainObject.Predmet.ProtuStrankaListNazivFormated>
    <izvorni_sadrzaj>
      <item>VITAE NATURALE j.d.o.o. za trgovinu i usluge</item>
    </izvorni_sadrzaj>
    <derivirana_varijabla naziv="DomainObject.Predmet.ProtuStrankaListNazivFormated_1">
      <item>VITAE NATURALE j.d.o.o. za trgovinu i usluge</item>
    </derivirana_varijabla>
  </DomainObject.Predmet.ProtuStrankaListNazivFormated>
  <DomainObject.Predmet.ProtuStrankaListNazivFormatedOIB>
    <izvorni_sadrzaj>
      <item>VITAE NATURALE j.d.o.o. za trgovinu i usluge, OIB 09298866609</item>
    </izvorni_sadrzaj>
    <derivirana_varijabla naziv="DomainObject.Predmet.ProtuStrankaListNazivFormatedOIB_1">
      <item>VITAE NATURALE j.d.o.o. za trgovinu i usluge, OIB 09298866609</item>
    </derivirana_varijabla>
  </DomainObject.Predmet.ProtuStrankaListNazivFormatedOIB>
  <DomainObject.Predmet.OstaliListFormated>
    <izvorni_sadrzaj>
      <item>Mirjana Kocijan</item>
      <item>Sabina Kocijan</item>
      <item>Sudski registar</item>
    </izvorni_sadrzaj>
    <derivirana_varijabla naziv="DomainObject.Predmet.OstaliListFormated_1">
      <item>Mirjana Kocijan</item>
      <item>Sabina Kocijan</item>
      <item>Sudski registar</item>
    </derivirana_varijabla>
  </DomainObject.Predmet.OstaliListFormated>
  <DomainObject.Predmet.OstaliListFormatedOIB>
    <izvorni_sadrzaj>
      <item>Mirjana Kocijan, OIB 19081751099</item>
      <item>Sabina Kocijan, OIB 62712960443</item>
      <item>Sudski registar</item>
    </izvorni_sadrzaj>
    <derivirana_varijabla naziv="DomainObject.Predmet.OstaliListFormatedOIB_1">
      <item>Mirjana Kocijan, OIB 19081751099</item>
      <item>Sabina Kocijan, OIB 62712960443</item>
      <item>Sudski registar</item>
    </derivirana_varijabla>
  </DomainObject.Predmet.OstaliListFormatedOIB>
  <DomainObject.Predmet.OstaliListFormatedWithAdress>
    <izvorni_sadrzaj>
      <item>Mirjana Kocijan, Nikole Tesle 12, 42202 Trnovec</item>
      <item>Sabina Kocijan, Frana Supila 18a, 42000 Varaždin</item>
      <item>Sudski registar</item>
    </izvorni_sadrzaj>
    <derivirana_varijabla naziv="DomainObject.Predmet.OstaliListFormatedWithAdress_1">
      <item>Mirjana Kocijan, Nikole Tesle 12, 42202 Trnovec</item>
      <item>Sabina Kocijan, Frana Supila 18a, 42000 Varaždin</item>
      <item>Sudski registar</item>
    </derivirana_varijabla>
  </DomainObject.Predmet.OstaliListFormatedWithAdress>
  <DomainObject.Predmet.OstaliListFormatedWithAdressOIB>
    <izvorni_sadrzaj>
      <item>Mirjana Kocijan, OIB 19081751099, Nikole Tesle 12, 42202 Trnovec</item>
      <item>Sabina Kocijan, OIB 62712960443, Frana Supila 18a, 42000 Varaždin</item>
      <item>Sudski registar</item>
    </izvorni_sadrzaj>
    <derivirana_varijabla naziv="DomainObject.Predmet.OstaliListFormatedWithAdressOIB_1">
      <item>Mirjana Kocijan, OIB 19081751099, Nikole Tesle 12, 42202 Trnovec</item>
      <item>Sabina Kocijan, OIB 62712960443, Frana Supila 18a, 42000 Varaždin</item>
      <item>Sudski registar</item>
    </derivirana_varijabla>
  </DomainObject.Predmet.OstaliListFormatedWithAdressOIB>
  <DomainObject.Predmet.OstaliListNazivFormated>
    <izvorni_sadrzaj>
      <item>Mirjana Kocijan</item>
      <item>Sabina Kocijan</item>
      <item>Sudski registar</item>
    </izvorni_sadrzaj>
    <derivirana_varijabla naziv="DomainObject.Predmet.OstaliListNazivFormated_1">
      <item>Mirjana Kocijan</item>
      <item>Sabina Kocijan</item>
      <item>Sudski registar</item>
    </derivirana_varijabla>
  </DomainObject.Predmet.OstaliListNazivFormated>
  <DomainObject.Predmet.OstaliListNazivFormatedOIB>
    <izvorni_sadrzaj>
      <item>Mirjana Kocijan, OIB 19081751099</item>
      <item>Sabina Kocijan, OIB 62712960443</item>
      <item>Sudski registar</item>
    </izvorni_sadrzaj>
    <derivirana_varijabla naziv="DomainObject.Predmet.OstaliListNazivFormatedOIB_1">
      <item>Mirjana Kocijan, OIB 19081751099</item>
      <item>Sabina Kocijan, OIB 62712960443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>St-368/2017-2</izvorni_sadrzaj>
    <derivirana_varijabla naziv="DomainObject.PoslovniBrojDokumenta_1">St-368/2017-2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VITAE NATURALE j.d.o.o. za trgovinu i usluge</izvorni_sadrzaj>
    <derivirana_varijabla naziv="DomainObject.Predmet.ProtustrankaIDrugi_1">VITAE NATURALE j.d.o.o.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VITAE NATURALE j.d.o.o. za trgovinu i usluge, OIB 09298866609, Nikole Tesle 12, 42202 Trnovec</izvorni_sadrzaj>
    <derivirana_varijabla naziv="DomainObject.Predmet.ProtustrankaIDrugiAdressOIB_1">VITAE NATURALE j.d.o.o. za trgovinu i usluge, OIB 09298866609, Nikole Tesle 12,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VITAE NATURALE j.d.o.o. za trgovinu i usluge</item>
      <item>Financijska agencija, RC ZAGREB, Podružnica VARAŽDIN</item>
      <item>Mirjana Kocijan</item>
      <item>Sabina Kocijan</item>
      <item>Sudski registar</item>
    </izvorni_sadrzaj>
    <derivirana_varijabla naziv="DomainObject.Predmet.SudioniciListNaziv_1">
      <item>VITAE NATURALE j.d.o.o. za trgovinu i usluge</item>
      <item>Financijska agencija, RC ZAGREB, Podružnica VARAŽDIN</item>
      <item>Mirjana Kocijan</item>
      <item>Sabina Kocijan</item>
      <item>Sudski registar</item>
    </derivirana_varijabla>
  </DomainObject.Predmet.SudioniciListNaziv>
  <DomainObject.Predmet.SudioniciListAdressOIB>
    <izvorni_sadrzaj>
      <item>VITAE NATURALE j.d.o.o. za trgovinu i usluge, OIB 09298866609, Nikole Tesle 12,42202 Trnovec</item>
      <item>Financijska agencija, RC ZAGREB, Podružnica VARAŽDIN, OIB 85821130368, A. Cesarca 2,42000 Varaždin</item>
      <item>Mirjana Kocijan, OIB 19081751099, Nikole Tesle 12,42202 Trnovec</item>
      <item>Sabina Kocijan, OIB 62712960443, Frana Supila 18a,42000 Varaždin</item>
      <item>Sudski registar</item>
    </izvorni_sadrzaj>
    <derivirana_varijabla naziv="DomainObject.Predmet.SudioniciListAdressOIB_1">
      <item>VITAE NATURALE j.d.o.o. za trgovinu i usluge, OIB 09298866609, Nikole Tesle 12,42202 Trnovec</item>
      <item>Financijska agencija, RC ZAGREB, Podružnica VARAŽDIN, OIB 85821130368, A. Cesarca 2,42000 Varaždin</item>
      <item>Mirjana Kocijan, OIB 19081751099, Nikole Tesle 12,42202 Trnovec</item>
      <item>Sabina Kocijan, OIB 62712960443, Frana Supila 18a,42000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77B619-3463-4146-9B8C-48F7EE5DFA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2764</properties:Characters>
  <properties:Lines>75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2017-08-14T09:15:00Z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