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a4bc" w14:paraId="fdba4b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1500E">
        <w:t>918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C1500E">
        <w:t>KOMERCIJALNE USLUGE MARIĆ j.d.o.o. za usluge, Zagreb, Martićeva 67, MBS: 080950506, OIB: 63753708976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1500E">
        <w:t>KOMERCIJALNE USLUGE MARIĆ j.d.o.o. za usluge, Zagreb, Martićeva 67, MBS: 080950506, OIB: 63753708976</w:t>
      </w:r>
      <w:r w:rsidR="00D43EFC">
        <w:t xml:space="preserve">, </w:t>
      </w:r>
      <w:r>
        <w:t xml:space="preserve">iznosi </w:t>
      </w:r>
      <w:r w:rsidR="00C1500E">
        <w:t>25.798,19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1500E">
        <w:t>Josip Marić, OIB: 65819012453, Drežnik Brezovički, Drežnik 16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1500E">
        <w:t>918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1AAF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9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9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St-918/2017</izvorni_sadrzaj>
    <derivirana_varijabla naziv="DomainObject.Predmet.OznakaBroj_1">St-918/2017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KOMERCIJALNE USLUGE MARIĆ jednostavno društvo s ograničenom odgovornošću za usluge</izvorni_sadrzaj>
    <derivirana_varijabla naziv="DomainObject.Predmet.ProtustrankaFormated_1">  KOMERCIJALNE USLUGE MARIĆ jednostavno društvo s ograničenom odgovornošću za usluge</derivirana_varijabla>
  </DomainObject.Predmet.ProtustrankaFormated>
  <DomainObject.Predmet.ProtustrankaFormatedOIB>
    <izvorni_sadrzaj>  KOMERCIJALNE USLUGE MARIĆ jednostavno društvo s ograničenom odgovornošću za usluge, OIB 63753708976</izvorni_sadrzaj>
    <derivirana_varijabla naziv="DomainObject.Predmet.ProtustrankaFormatedOIB_1">  KOMERCIJALNE USLUGE MARIĆ jednostavno društvo s ograničenom odgovornošću za usluge, OIB 63753708976</derivirana_varijabla>
  </DomainObject.Predmet.ProtustrankaFormatedOIB>
  <DomainObject.Predmet.ProtustrankaFormatedWithAdress>
    <izvorni_sadrzaj> KOMERCIJALNE USLUGE MARIĆ jednostavno društvo s ograničenom odgovornošću za usluge, Martićeva 67, 10000 Zagreb</izvorni_sadrzaj>
    <derivirana_varijabla naziv="DomainObject.Predmet.ProtustrankaFormatedWithAdress_1"> KOMERCIJALNE USLUGE MARIĆ jednostavno društvo s ograničenom odgovornošću za usluge, Martićeva 67, 10000 Zagreb</derivirana_varijabla>
  </DomainObject.Predmet.ProtustrankaFormatedWithAdress>
  <DomainObject.Predmet.ProtustrankaFormatedWithAdressOIB>
    <izvorni_sadrzaj> KOMERCIJALNE USLUGE MARIĆ jednostavno društvo s ograničenom odgovornošću za usluge, OIB 63753708976, Martićeva 67, 10000 Zagreb</izvorni_sadrzaj>
    <derivirana_varijabla naziv="DomainObject.Predmet.ProtustrankaFormatedWithAdressOIB_1"> KOMERCIJALNE USLUGE MARIĆ jednostavno društvo s ograničenom odgovornošću za usluge, OIB 63753708976, Martićeva 67, 10000 Zagreb</derivirana_varijabla>
  </DomainObject.Predmet.ProtustrankaFormatedWithAdressOIB>
  <DomainObject.Predmet.ProtustrankaWithAdress>
    <izvorni_sadrzaj>KOMERCIJALNE USLUGE MARIĆ jednostavno društvo s ograničenom odgovornošću za usluge Martićeva 67, 10000 Zagreb</izvorni_sadrzaj>
    <derivirana_varijabla naziv="DomainObject.Predmet.ProtustrankaWithAdress_1">KOMERCIJALNE USLUGE MARIĆ jednostavno društvo s ograničenom odgovornošću za usluge Martićeva 67, 10000 Zagreb</derivirana_varijabla>
  </DomainObject.Predmet.ProtustrankaWithAdress>
  <DomainObject.Predmet.ProtustrankaWithAdressOIB>
    <izvorni_sadrzaj>KOMERCIJALNE USLUGE MARIĆ jednostavno društvo s ograničenom odgovornošću za usluge, OIB 63753708976, Martićeva 67, 10000 Zagreb</izvorni_sadrzaj>
    <derivirana_varijabla naziv="DomainObject.Predmet.ProtustrankaWithAdressOIB_1">KOMERCIJALNE USLUGE MARIĆ jednostavno društvo s ograničenom odgovornošću za usluge, OIB 63753708976, Martićeva 67, 10000 Zagreb</derivirana_varijabla>
  </DomainObject.Predmet.ProtustrankaWithAdressOIB>
  <DomainObject.Predmet.ProtustrankaNazivFormated>
    <izvorni_sadrzaj>KOMERCIJALNE USLUGE MARIĆ jednostavno društvo s ograničenom odgovornošću za usluge</izvorni_sadrzaj>
    <derivirana_varijabla naziv="DomainObject.Predmet.ProtustrankaNazivFormated_1">KOMERCIJALNE USLUGE MARIĆ jednostavno društvo s ograničenom odgovornošću za usluge</derivirana_varijabla>
  </DomainObject.Predmet.ProtustrankaNazivFormated>
  <DomainObject.Predmet.ProtustrankaNazivFormatedOIB>
    <izvorni_sadrzaj>KOMERCIJALNE USLUGE MARIĆ jednostavno društvo s ograničenom odgovornošću za usluge, OIB 63753708976</izvorni_sadrzaj>
    <derivirana_varijabla naziv="DomainObject.Predmet.ProtustrankaNazivFormatedOIB_1">KOMERCIJALNE USLUGE MARIĆ jednostavno društvo s ograničenom odgovornošću za usluge, OIB 63753708976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KOMERCIJALNE USLUGE MARIĆ jednostavno društvo s ograničenom odgovornošću za usluge</item>
    </izvorni_sadrzaj>
    <derivirana_varijabla naziv="DomainObject.Predmet.ProtuStrankaListFormated_1">
      <item>KOMERCIJALNE USLUGE MARIĆ jednostavno društvo s ograničenom odgovornošću za usluge</item>
    </derivirana_varijabla>
  </DomainObject.Predmet.ProtuStrankaListFormated>
  <DomainObject.Predmet.ProtuStrankaListFormatedOIB>
    <izvorni_sadrzaj>
      <item>KOMERCIJALNE USLUGE MARIĆ jednostavno društvo s ograničenom odgovornošću za usluge, OIB 63753708976</item>
    </izvorni_sadrzaj>
    <derivirana_varijabla naziv="DomainObject.Predmet.ProtuStrankaListFormatedOIB_1">
      <item>KOMERCIJALNE USLUGE MARIĆ jednostavno društvo s ograničenom odgovornošću za usluge, OIB 63753708976</item>
    </derivirana_varijabla>
  </DomainObject.Predmet.ProtuStrankaListFormatedOIB>
  <DomainObject.Predmet.ProtuStrankaListFormatedWithAdress>
    <izvorni_sadrzaj>
      <item>KOMERCIJALNE USLUGE MARIĆ jednostavno društvo s ograničenom odgovornošću za usluge, Martićeva 67, 10000 Zagreb</item>
    </izvorni_sadrzaj>
    <derivirana_varijabla naziv="DomainObject.Predmet.ProtuStrankaListFormatedWithAdress_1">
      <item>KOMERCIJALNE USLUGE MARIĆ jednostavno društvo s ograničenom odgovornošću za usluge, Martićeva 67, 10000 Zagreb</item>
    </derivirana_varijabla>
  </DomainObject.Predmet.ProtuStrankaListFormatedWithAdress>
  <DomainObject.Predmet.ProtuStrankaListFormatedWithAdressOIB>
    <izvorni_sadrzaj>
      <item>KOMERCIJALNE USLUGE MARIĆ jednostavno društvo s ograničenom odgovornošću za usluge, OIB 63753708976, Martićeva 67, 10000 Zagreb</item>
    </izvorni_sadrzaj>
    <derivirana_varijabla naziv="DomainObject.Predmet.ProtuStrankaListFormatedWithAdressOIB_1">
      <item>KOMERCIJALNE USLUGE MARIĆ jednostavno društvo s ograničenom odgovornošću za usluge, OIB 63753708976, Martićeva 67, 10000 Zagreb</item>
    </derivirana_varijabla>
  </DomainObject.Predmet.ProtuStrankaListFormatedWithAdressOIB>
  <DomainObject.Predmet.ProtuStrankaListNazivFormated>
    <izvorni_sadrzaj>
      <item>KOMERCIJALNE USLUGE MARIĆ jednostavno društvo s ograničenom odgovornošću za usluge</item>
    </izvorni_sadrzaj>
    <derivirana_varijabla naziv="DomainObject.Predmet.ProtuStrankaListNazivFormated_1">
      <item>KOMERCIJALNE USLUGE MARIĆ jednostavno društvo s ograničenom odgovornošću za usluge</item>
    </derivirana_varijabla>
  </DomainObject.Predmet.ProtuStrankaListNazivFormated>
  <DomainObject.Predmet.ProtuStrankaListNazivFormatedOIB>
    <izvorni_sadrzaj>
      <item>KOMERCIJALNE USLUGE MARIĆ jednostavno društvo s ograničenom odgovornošću za usluge, OIB 63753708976</item>
    </izvorni_sadrzaj>
    <derivirana_varijabla naziv="DomainObject.Predmet.ProtuStrankaListNazivFormatedOIB_1">
      <item>KOMERCIJALNE USLUGE MARIĆ jednostavno društvo s ograničenom odgovornošću za usluge, OIB 63753708976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KOMERCIJALNE USLUGE MARIĆ jednostavno društvo s ograničenom odgovornošću za usluge</izvorni_sadrzaj>
    <derivirana_varijabla naziv="DomainObject.Predmet.ProtustrankaIDrugi_1">KOMERCIJALNE USLUGE MARIĆ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KOMERCIJALNE USLUGE MARIĆ jednostavno društvo s ograničenom odgovornošću za usluge, OIB 63753708976, Martićeva 67, 10000 Zagreb</izvorni_sadrzaj>
    <derivirana_varijabla naziv="DomainObject.Predmet.ProtustrankaIDrugiAdressOIB_1">KOMERCIJALNE USLUGE MARIĆ jednostavno društvo s ograničenom odgovornošću za usluge, OIB 63753708976,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KOMERCIJALNE USLUGE MARIĆ jednostavno društvo s ograničenom odgovornošću za usluge</item>
      <item>FINA Regionalni centar Zagreb</item>
    </izvorni_sadrzaj>
    <derivirana_varijabla naziv="DomainObject.Predmet.SudioniciListNaziv_1">
      <item>KOMERCIJALNE USLUGE MARIĆ jednostavno društvo s ograničenom odgovornošću za usluge</item>
      <item>FINA Regionalni centar Zagreb</item>
    </derivirana_varijabla>
  </DomainObject.Predmet.SudioniciListNaziv>
  <DomainObject.Predmet.SudioniciListAdressOIB>
    <izvorni_sadrzaj>
      <item>KOMERCIJALNE USLUGE MARIĆ jednostavno društvo s ograničenom odgovornošću za usluge, OIB 63753708976, Martićeva 67,10000 Zagreb</item>
      <item>FINA Regionalni centar Zagreb, OIB 85821130368, Trg svibanjskih žrtava 1995. br. 1,10000 Zagreb</item>
    </izvorni_sadrzaj>
    <derivirana_varijabla naziv="DomainObject.Predmet.SudioniciListAdressOIB_1">
      <item>KOMERCIJALNE USLUGE MARIĆ jednostavno društvo s ograničenom odgovornošću za usluge, OIB 63753708976,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63753708976</item>
      <item>, OIB 85821130368</item>
    </izvorni_sadrzaj>
    <derivirana_varijabla naziv="DomainObject.Predmet.SudioniciListNazivOIB_1">
      <item>, OIB 63753708976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2017-08-04T10:06:00Z</dcterms:created>
  <dc:creator>Korisnik</dc:creator>
  <cp:lastModifiedBy>Žana Bem</cp:lastModifiedBy>
  <cp:lastPrinted>2017-08-04T10:02:00Z</cp:lastPrinted>
  <dcterms:modified xmlns:xsi="http://www.w3.org/2001/XMLSchema-instance" xsi:type="dcterms:W3CDTF">2017-08-04T10:06:00Z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