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9368" w14:paraId="3379368" w:rsidRDefault="0099172C" w:rsidP="004D2884" w:rsidR="004D2884" w:rsidRPr="004D2884">
      <w:pPr>
        <w:spacing w:after="0"/>
        <w:jc w:val="both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D2884" w:rsidP="004D2884" w:rsidR="004D2884">
                  <w:pPr>
                    <w:pStyle w:val="GrbRH"/>
                  </w:pPr>
                </w:p>
                <w:p w:rsidRDefault="004D2884" w:rsidP="004D2884" w:rsidR="004D2884">
                  <w:pPr>
                    <w:pStyle w:val="GrbRH"/>
                  </w:pPr>
                </w:p>
                <w:p w:rsidRDefault="004D2884" w:rsidP="004D2884" w:rsidR="004D2884">
                  <w:pPr>
                    <w:pStyle w:val="GrbRH"/>
                  </w:pPr>
                </w:p>
                <w:p w:rsidRDefault="004D2884" w:rsidP="004D2884" w:rsidR="004D2884">
                  <w:pPr>
                    <w:pStyle w:val="GrbRH"/>
                  </w:pPr>
                </w:p>
                <w:p w:rsidRDefault="004D2884" w:rsidP="004D2884" w:rsidR="004D2884">
                  <w:pPr>
                    <w:pStyle w:val="GrbRH"/>
                  </w:pPr>
                </w:p>
                <w:p w:rsidRDefault="004D2884" w:rsidP="004D2884" w:rsidR="004D2884">
                  <w:pPr>
                    <w:pStyle w:val="GrbRH"/>
                  </w:pPr>
                </w:p>
                <w:p w:rsidRDefault="004D2884" w:rsidP="004D2884" w:rsidR="004D2884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 xml:space="preserve">REPUBLIKA HRVATSKA </w:t>
      </w: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OPĆINSKI SUD U VARAŽDINU</w:t>
      </w: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 xml:space="preserve">Braće Radića 2 </w:t>
      </w: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spacing w:after="0"/>
        <w:jc w:val="right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ab/>
      </w:r>
      <w:r w:rsidRPr="004D2884">
        <w:rPr>
          <w:rFonts w:cs="Times New Roman" w:eastAsia="Times New Roman"/>
          <w:lang w:eastAsia="hr-HR"/>
        </w:rPr>
        <w:tab/>
      </w:r>
      <w:r w:rsidRPr="004D2884">
        <w:rPr>
          <w:rFonts w:cs="Times New Roman" w:eastAsia="Times New Roman"/>
          <w:lang w:eastAsia="hr-HR"/>
        </w:rPr>
        <w:tab/>
      </w:r>
      <w:r w:rsidRPr="004D2884">
        <w:rPr>
          <w:rFonts w:cs="Times New Roman" w:eastAsia="Times New Roman"/>
          <w:lang w:eastAsia="hr-HR"/>
        </w:rPr>
        <w:tab/>
        <w:t>Posl. broj: 9 Sp. 11/16-10</w:t>
      </w: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Općinski sud u Varaždinu po sutkinji Bojani Skenderović u stečajnom postupku povodom prijedloga potrošača Zvonimira Kefelja iz Varaždina, Dobriše Cesarića 181 OIB 863411130932, za otvaranje stečajnog postupka, dana 24. listopada 2016. godine objavljuje</w:t>
      </w: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POZIV</w:t>
      </w:r>
    </w:p>
    <w:p w:rsidRDefault="004D2884" w:rsidP="004D2884" w:rsidR="004D2884" w:rsidRPr="004D288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za pripremno ročište u postupku stečaja potrošača</w:t>
      </w:r>
    </w:p>
    <w:p w:rsidRDefault="004D2884" w:rsidP="004D2884" w:rsidR="004D2884" w:rsidRPr="004D2884">
      <w:pPr>
        <w:spacing w:after="0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D2884" w:rsidP="004D2884" w:rsidR="004D2884" w:rsidRPr="004D2884">
      <w:pPr>
        <w:spacing w:after="0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4D2884">
        <w:rPr>
          <w:rFonts w:cs="Times New Roman" w:eastAsia="Times New Roman"/>
          <w:u w:val="single"/>
          <w:lang w:eastAsia="hr-HR"/>
        </w:rPr>
        <w:t>02. prosinca 2016. godine u 12,30 sati u sobi broj 142</w:t>
      </w:r>
    </w:p>
    <w:p w:rsidRDefault="004D2884" w:rsidP="004D2884" w:rsidR="004D2884" w:rsidRPr="004D288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4D2884" w:rsidP="004D2884" w:rsidR="004D2884" w:rsidRPr="004D28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D2884" w:rsidP="004D2884" w:rsidR="004D2884" w:rsidRPr="004D28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Ovaj poziv objavljuje se na mrežnoj stranici e- Oglasna ploča sudova.</w:t>
      </w:r>
    </w:p>
    <w:p w:rsidRDefault="004D2884" w:rsidP="004D2884" w:rsidR="004D2884" w:rsidRPr="004D288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Na ročište se pozivaju vjerovnici:</w:t>
      </w: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PIK Vrbovec mesna industrija Vrbovec OIB 78909170415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Erste &amp; steiermaerktbank OIB 23057039320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Piteks d.o.o. Sv. Ilija OIB 46431581224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Hypo Staeiermark Kraft Zagreb OIB 14036333877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Svea-ekonomi d.o.o. Zagreb  OIB 17863542417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HT d.d. Zagreb OIB 81793146560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HZZO Zagreb, OIB 02958272670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RBA St. Stefan-Jagerberg-Wolfsberg, R. Austria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FINA d.d. Zagreb OIB 85821130368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Državni proračun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Grad Varaždin</w:t>
      </w:r>
    </w:p>
    <w:p w:rsidRDefault="004D2884" w:rsidP="004D2884" w:rsidR="004D2884" w:rsidRPr="004D2884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10FEA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Dužnik- potrošač </w:t>
      </w:r>
      <w:r w:rsidR="00175B4C">
        <w:rPr>
          <w:rFonts w:cs="Times New Roman" w:eastAsia="Times New Roman"/>
          <w:lang w:eastAsia="hr-HR"/>
        </w:rPr>
        <w:t>Zvonimir</w:t>
      </w:r>
      <w:r w:rsidRPr="004D2884">
        <w:rPr>
          <w:rFonts w:cs="Times New Roman" w:eastAsia="Times New Roman"/>
          <w:lang w:eastAsia="hr-HR"/>
        </w:rPr>
        <w:t xml:space="preserve"> Kefelja iz Varaždina, Dobriš</w:t>
      </w:r>
      <w:r>
        <w:rPr>
          <w:rFonts w:cs="Times New Roman" w:eastAsia="Times New Roman"/>
          <w:lang w:eastAsia="hr-HR"/>
        </w:rPr>
        <w:t>e Cesarića 181</w:t>
      </w:r>
    </w:p>
    <w:p w:rsidRDefault="004D2884" w:rsidP="004D2884" w:rsidR="004D2884" w:rsidRPr="004D288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FINA, Poslovnica Varaždin, Augusta Cesarca 2 Varaždin-posrednik</w:t>
      </w: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spacing w:after="0"/>
        <w:jc w:val="right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Sutkinja:</w:t>
      </w:r>
    </w:p>
    <w:p w:rsidRDefault="004D2884" w:rsidP="004D2884" w:rsidR="004D2884" w:rsidRPr="004D2884">
      <w:pPr>
        <w:spacing w:after="0"/>
        <w:jc w:val="right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>Bojana Skenderović,v.r.</w:t>
      </w:r>
    </w:p>
    <w:p w:rsidRDefault="004D2884" w:rsidP="004D2884" w:rsidR="004D2884" w:rsidRPr="004D288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2884" w:rsidP="004D2884" w:rsidR="004D2884" w:rsidRPr="004D2884">
      <w:pPr>
        <w:spacing w:after="0"/>
        <w:jc w:val="right"/>
        <w:rPr>
          <w:rFonts w:cs="Times New Roman" w:eastAsia="Calibri"/>
        </w:rPr>
      </w:pPr>
      <w:r w:rsidRPr="004D2884">
        <w:rPr>
          <w:rFonts w:cs="Times New Roman" w:eastAsia="Calibri"/>
        </w:rPr>
        <w:t>Za točnost otpravka ovlašteni službenik:</w:t>
      </w:r>
    </w:p>
    <w:p w:rsidRDefault="004D2884" w:rsidP="004D2884" w:rsidR="004D2884" w:rsidRPr="004D2884">
      <w:pPr>
        <w:spacing w:after="0"/>
        <w:jc w:val="right"/>
        <w:rPr>
          <w:rFonts w:cs="Times New Roman" w:eastAsia="Calibri"/>
        </w:rPr>
      </w:pPr>
      <w:r w:rsidRPr="004D2884">
        <w:rPr>
          <w:rFonts w:cs="Times New Roman" w:eastAsia="Calibri"/>
        </w:rPr>
        <w:tab/>
      </w:r>
      <w:r w:rsidRPr="004D2884">
        <w:rPr>
          <w:rFonts w:cs="Times New Roman" w:eastAsia="Calibri"/>
        </w:rPr>
        <w:tab/>
      </w:r>
      <w:r w:rsidRPr="004D2884">
        <w:rPr>
          <w:rFonts w:cs="Times New Roman" w:eastAsia="Calibri"/>
        </w:rPr>
        <w:tab/>
      </w:r>
      <w:r w:rsidRPr="004D2884">
        <w:rPr>
          <w:rFonts w:cs="Times New Roman" w:eastAsia="Calibri"/>
        </w:rPr>
        <w:tab/>
      </w:r>
      <w:r w:rsidRPr="004D2884">
        <w:rPr>
          <w:rFonts w:cs="Times New Roman" w:eastAsia="Calibri"/>
        </w:rPr>
        <w:tab/>
      </w:r>
      <w:r w:rsidRPr="004D2884">
        <w:rPr>
          <w:rFonts w:cs="Times New Roman" w:eastAsia="Calibri"/>
        </w:rPr>
        <w:tab/>
      </w:r>
      <w:r w:rsidRPr="004D2884">
        <w:rPr>
          <w:rFonts w:cs="Times New Roman" w:eastAsia="Calibri"/>
        </w:rPr>
        <w:tab/>
      </w:r>
      <w:r w:rsidRPr="004D2884">
        <w:rPr>
          <w:rFonts w:cs="Times New Roman" w:eastAsia="Calibri"/>
        </w:rPr>
        <w:tab/>
      </w:r>
      <w:r w:rsidRPr="004D2884">
        <w:rPr>
          <w:rFonts w:cs="Times New Roman" w:eastAsia="Calibri"/>
        </w:rPr>
        <w:tab/>
        <w:t xml:space="preserve">Anica Horvat </w:t>
      </w:r>
    </w:p>
    <w:p w:rsidRDefault="00E50975" w:rsidP="00E50975" w:rsidR="00E50975">
      <w:pPr>
        <w:spacing w:after="0"/>
        <w:jc w:val="both"/>
        <w:rPr>
          <w:rFonts w:cs="Times New Roman" w:eastAsia="Calibri"/>
        </w:rPr>
      </w:pPr>
    </w:p>
    <w:p w:rsidRDefault="00E50975" w:rsidP="00E50975" w:rsidR="00E50975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DNA: </w:t>
      </w:r>
    </w:p>
    <w:p w:rsidRDefault="00E50975" w:rsidP="00E50975" w:rsidR="00F26EC7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Svim sudionicima</w:t>
      </w:r>
      <w:r w:rsidR="00F26EC7">
        <w:rPr>
          <w:rFonts w:cs="Times New Roman" w:eastAsia="Calibri"/>
        </w:rPr>
        <w:t xml:space="preserve"> putem mrežne stranice e-oglasna ploča</w:t>
      </w:r>
      <w:r>
        <w:rPr>
          <w:rFonts w:cs="Times New Roman" w:eastAsia="Calibri"/>
        </w:rPr>
        <w:t xml:space="preserve"> sudova ( čl. 25. st. 1 ZSP-a). </w:t>
      </w:r>
    </w:p>
    <w:p w:rsidRDefault="00E50975" w:rsidP="00E50975" w:rsidR="004D2884" w:rsidRPr="004D2884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Smatra se da je dostava pismena obavljena istekom osmog dana od dana objave pismena na mrežn</w:t>
      </w:r>
      <w:r w:rsidR="00F26EC7">
        <w:rPr>
          <w:rFonts w:cs="Times New Roman" w:eastAsia="Calibri"/>
        </w:rPr>
        <w:t>oj stranici e-oglasna ploča</w:t>
      </w:r>
      <w:r>
        <w:rPr>
          <w:rFonts w:cs="Times New Roman" w:eastAsia="Calibri"/>
        </w:rPr>
        <w:t xml:space="preserve"> sudova ( čl. 25. st. 2. ZSP-a).</w:t>
      </w:r>
      <w:r w:rsidR="004D2884" w:rsidRPr="004D2884">
        <w:rPr>
          <w:rFonts w:cs="Times New Roman" w:eastAsia="Calibri"/>
        </w:rPr>
        <w:t xml:space="preserve"> </w:t>
      </w:r>
    </w:p>
    <w:p w:rsidRDefault="004D2884" w:rsidP="004D2884" w:rsidR="004D2884" w:rsidRPr="004D2884">
      <w:pPr>
        <w:spacing w:after="0"/>
        <w:jc w:val="right"/>
        <w:rPr>
          <w:rFonts w:cs="Times New Roman" w:eastAsia="Calibri"/>
        </w:rPr>
      </w:pPr>
    </w:p>
    <w:p w:rsidRDefault="004D2884" w:rsidP="004D2884" w:rsidR="004D2884" w:rsidRPr="004D2884">
      <w:pPr>
        <w:spacing w:after="0"/>
        <w:jc w:val="right"/>
        <w:rPr>
          <w:rFonts w:cs="Times New Roman" w:eastAsia="Times New Roman"/>
          <w:lang w:eastAsia="hr-HR"/>
        </w:rPr>
      </w:pPr>
      <w:r w:rsidRPr="004D2884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6EF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B4C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884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592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145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0FEA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2C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B7D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1B8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975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EC7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40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Varaždin</izvorni_sadrzaj>
    <derivirana_varijabla naziv="DomainObject.UcesnikSudskeRadnje.Adresa.Naselje_1">Varaždin</derivirana_varijabla>
  </DomainObject.UcesnikSudskeRadnje.Adresa.Naselje>
  <DomainObject.UcesnikSudskeRadnje.Adresa.PostBroj>
    <izvorni_sadrzaj>42000</izvorni_sadrzaj>
    <derivirana_varijabla naziv="DomainObject.UcesnikSudskeRadnje.Adresa.PostBroj_1">42000</derivirana_varijabla>
  </DomainObject.UcesnikSudskeRadnje.Adresa.PostBroj>
  <DomainObject.UcesnikSudskeRadnje.Adresa.UlicaIKBR>
    <izvorni_sadrzaj>DOBRIŠE CESARIĆA 181</izvorni_sadrzaj>
    <derivirana_varijabla naziv="DomainObject.UcesnikSudskeRadnje.Adresa.UlicaIKBR_1">DOBRIŠE CESARIĆA 181</derivirana_varijabla>
  </DomainObject.UcesnikSudskeRadnje.Adresa.UlicaIKBR>
  <DomainObject.UcesnikSudskeRadnje.Naziv>
    <izvorni_sadrzaj>Zvonimir Kefelja</izvorni_sadrzaj>
    <derivirana_varijabla naziv="DomainObject.UcesnikSudskeRadnje.Naziv_1">Zvonimir Kefelja</derivirana_varijabla>
  </DomainObject.UcesnikSudskeRadnje.Naziv>
  <DomainObject.UcesnikSudskeRadnje.SudskaRadnja.Prostorija.Naziv>
    <izvorni_sadrzaj>sudnica 142/1</izvorni_sadrzaj>
    <derivirana_varijabla naziv="DomainObject.UcesnikSudskeRadnje.SudskaRadnja.Prostorija.Naziv_1">sudnica 142/1</derivirana_varijabla>
  </DomainObject.UcesnikSudskeRadnje.SudskaRadnja.Prostorija.Naziv>
  <DomainObject.UcesnikSudskeRadnje.SudskaRadnja.Prostorija.Oznaka>
    <izvorni_sadrzaj>142/1</izvorni_sadrzaj>
    <derivirana_varijabla naziv="DomainObject.UcesnikSudskeRadnje.SudskaRadnja.Prostorija.Oznaka_1">142/1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2. prosinca 2016.</izvorni_sadrzaj>
    <derivirana_varijabla naziv="DomainObject.UcesnikSudskeRadnje.SudskaRadnja.PlaniraniZavrsetakDatum_1">2. prosinca 2016.</derivirana_varijabla>
  </DomainObject.UcesnikSudskeRadnje.SudskaRadnja.PlaniraniZavrsetakDatum>
  <DomainObject.UcesnikSudskeRadnje.SudskaRadnja.PlaniraniPocetakDatum>
    <izvorni_sadrzaj>2. prosinca 2016.</izvorni_sadrzaj>
    <derivirana_varijabla naziv="DomainObject.UcesnikSudskeRadnje.SudskaRadnja.PlaniraniPocetakDatum_1">2. prosinca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12:30</izvorni_sadrzaj>
    <derivirana_varijabla naziv="DomainObject.UcesnikSudskeRadnje.SudskaRadnja.PlaniraniPocetakVrijeme_1">12:30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 OD 05.09.2016. U REF., POD, OD 03.10.2016 U REF.  POD. OD 03.10.2016 U REF.   pod, od 18.10.2016. u ref.</izvorni_sadrzaj>
    <derivirana_varijabla naziv="DomainObject.Predmet.PrimjedbaSuca_1">POD OD 05.09.2016. U REF., POD, OD 03.10.2016 U REF.  POD. OD 03.10.2016 U REF.   pod, od 18.10.2016.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Kefelja</izvorni_sadrzaj>
    <derivirana_varijabla naziv="DomainObject.Predmet.StrankaFormated_1">  Zvonimir Kefelja</derivirana_varijabla>
  </DomainObject.Predmet.StrankaFormated>
  <DomainObject.Predmet.StrankaFormatedOIB>
    <izvorni_sadrzaj>  Zvonimir Kefelja, OIB 52334024533</izvorni_sadrzaj>
    <derivirana_varijabla naziv="DomainObject.Predmet.StrankaFormatedOIB_1">  Zvonimir Kefelja, OIB 52334024533</derivirana_varijabla>
  </DomainObject.Predmet.StrankaFormatedOIB>
  <DomainObject.Predmet.StrankaFormatedWithAdress>
    <izvorni_sadrzaj> Zvonimir Kefelja, DOBRIŠE CESARIĆA 181, 42000 Varaždin</izvorni_sadrzaj>
    <derivirana_varijabla naziv="DomainObject.Predmet.StrankaFormatedWithAdress_1"> Zvonimir Kefelja, DOBRIŠE CESARIĆA 181, 42000 Varaždin</derivirana_varijabla>
  </DomainObject.Predmet.StrankaFormatedWithAdress>
  <DomainObject.Predmet.StrankaFormatedWithAdressOIB>
    <izvorni_sadrzaj> Zvonimir Kefelja, OIB 52334024533, DOBRIŠE CESARIĆA 181, 42000 Varaždin</izvorni_sadrzaj>
    <derivirana_varijabla naziv="DomainObject.Predmet.StrankaFormatedWithAdressOIB_1"> Zvonimir Kefelja, OIB 52334024533, DOBRIŠE CESARIĆA 181, 42000 Varaždin</derivirana_varijabla>
  </DomainObject.Predmet.StrankaFormatedWithAdressOIB>
  <DomainObject.Predmet.StrankaWithAdress>
    <izvorni_sadrzaj>Zvonimir Kefelja DOBRIŠE CESARIĆA 181,42000 Varaždin</izvorni_sadrzaj>
    <derivirana_varijabla naziv="DomainObject.Predmet.StrankaWithAdress_1">Zvonimir Kefelja DOBRIŠE CESARIĆA 181,42000 Varaždin</derivirana_varijabla>
  </DomainObject.Predmet.StrankaWithAdress>
  <DomainObject.Predmet.StrankaWithAdressOIB>
    <izvorni_sadrzaj>Zvonimir Kefelja, OIB 52334024533, DOBRIŠE CESARIĆA 181,42000 Varaždin</izvorni_sadrzaj>
    <derivirana_varijabla naziv="DomainObject.Predmet.StrankaWithAdressOIB_1">Zvonimir Kefelja, OIB 52334024533, DOBRIŠE CESARIĆA 181,42000 Varaždin</derivirana_varijabla>
  </DomainObject.Predmet.StrankaWithAdressOIB>
  <DomainObject.Predmet.StrankaNazivFormated>
    <izvorni_sadrzaj>Zvonimir Kefelja</izvorni_sadrzaj>
    <derivirana_varijabla naziv="DomainObject.Predmet.StrankaNazivFormated_1">Zvonimir Kefelja</derivirana_varijabla>
  </DomainObject.Predmet.StrankaNazivFormated>
  <DomainObject.Predmet.StrankaNazivFormatedOIB>
    <izvorni_sadrzaj>Zvonimir Kefelja, OIB 52334024533</izvorni_sadrzaj>
    <derivirana_varijabla naziv="DomainObject.Predmet.StrankaNazivFormatedOIB_1">Zvonimir Kefelja, OIB 52334024533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Zvonimir Kefelja</item>
    </izvorni_sadrzaj>
    <derivirana_varijabla naziv="DomainObject.Predmet.StrankaListFormated_1">
      <item>Zvonimir Kefelja</item>
    </derivirana_varijabla>
  </DomainObject.Predmet.StrankaListFormated>
  <DomainObject.Predmet.StrankaListFormatedOIB>
    <izvorni_sadrzaj>
      <item>Zvonimir Kefelja, OIB 52334024533</item>
    </izvorni_sadrzaj>
    <derivirana_varijabla naziv="DomainObject.Predmet.StrankaListFormatedOIB_1">
      <item>Zvonimir Kefelja, OIB 52334024533</item>
    </derivirana_varijabla>
  </DomainObject.Predmet.StrankaListFormatedOIB>
  <DomainObject.Predmet.StrankaListFormatedWithAdress>
    <izvorni_sadrzaj>
      <item>Zvonimir Kefelja, DOBRIŠE CESARIĆA 181, 42000 Varaždin</item>
    </izvorni_sadrzaj>
    <derivirana_varijabla naziv="DomainObject.Predmet.StrankaListFormatedWithAdress_1">
      <item>Zvonimir Kefelja, DOBRIŠE CESARIĆA 181, 42000 Varaždin</item>
    </derivirana_varijabla>
  </DomainObject.Predmet.StrankaListFormatedWithAdress>
  <DomainObject.Predmet.StrankaListFormatedWithAdressOIB>
    <izvorni_sadrzaj>
      <item>Zvonimir Kefelja, OIB 52334024533, DOBRIŠE CESARIĆA 181, 42000 Varaždin</item>
    </izvorni_sadrzaj>
    <derivirana_varijabla naziv="DomainObject.Predmet.StrankaListFormatedWithAdressOIB_1">
      <item>Zvonimir Kefelja, OIB 52334024533, DOBRIŠE CESARIĆA 181, 42000 Varaždin</item>
    </derivirana_varijabla>
  </DomainObject.Predmet.StrankaListFormatedWithAdressOIB>
  <DomainObject.Predmet.StrankaListNazivFormated>
    <izvorni_sadrzaj>
      <item>Zvonimir Kefelja</item>
    </izvorni_sadrzaj>
    <derivirana_varijabla naziv="DomainObject.Predmet.StrankaListNazivFormated_1">
      <item>Zvonimir Kefelja</item>
    </derivirana_varijabla>
  </DomainObject.Predmet.StrankaListNazivFormated>
  <DomainObject.Predmet.StrankaListNazivFormatedOIB>
    <izvorni_sadrzaj>
      <item>Zvonimir Kefelja, OIB 52334024533</item>
    </izvorni_sadrzaj>
    <derivirana_varijabla naziv="DomainObject.Predmet.StrankaListNazivFormatedOIB_1">
      <item>Zvonimir Kefelja, OIB 52334024533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OstaliListFormated_1"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OstaliListFormated>
  <DomainObject.Predmet.OstaliListFormatedOIB>
    <izvorni_sadrzaj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izvorni_sadrzaj>
    <derivirana_varijabla naziv="DomainObject.Predmet.OstaliListFormatedOIB_1"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derivirana_varijabla>
  </DomainObject.Predmet.OstaliListFormatedOIB>
  <DomainObject.Predmet.OstaliListFormatedWithAdress>
    <izvorni_sadrzaj>
      <item>ERSTE&amp;STEIERMÄRKISCHE BANKA dioničko društvo, Jadranski Trg 3/a, 51000 Rijeka</item>
      <item>PIK VRBOVEC-MESNA INDUSTRIJA, dioničko društvo za proizvodnju i promet mesa i mesnih prerađevina, Zagrebačka 148, 10340 Vrbovec</item>
      <item>PITEKS - društvo s ograničenom odgovornošću za proizvodnju i trgovinu tekstilom, Vinogradska 52/a, 42204 Sveti Ilija</item>
      <item>HYPO ALPE-ADRIA-BANK dioničko društvo, Slavonska avenija 6, 10000 Zagreb</item>
      <item>SVEA EKONOMI društvo s ograničenom odgovornošću za savjetovanje i usluge, Većeslava Holjevca 40, 10000 Zagreb</item>
      <item>Hrvatski Telekom d.d., Roberta Frangeša Mihanovića 9, 10000 Zagreb</item>
      <item>HRVATSKI ZAVOD ZA ZDRAVSTVENO OSIGURANJE, Margaretska 3, 10000 Zagreb</item>
      <item>RBA ST. Stefan-Jagerberg-Wolfsberg R.Austria</item>
      <item>Financijska agencija,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</item>
    </izvorni_sadrzaj>
    <derivirana_varijabla naziv="DomainObject.Predmet.OstaliListFormatedWithAdress_1">
      <item>ERSTE&amp;STEIERMÄRKISCHE BANKA dioničko društvo, Jadranski Trg 3/a, 51000 Rijeka</item>
      <item>PIK VRBOVEC-MESNA INDUSTRIJA, dioničko društvo za proizvodnju i promet mesa i mesnih prerađevina, Zagrebačka 148, 10340 Vrbovec</item>
      <item>PITEKS - društvo s ograničenom odgovornošću za proizvodnju i trgovinu tekstilom, Vinogradska 52/a, 42204 Sveti Ilija</item>
      <item>HYPO ALPE-ADRIA-BANK dioničko društvo, Slavonska avenija 6, 10000 Zagreb</item>
      <item>SVEA EKONOMI društvo s ograničenom odgovornošću za savjetovanje i usluge, Većeslava Holjevca 40, 10000 Zagreb</item>
      <item>Hrvatski Telekom d.d., Roberta Frangeša Mihanovića 9, 10000 Zagreb</item>
      <item>HRVATSKI ZAVOD ZA ZDRAVSTVENO OSIGURANJE, Margaretska 3, 10000 Zagreb</item>
      <item>RBA ST. Stefan-Jagerberg-Wolfsberg R.Austria</item>
      <item>Financijska agencija,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PIK VRBOVEC-MESNA INDUSTRIJA, dioničko društvo za proizvodnju i promet mesa i mesnih prerađevina, OIB 78909170415, Zagrebačka 148, 10340 Vrbovec</item>
      <item>PITEKS - društvo s ograničenom odgovornošću za proizvodnju i trgovinu tekstilom, OIB 46431581224, Vinogradska 52/a, 42204 Sveti Ilija</item>
      <item>HYPO ALPE-ADRIA-BANK dioničko društvo, OIB 14036333877, Slavonska avenija 6, 10000 Zagreb</item>
      <item>SVEA EKONOMI društvo s ograničenom odgovornošću za savjetovanje i usluge, OIB 17863542417, Većeslava Holjevca 40, 10000 Zagreb</item>
      <item>Hrvatski Telekom d.d., OIB 81793146560, Roberta Frangeša Mihanovića 9, 10000 Zagreb</item>
      <item>HRVATSKI ZAVOD ZA ZDRAVSTVENO OSIGURANJE, OIB 02958272670, Margaretska 3, 10000 Zagreb</item>
      <item>RBA ST. Stefan-Jagerberg-Wolfsberg R.Austria</item>
      <item>Financijska agencija, OIB 85821130368,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d.o.o., OIB 76674680107</item>
    </izvorni_sadrzaj>
    <derivirana_varijabla naziv="DomainObject.Predmet.OstaliListFormatedWithAdressOIB_1">
      <item>ERSTE&amp;STEIERMÄRKISCHE BANKA dioničko društvo, OIB 23057039320, Jadranski Trg 3/a, 51000 Rijeka</item>
      <item>PIK VRBOVEC-MESNA INDUSTRIJA, dioničko društvo za proizvodnju i promet mesa i mesnih prerađevina, OIB 78909170415, Zagrebačka 148, 10340 Vrbovec</item>
      <item>PITEKS - društvo s ograničenom odgovornošću za proizvodnju i trgovinu tekstilom, OIB 46431581224, Vinogradska 52/a, 42204 Sveti Ilija</item>
      <item>HYPO ALPE-ADRIA-BANK dioničko društvo, OIB 14036333877, Slavonska avenija 6, 10000 Zagreb</item>
      <item>SVEA EKONOMI društvo s ograničenom odgovornošću za savjetovanje i usluge, OIB 17863542417, Većeslava Holjevca 40, 10000 Zagreb</item>
      <item>Hrvatski Telekom d.d., OIB 81793146560, Roberta Frangeša Mihanovića 9, 10000 Zagreb</item>
      <item>HRVATSKI ZAVOD ZA ZDRAVSTVENO OSIGURANJE, OIB 02958272670, Margaretska 3, 10000 Zagreb</item>
      <item>RBA ST. Stefan-Jagerberg-Wolfsberg R.Austria</item>
      <item>Financijska agencija, OIB 85821130368,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d.o.o., OIB 76674680107</item>
    </derivirana_varijabla>
  </DomainObject.Predmet.OstaliListFormatedWithAdressOIB>
  <DomainObject.Predmet.OstaliListNazivFormated>
    <izvorni_sadrzaj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OstaliListNazivFormated_1"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OstaliListNazivFormated>
  <DomainObject.Predmet.OstaliListNazivFormatedOIB>
    <izvorni_sadrzaj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izvorni_sadrzaj>
    <derivirana_varijabla naziv="DomainObject.Predmet.OstaliListNazivFormatedOIB_1"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Kefelja</izvorni_sadrzaj>
    <derivirana_varijabla naziv="DomainObject.Predmet.StrankaIDrugi_1">Zvonimir Kefelja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Zvonimir Kefelja, OIB 52334024533, DOBRIŠE CESARIĆA 181, 42000 Varaždin</izvorni_sadrzaj>
    <derivirana_varijabla naziv="DomainObject.Predmet.StrankaIDrugiAdressOIB_1">Zvonimir Kefelja, OIB 52334024533, DOBRIŠE CESARIĆA 181,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Kefelja</item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SudioniciListNaziv_1">
      <item>Zvonimir Kefelja</item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SudioniciListNaziv>
  <DomainObject.Predmet.SudioniciListAdressOIB>
    <izvorni_sadrzaj>
      <item>Zvonimir Kefelja, OIB 52334024533, DOBRIŠE CESARIĆA 181,42000 Varaždin</item>
      <item>ERSTE&amp;STEIERMÄRKISCHE BANKA dioničko društvo, OIB 23057039320, Jadranski Trg 3/a,51000 Rijeka</item>
      <item>PIK VRBOVEC-MESNA INDUSTRIJA, dioničko društvo za proizvodnju i promet mesa i mesnih prerađevina, OIB 78909170415, Zagrebačka 148,10340 Vrbovec</item>
      <item>PITEKS - društvo s ograničenom odgovornošću za proizvodnju i trgovinu tekstilom, OIB 46431581224, Vinogradska 52/a,42204 Sveti Ilija</item>
      <item>HYPO ALPE-ADRIA-BANK dioničko društvo, OIB 14036333877, Slavonska avenija 6,10000 Zagreb</item>
      <item>SVEA EKONOMI društvo s ograničenom odgovornošću za savjetovanje i usluge, OIB 17863542417, Većeslava Holjevca 40,10000 Zagreb</item>
      <item>Hrvatski Telekom d.d., OIB 81793146560, Roberta Frangeša Mihanovića 9,10000 Zagreb</item>
      <item>HRVATSKI ZAVOD ZA ZDRAVSTVENO OSIGURANJE, OIB 02958272670, Margaretska 3,10000 Zagreb</item>
      <item>RBA ST. Stefan-Jagerberg-Wolfsberg R.Austria</item>
      <item>Financijska agencija, OIB 85821130368, Ulica grada Vukovara 70,10000 Zagreb</item>
      <item>DRŽAVNI PRORAČUN</item>
      <item>GRAD VARAŽDIN</item>
      <item>FINA VARAŽDIN, AUGUSTA CESARCA 2,42000 Varaždin</item>
      <item>OPĆINSKO DRŽAVNO ODVJETNIŠTVO U VARAŽDINU</item>
      <item>EOS MATRIX d.o.o., OIB 76674680107</item>
    </izvorni_sadrzaj>
    <derivirana_varijabla naziv="DomainObject.Predmet.SudioniciListAdressOIB_1">
      <item>Zvonimir Kefelja, OIB 52334024533, DOBRIŠE CESARIĆA 181,42000 Varaždin</item>
      <item>ERSTE&amp;STEIERMÄRKISCHE BANKA dioničko društvo, OIB 23057039320, Jadranski Trg 3/a,51000 Rijeka</item>
      <item>PIK VRBOVEC-MESNA INDUSTRIJA, dioničko društvo za proizvodnju i promet mesa i mesnih prerađevina, OIB 78909170415, Zagrebačka 148,10340 Vrbovec</item>
      <item>PITEKS - društvo s ograničenom odgovornošću za proizvodnju i trgovinu tekstilom, OIB 46431581224, Vinogradska 52/a,42204 Sveti Ilija</item>
      <item>HYPO ALPE-ADRIA-BANK dioničko društvo, OIB 14036333877, Slavonska avenija 6,10000 Zagreb</item>
      <item>SVEA EKONOMI društvo s ograničenom odgovornošću za savjetovanje i usluge, OIB 17863542417, Većeslava Holjevca 40,10000 Zagreb</item>
      <item>Hrvatski Telekom d.d., OIB 81793146560, Roberta Frangeša Mihanovića 9,10000 Zagreb</item>
      <item>HRVATSKI ZAVOD ZA ZDRAVSTVENO OSIGURANJE, OIB 02958272670, Margaretska 3,10000 Zagreb</item>
      <item>RBA ST. Stefan-Jagerberg-Wolfsberg R.Austria</item>
      <item>Financijska agencija, OIB 85821130368, Ulica grada Vukovara 70,10000 Zagreb</item>
      <item>DRŽAVNI PRORAČUN</item>
      <item>GRAD VARAŽDIN</item>
      <item>FINA VARAŽDIN, AUGUSTA CESARCA 2,42000 Varaždin</item>
      <item>OPĆINSKO DRŽAVNO ODVJETNIŠTVO U VARAŽDINU</item>
      <item>EOS MATRIX d.o.o., OIB 76674680107</item>
    </derivirana_varijabla>
  </DomainObject.Predmet.SudioniciListAdressOIB>
  <DomainObject.UcesnikSudskeRadnje.NazivFormated>
    <izvorni_sadrzaj>Zvonimir Kefelja, OIB 52334024533, DOBRIŠE CESARIĆA 181,42000 Varaždin</izvorni_sadrzaj>
    <derivirana_varijabla naziv="DomainObject.UcesnikSudskeRadnje.NazivFormated_1">Zvonimir Kefelja, OIB 52334024533, DOBRIŠE CESARIĆA 181,42000 Varaždin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06A7D-8BCC-40A3-A1EF-3AFFCC3FC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1354</properties:Characters>
  <properties:Lines>58</properties:Lines>
  <properties:Paragraphs>32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Anica Horvat</cp:lastModifiedBy>
  <cp:lastPrinted>2016-10-24T10:33:00Z</cp:lastPrinted>
  <dcterms:modified xmlns:xsi="http://www.w3.org/2001/XMLSchema-instance" xsi:type="dcterms:W3CDTF">2016-10-24T10:34:00Z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Zvonimir Kefelja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