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30bcc" w14:paraId="c930bcc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E022E9" w:rsidP="00281BC7" w:rsidR="00E022E9">
      <w:pPr>
        <w:rPr>
          <w:b/>
          <w:bCs/>
        </w:rPr>
      </w:pP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>REPUBLIKA HRVATSKA</w:t>
      </w:r>
    </w:p>
    <w:p w:rsidRDefault="00281BC7" w:rsidP="00281BC7" w:rsidR="00E022E9">
      <w:pPr>
        <w:rPr>
          <w:b/>
          <w:bCs/>
        </w:rPr>
      </w:pPr>
      <w:r w:rsidRPr="00E022E9">
        <w:rPr>
          <w:b/>
          <w:bCs/>
        </w:rPr>
        <w:t>TRGOVAČKI SUD U ZADRU</w:t>
      </w:r>
    </w:p>
    <w:p w:rsidRDefault="00E022E9" w:rsidP="004E7E9B" w:rsidR="00EF7C9A" w:rsidRPr="00E022E9">
      <w:pPr>
        <w:rPr>
          <w:b/>
          <w:bCs/>
        </w:rPr>
      </w:pPr>
      <w:r>
        <w:rPr>
          <w:b/>
          <w:bCs/>
        </w:rPr>
        <w:t>Dr. Franje Tuđmana 35</w:t>
      </w:r>
      <w:r w:rsidR="00281BC7" w:rsidRPr="00E022E9">
        <w:rPr>
          <w:b/>
          <w:bCs/>
        </w:rPr>
        <w:tab/>
      </w:r>
    </w:p>
    <w:p w:rsidRDefault="00E022E9" w:rsidP="00281BC7" w:rsidR="00E022E9" w:rsidRPr="00E022E9">
      <w:pPr>
        <w:rPr>
          <w:b/>
          <w:bCs/>
        </w:rPr>
      </w:pPr>
    </w:p>
    <w:p w:rsidRDefault="00EF7C9A" w:rsidP="00EF7C9A" w:rsidR="00EF7C9A" w:rsidRPr="00E022E9">
      <w:pPr>
        <w:jc w:val="center"/>
        <w:rPr>
          <w:b/>
          <w:bCs/>
        </w:rPr>
      </w:pPr>
      <w:r w:rsidRPr="00E022E9">
        <w:rPr>
          <w:b/>
          <w:bCs/>
        </w:rPr>
        <w:t>R E P U B L I K A   H R V A T S K A</w:t>
      </w:r>
    </w:p>
    <w:p w:rsidRDefault="00281BC7" w:rsidP="00281BC7" w:rsidR="00281BC7" w:rsidRPr="00E022E9">
      <w:pPr>
        <w:rPr>
          <w:b/>
          <w:bCs/>
        </w:rPr>
      </w:pP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  <w:r w:rsidRPr="00E022E9">
        <w:rPr>
          <w:b/>
          <w:bCs/>
        </w:rPr>
        <w:tab/>
      </w:r>
    </w:p>
    <w:p w:rsidRDefault="00281BC7" w:rsidP="00281BC7" w:rsidR="00281BC7" w:rsidRPr="00E022E9">
      <w:pPr>
        <w:jc w:val="center"/>
        <w:rPr>
          <w:b/>
          <w:bCs/>
        </w:rPr>
      </w:pPr>
      <w:r w:rsidRPr="00E022E9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E022E9" w:rsidP="004676BD" w:rsidR="009D7950" w:rsidRPr="00A57832">
      <w:pPr>
        <w:pStyle w:val="Tijeloteksta"/>
        <w:ind w:firstLine="708"/>
        <w:rPr>
          <w:szCs w:val="24"/>
        </w:rPr>
      </w:pPr>
      <w:r w:rsidRPr="00570832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4E7E9B">
        <w:t xml:space="preserve"> </w:t>
      </w:r>
      <w:r w:rsidR="00FF2FC3">
        <w:rPr>
          <w:szCs w:val="24"/>
        </w:rPr>
        <w:t>ROMEO I JULIET j.d.o.o. turističke agencije</w:t>
      </w:r>
      <w:r w:rsidR="00FF2FC3" w:rsidRPr="005526C8">
        <w:rPr>
          <w:szCs w:val="24"/>
        </w:rPr>
        <w:t>,</w:t>
      </w:r>
      <w:r w:rsidR="004676BD">
        <w:rPr>
          <w:szCs w:val="24"/>
        </w:rPr>
        <w:t xml:space="preserve"> Zadar, Ulica </w:t>
      </w:r>
      <w:r w:rsidR="00FF2FC3">
        <w:rPr>
          <w:szCs w:val="24"/>
        </w:rPr>
        <w:t>Matice dalmatinske 8, OIB:42876286733</w:t>
      </w:r>
      <w:r w:rsidR="009D7950" w:rsidRPr="00A57832">
        <w:rPr>
          <w:szCs w:val="24"/>
        </w:rPr>
        <w:t xml:space="preserve">, dana </w:t>
      </w:r>
      <w:r w:rsidR="00766A92">
        <w:rPr>
          <w:szCs w:val="24"/>
        </w:rPr>
        <w:t>18</w:t>
      </w:r>
      <w:r w:rsidR="009D7950" w:rsidRPr="00A57832">
        <w:rPr>
          <w:szCs w:val="24"/>
        </w:rPr>
        <w:t xml:space="preserve">. </w:t>
      </w:r>
      <w:r w:rsidR="009D7950">
        <w:rPr>
          <w:szCs w:val="24"/>
        </w:rPr>
        <w:t xml:space="preserve">ožujka </w:t>
      </w:r>
      <w:r w:rsidR="009D7950" w:rsidRPr="00A57832">
        <w:rPr>
          <w:szCs w:val="24"/>
        </w:rPr>
        <w:t xml:space="preserve">2016. </w:t>
      </w:r>
    </w:p>
    <w:p w:rsidRDefault="00281BC7" w:rsidP="009D7950" w:rsidR="00281BC7" w:rsidRPr="00EF7C9A">
      <w:pPr>
        <w:pStyle w:val="Tijeloteksta"/>
        <w:ind w:firstLine="708"/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4B768C" w:rsidP="004676BD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EF7C9A">
        <w:t xml:space="preserve"> </w:t>
      </w:r>
      <w:r w:rsidR="004676BD">
        <w:t>Frane Zvonimir Negro</w:t>
      </w:r>
      <w:r w:rsidR="009068CC">
        <w:t xml:space="preserve">, Zadar, </w:t>
      </w:r>
      <w:r w:rsidR="004676BD">
        <w:t>M. Krleže 3c,</w:t>
      </w:r>
      <w:r w:rsidRPr="00EF7C9A">
        <w:t xml:space="preserve"> OIB:</w:t>
      </w:r>
      <w:r w:rsidR="004676BD">
        <w:t>59618330195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</w:t>
      </w:r>
      <w:r w:rsidR="004E7E9B">
        <w:t xml:space="preserve"> </w:t>
      </w:r>
      <w:r w:rsidR="00FF2FC3">
        <w:t>ROMEO I JULIET j.d.o.o. turističke agencije</w:t>
      </w:r>
      <w:r w:rsidR="00FF2FC3" w:rsidRPr="005526C8">
        <w:t>,</w:t>
      </w:r>
      <w:r w:rsidR="004676BD">
        <w:t xml:space="preserve"> Zadar, Ulica</w:t>
      </w:r>
      <w:r w:rsidR="00FF2FC3">
        <w:t xml:space="preserve"> Matice dalmatinske 8, OIB:42876286733</w:t>
      </w:r>
      <w:r w:rsidR="004E7E9B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4E7E9B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</w:t>
      </w:r>
      <w:r w:rsidR="004E7E9B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C30170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766A92" w:rsidP="009D7950" w:rsidR="00766A92">
      <w:pPr>
        <w:ind w:firstLine="708"/>
        <w:jc w:val="both"/>
      </w:pPr>
    </w:p>
    <w:p w:rsidRDefault="008F3AD6" w:rsidP="004676BD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FF2FC3">
        <w:t>ROMEO I JULIET j.d.o.o. turističke agencije</w:t>
      </w:r>
      <w:r w:rsidR="00FF2FC3" w:rsidRPr="005526C8">
        <w:t>,</w:t>
      </w:r>
      <w:r w:rsidR="004676BD">
        <w:t xml:space="preserve"> Zadar, Ulica</w:t>
      </w:r>
      <w:r w:rsidR="00FF2FC3">
        <w:t xml:space="preserve"> Matice dalmatinske 8, OIB:42876286733</w:t>
      </w:r>
      <w:r w:rsidR="004E7E9B">
        <w:t>.</w:t>
      </w:r>
    </w:p>
    <w:p w:rsidRDefault="008F3AD6" w:rsidP="006A6847" w:rsidR="006A6847" w:rsidRPr="00EF7C9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>prijedlogom za pokretanje stečajnog postupka. 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nije pristupio, slijedom čega privremeni stečajni upravitelj treba utvrditi postojanje pretpostavke za otvaranje stečajnog postupka u smislu čl. 119. st. 3. Stečajnog zakona (NN 71/15), te </w:t>
      </w:r>
      <w:r w:rsidR="006A6847" w:rsidRPr="00EF7C9A">
        <w:t>će ispitati ima li stečajni dužnik imovine kojom bi se mogli pokriti troškovi postupka i dijelom vjerovnici.</w:t>
      </w:r>
    </w:p>
    <w:p w:rsidRDefault="006A6847" w:rsidP="004E7E9B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4E7E9B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9D7950" w:rsidR="008F03DE" w:rsidRPr="00EF7C9A">
      <w:pPr>
        <w:jc w:val="center"/>
      </w:pPr>
      <w:r w:rsidRPr="00EF7C9A">
        <w:t>U Zadru</w:t>
      </w:r>
      <w:r w:rsidR="009D7950">
        <w:t xml:space="preserve"> 1</w:t>
      </w:r>
      <w:r w:rsidR="00766A92">
        <w:t>8</w:t>
      </w:r>
      <w:r w:rsidR="004E7E9B">
        <w:t xml:space="preserve">. </w:t>
      </w:r>
      <w:r w:rsidR="009D7950">
        <w:t xml:space="preserve">ožujka </w:t>
      </w:r>
      <w:r w:rsidR="004E7E9B">
        <w:t xml:space="preserve">2016. </w:t>
      </w:r>
    </w:p>
    <w:p w:rsidRDefault="0055636D" w:rsidP="0055636D" w:rsidR="0055636D">
      <w:pPr>
        <w:jc w:val="both"/>
      </w:pPr>
    </w:p>
    <w:p w:rsidRDefault="0055636D" w:rsidP="004676BD" w:rsidR="004E7E9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Sutkinja</w:t>
      </w:r>
    </w:p>
    <w:p w:rsidRDefault="0055636D" w:rsidP="004676BD" w:rsidR="009068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>
        <w:t>Ana Markač</w:t>
      </w:r>
    </w:p>
    <w:p w:rsidRDefault="0055636D" w:rsidP="008F03DE" w:rsidR="0055636D"/>
    <w:p w:rsidRDefault="0055636D" w:rsidP="008F03DE" w:rsidR="0055636D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55636D" w:rsidP="008F3AD6" w:rsidR="0055636D"/>
    <w:p w:rsidRDefault="0055636D" w:rsidP="008F3AD6" w:rsidR="0055636D"/>
    <w:p w:rsidRDefault="0055636D" w:rsidP="008F3AD6" w:rsidR="0055636D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C30170" w:rsidP="00BB4F73" w:rsidR="00C30170" w:rsidRPr="00EF7C9A">
      <w:pPr>
        <w:numPr>
          <w:ilvl w:val="0"/>
          <w:numId w:val="1"/>
        </w:numPr>
      </w:pPr>
      <w:r>
        <w:t xml:space="preserve">sudskom registru </w:t>
      </w:r>
    </w:p>
    <w:p w:rsidRDefault="008F3AD6" w:rsidP="009068CC" w:rsidR="00842CEB" w:rsidRPr="00EF7C9A">
      <w:pPr>
        <w:numPr>
          <w:ilvl w:val="0"/>
          <w:numId w:val="1"/>
        </w:numPr>
      </w:pPr>
      <w:r w:rsidRPr="00EF7C9A">
        <w:t xml:space="preserve">u spis      </w:t>
      </w:r>
    </w:p>
    <w:sectPr w:rsidSect="009C0FF2" w:rsidR="00842CEB" w:rsidRPr="00EF7C9A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676BD" w:rsidR="004676BD">
        <w:pPr>
          <w:pStyle w:val="Zaglavlje"/>
          <w:jc w:val="right"/>
        </w:pPr>
        <w:r>
          <w:tab/>
        </w:r>
        <w:r>
          <w:tab/>
        </w:r>
        <w:r w:rsidR="004676BD">
          <w:t>Poslovni broj: 2 St-176/16-28</w:t>
        </w:r>
      </w:p>
      <w:p w:rsidRDefault="009C0FF2" w:rsidP="004676BD" w:rsidR="009C0FF2" w:rsidRPr="00EF7C9A">
        <w:pPr>
          <w:pStyle w:val="Zaglavlje"/>
          <w:jc w:val="right"/>
        </w:pPr>
        <w:r>
          <w:tab/>
        </w:r>
        <w:r>
          <w:tab/>
        </w:r>
      </w:p>
      <w:p w:rsidRDefault="006D7BDB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D7950" w:rsidR="00E022E9">
    <w:pPr>
      <w:pStyle w:val="Zaglavlje"/>
      <w:jc w:val="right"/>
    </w:pPr>
    <w:r>
      <w:t>Poslovni broj: 2 St-</w:t>
    </w:r>
    <w:r w:rsidR="009D7950">
      <w:t>1</w:t>
    </w:r>
    <w:r w:rsidR="00766A92">
      <w:t>7</w:t>
    </w:r>
    <w:r w:rsidR="00FF2FC3">
      <w:t>6</w:t>
    </w:r>
    <w:r>
      <w:t>/16-</w:t>
    </w:r>
    <w:r w:rsidR="00766A92">
      <w:t>2</w:t>
    </w:r>
    <w:r w:rsidR="00FF2FC3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D7BDB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B4F73"/>
    <w:rsid w:val="00BE6E59"/>
    <w:rsid w:val="00C30170"/>
    <w:rsid w:val="00C85781"/>
    <w:rsid w:val="00C9120F"/>
    <w:rsid w:val="00E022E9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7B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B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B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B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B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7B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B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B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B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B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ROMEO &amp; JULIET j.d.o.o. turistička agencija</izvorni_sadrzaj>
    <derivirana_varijabla naziv="DomainObject.Predmet.ProtustrankaFormated_1">  ROMEO &amp; JULIET j.d.o.o. turistička agencija</derivirana_varijabla>
  </DomainObject.Predmet.ProtustrankaFormated>
  <DomainObject.Predmet.ProtustrankaFormatedOIB>
    <izvorni_sadrzaj>  ROMEO &amp; JULIET j.d.o.o. turistička agencija, OIB 42876286733</izvorni_sadrzaj>
    <derivirana_varijabla naziv="DomainObject.Predmet.ProtustrankaFormatedOIB_1">  ROMEO &amp; JULIET j.d.o.o. turistička agencija, OIB 42876286733</derivirana_varijabla>
  </DomainObject.Predmet.ProtustrankaFormatedOIB>
  <DomainObject.Predmet.ProtustrankaFormatedWithAdress>
    <izvorni_sadrzaj> ROMEO &amp; JULIET j.d.o.o. turistička agencija, Ulica Matice dalmatinske 8, 23000 Zadar</izvorni_sadrzaj>
    <derivirana_varijabla naziv="DomainObject.Predmet.ProtustrankaFormatedWithAdress_1"> ROMEO &amp; JULIET j.d.o.o. turistička agencija, Ulica Matice dalmatinske 8, 23000 Zadar</derivirana_varijabla>
  </DomainObject.Predmet.ProtustrankaFormatedWithAdress>
  <DomainObject.Predmet.ProtustrankaFormatedWithAdressOIB>
    <izvorni_sadrzaj> ROMEO &amp; JULIET j.d.o.o. turistička agencija, OIB 42876286733, Ulica Matice dalmatinske 8, 23000 Zadar</izvorni_sadrzaj>
    <derivirana_varijabla naziv="DomainObject.Predmet.ProtustrankaFormatedWithAdressOIB_1"> ROMEO &amp; JULIET j.d.o.o. turistička agencija, OIB 42876286733, Ulica Matice dalmatinske 8, 23000 Zadar</derivirana_varijabla>
  </DomainObject.Predmet.ProtustrankaFormatedWithAdressOIB>
  <DomainObject.Predmet.ProtustrankaWithAdress>
    <izvorni_sadrzaj>ROMEO &amp; JULIET j.d.o.o. turistička agencija Ulica Matice dalmatinske 8, 23000 Zadar</izvorni_sadrzaj>
    <derivirana_varijabla naziv="DomainObject.Predmet.ProtustrankaWithAdress_1">ROMEO &amp; JULIET j.d.o.o. turistička agencija Ulica Matice dalmatinske 8, 23000 Zadar</derivirana_varijabla>
  </DomainObject.Predmet.ProtustrankaWithAdress>
  <DomainObject.Predmet.ProtustrankaWithAdressOIB>
    <izvorni_sadrzaj>ROMEO &amp; JULIET j.d.o.o. turistička agencija, OIB 42876286733, Ulica Matice dalmatinske 8, 23000 Zadar</izvorni_sadrzaj>
    <derivirana_varijabla naziv="DomainObject.Predmet.ProtustrankaWithAdressOIB_1">ROMEO &amp; JULIET j.d.o.o. turistička agencija, OIB 42876286733, Ulica Matice dalmatinske 8, 23000 Zadar</derivirana_varijabla>
  </DomainObject.Predmet.ProtustrankaWithAdressOIB>
  <DomainObject.Predmet.ProtustrankaNazivFormated>
    <izvorni_sadrzaj>ROMEO &amp; JULIET j.d.o.o. turistička agencija</izvorni_sadrzaj>
    <derivirana_varijabla naziv="DomainObject.Predmet.ProtustrankaNazivFormated_1">ROMEO &amp; JULIET j.d.o.o. turistička agencija</derivirana_varijabla>
  </DomainObject.Predmet.ProtustrankaNazivFormated>
  <DomainObject.Predmet.ProtustrankaNazivFormatedOIB>
    <izvorni_sadrzaj>ROMEO &amp; JULIET j.d.o.o. turistička agencija, OIB 42876286733</izvorni_sadrzaj>
    <derivirana_varijabla naziv="DomainObject.Predmet.ProtustrankaNazivFormatedOIB_1">ROMEO &amp; JULIET j.d.o.o. turistička agencija, OIB 42876286733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ROMEO &amp; JULIET j.d.o.o. turistička agencija</item>
    </izvorni_sadrzaj>
    <derivirana_varijabla naziv="DomainObject.Predmet.ProtuStrankaListFormated_1">
      <item>ROMEO &amp; JULIET j.d.o.o. turistička agencija</item>
    </derivirana_varijabla>
  </DomainObject.Predmet.ProtuStrankaListFormated>
  <DomainObject.Predmet.ProtuStrankaListFormatedOIB>
    <izvorni_sadrzaj>
      <item>ROMEO &amp; JULIET j.d.o.o. turistička agencija, OIB 42876286733</item>
    </izvorni_sadrzaj>
    <derivirana_varijabla naziv="DomainObject.Predmet.ProtuStrankaListFormatedOIB_1">
      <item>ROMEO &amp; JULIET j.d.o.o. turistička agencija, OIB 42876286733</item>
    </derivirana_varijabla>
  </DomainObject.Predmet.ProtuStrankaListFormatedOIB>
  <DomainObject.Predmet.ProtuStrankaListFormatedWithAdress>
    <izvorni_sadrzaj>
      <item>ROMEO &amp; JULIET j.d.o.o. turistička agencija, Ulica Matice dalmatinske 8, 23000 Zadar</item>
    </izvorni_sadrzaj>
    <derivirana_varijabla naziv="DomainObject.Predmet.ProtuStrankaListFormatedWithAdress_1">
      <item>ROMEO &amp; JULIET j.d.o.o. turistička agencija, Ulica Matice dalmatinske 8, 23000 Zadar</item>
    </derivirana_varijabla>
  </DomainObject.Predmet.ProtuStrankaListFormatedWithAdress>
  <DomainObject.Predmet.ProtuStrankaListFormatedWithAdressOIB>
    <izvorni_sadrzaj>
      <item>ROMEO &amp; JULIET j.d.o.o. turistička agencija, OIB 42876286733, Ulica Matice dalmatinske 8, 23000 Zadar</item>
    </izvorni_sadrzaj>
    <derivirana_varijabla naziv="DomainObject.Predmet.ProtuStrankaListFormatedWithAdressOIB_1">
      <item>ROMEO &amp; JULIET j.d.o.o. turistička agencija, OIB 42876286733, Ulica Matice dalmatinske 8, 23000 Zadar</item>
    </derivirana_varijabla>
  </DomainObject.Predmet.ProtuStrankaListFormatedWithAdressOIB>
  <DomainObject.Predmet.ProtuStrankaListNazivFormated>
    <izvorni_sadrzaj>
      <item>ROMEO &amp; JULIET j.d.o.o. turistička agencija</item>
    </izvorni_sadrzaj>
    <derivirana_varijabla naziv="DomainObject.Predmet.ProtuStrankaListNazivFormated_1">
      <item>ROMEO &amp; JULIET j.d.o.o. turistička agencija</item>
    </derivirana_varijabla>
  </DomainObject.Predmet.ProtuStrankaListNazivFormated>
  <DomainObject.Predmet.ProtuStrankaListNazivFormatedOIB>
    <izvorni_sadrzaj>
      <item>ROMEO &amp; JULIET j.d.o.o. turistička agencija, OIB 42876286733</item>
    </izvorni_sadrzaj>
    <derivirana_varijabla naziv="DomainObject.Predmet.ProtuStrankaListNazivFormatedOIB_1">
      <item>ROMEO &amp; JULIET j.d.o.o. turistička agencija, OIB 42876286733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ROMEO &amp; JULIET j.d.o.o. turistička agencija</izvorni_sadrzaj>
    <derivirana_varijabla naziv="DomainObject.Predmet.ProtustrankaIDrugi_1">ROMEO &amp; JULIET j.d.o.o.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ROMEO &amp; JULIET j.d.o.o. turistička agencija, OIB 42876286733, Ulica Matice dalmatinske 8, 23000 Zadar</izvorni_sadrzaj>
    <derivirana_varijabla naziv="DomainObject.Predmet.ProtustrankaIDrugiAdressOIB_1">ROMEO &amp; JULIET j.d.o.o. turistička agencija, OIB 42876286733, Ulica Matice dalmatinske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ROMEO &amp; JULIET j.d.o.o. turistička agencija</item>
      <item>FINA</item>
    </izvorni_sadrzaj>
    <derivirana_varijabla naziv="DomainObject.Predmet.SudioniciListNaziv_1">
      <item>ROMEO &amp; JULIET j.d.o.o. turistička agencija</item>
      <item>FINA</item>
    </derivirana_varijabla>
  </DomainObject.Predmet.SudioniciListNaziv>
  <DomainObject.Predmet.SudioniciListAdressOIB>
    <izvorni_sadrzaj>
      <item>ROMEO &amp; JULIET j.d.o.o. turistička agencija, OIB 42876286733, Ulica Matice dalmatinske 8,23000 Zadar</item>
      <item>FINA, OIB 85821130368</item>
    </izvorni_sadrzaj>
    <derivirana_varijabla naziv="DomainObject.Predmet.SudioniciListAdressOIB_1">
      <item>ROMEO &amp; JULIET j.d.o.o. turistička agencija, OIB 42876286733, Ulica Matice dalmatinske 8,23000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42876286733</item>
      <item>, OIB 85821130368</item>
    </izvorni_sadrzaj>
    <derivirana_varijabla naziv="DomainObject.Predmet.SudioniciListNazivOIB_1">
      <item>, OIB 42876286733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D4A30-1101-4302-931B-EA55BB10B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1782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2016-03-18T13:25:00Z</dcterms:created>
  <dc:creator>Ardena Bajlo</dc:creator>
  <cp:lastModifiedBy>Merlina Klišmanić</cp:lastModifiedBy>
  <cp:lastPrinted>2016-03-18T13:45:00Z</cp:lastPrinted>
  <dcterms:modified xmlns:xsi="http://www.w3.org/2001/XMLSchema-instance" xsi:type="dcterms:W3CDTF">2016-03-18T14:23:00Z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