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90610" w14:paraId="8090610"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C8569E" w:rsidP="00C8569E" w:rsidR="00C8569E"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C233EC">
        <w:t>GLOBAL GRUPA d.o.o.</w:t>
      </w:r>
      <w:r>
        <w:t xml:space="preserve">, </w:t>
      </w:r>
      <w:r w:rsidRPr="00777904">
        <w:t>Osijek</w:t>
      </w:r>
      <w:r>
        <w:t xml:space="preserve">, </w:t>
      </w:r>
      <w:r w:rsidRPr="00C233EC">
        <w:t>Hrvatske Republike 19/A</w:t>
      </w:r>
      <w:r>
        <w:t xml:space="preserve">, MBS: </w:t>
      </w:r>
      <w:r w:rsidRPr="00C233EC">
        <w:t>030110053</w:t>
      </w:r>
      <w:r>
        <w:t xml:space="preserve">, OIB: </w:t>
      </w:r>
      <w:r w:rsidRPr="00C233EC">
        <w:t>50283691234</w:t>
      </w:r>
      <w:r w:rsidRPr="00B37760">
        <w:rPr>
          <w:color w:val="000000"/>
        </w:rPr>
        <w:t xml:space="preserve">, dana </w:t>
      </w:r>
      <w:r>
        <w:rPr>
          <w:color w:val="000000"/>
        </w:rPr>
        <w:t>24. siječnja 2018</w:t>
      </w:r>
      <w:r w:rsidRPr="00B37760">
        <w:rPr>
          <w:color w:val="000000"/>
        </w:rPr>
        <w:t>. godine</w:t>
      </w:r>
      <w:r>
        <w:rPr>
          <w:color w:val="000000"/>
        </w:rPr>
        <w:t xml:space="preserve"> </w:t>
      </w:r>
    </w:p>
    <w:p w:rsidRDefault="00B32B66" w:rsidP="00B32B66" w:rsidR="00B32B66" w:rsidRPr="00B37760">
      <w:pPr>
        <w:ind w:firstLine="708"/>
        <w:jc w:val="both"/>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7B46D7" w:rsidRPr="007B46D7">
        <w:t>Slavic</w:t>
      </w:r>
      <w:r w:rsidR="007B46D7">
        <w:t>i</w:t>
      </w:r>
      <w:r w:rsidR="007B46D7" w:rsidRPr="007B46D7">
        <w:t xml:space="preserve"> Kovač, OIB: 86651092210</w:t>
      </w:r>
      <w:r w:rsidR="009D4615">
        <w:t xml:space="preserve">, </w:t>
      </w:r>
      <w:proofErr w:type="spellStart"/>
      <w:r w:rsidR="007B46D7" w:rsidRPr="007B46D7">
        <w:t>Josipovac</w:t>
      </w:r>
      <w:proofErr w:type="spellEnd"/>
      <w:r w:rsidR="007B46D7" w:rsidRPr="007B46D7">
        <w:t>, K.</w:t>
      </w:r>
      <w:r w:rsidR="007B46D7">
        <w:t xml:space="preserve"> </w:t>
      </w:r>
      <w:r w:rsidR="007B46D7" w:rsidRPr="007B46D7">
        <w:t>Krešimira 1</w:t>
      </w:r>
      <w:r w:rsidR="00364031">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BD59EA" w:rsidP="00BD59EA" w:rsidR="00BD59EA" w:rsidRPr="00047B69">
      <w:pPr>
        <w:jc w:val="both"/>
        <w:rPr>
          <w:rFonts w:eastAsia="Calibri"/>
        </w:rPr>
      </w:pPr>
      <w:r>
        <w:t>1</w:t>
      </w:r>
      <w:r w:rsidRPr="00047B69">
        <w:t>.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0810EF">
        <w:t>GLOBAL GRUPA d.o.o., Osijek, Hrvatske Republike 19/A, MBS: 030110053, OIB: 50283691234</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lastRenderedPageBreak/>
        <w:t>prosječnih mjesečnih troškova redovnoga poslovanja dužnika u posljednjih godinu dana</w:t>
      </w:r>
    </w:p>
    <w:p w:rsidRDefault="00BD59EA" w:rsidP="00BD59EA" w:rsidR="00BD59EA">
      <w:pPr>
        <w:pStyle w:val="Odlomakpopisa"/>
        <w:numPr>
          <w:ilvl w:val="0"/>
          <w:numId w:val="13"/>
        </w:numPr>
        <w:ind w:right="-2"/>
        <w:jc w:val="both"/>
      </w:pPr>
      <w:r>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0810EF" w:rsidP="000810EF" w:rsidR="000810EF">
      <w:pPr>
        <w:ind w:firstLine="708"/>
        <w:jc w:val="both"/>
      </w:pPr>
      <w:r w:rsidRPr="00311641">
        <w:t xml:space="preserve">Dana </w:t>
      </w:r>
      <w:r>
        <w:t>19. travnja 2017.</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110-07/17-01/04 </w:t>
      </w:r>
      <w:proofErr w:type="spellStart"/>
      <w:r>
        <w:t>Ur</w:t>
      </w:r>
      <w:proofErr w:type="spellEnd"/>
      <w:r>
        <w:t xml:space="preserve">. broj 04-06-17-2190 od 18. travnja 2017. godine, za otvaranje stečajnog postupka nad dužnikom GLOBAL GRUPA d.o.o., Osijek, Hrvatske Republike 19/A, MBS: 030110053, OIB: 50283691234.  </w:t>
      </w:r>
    </w:p>
    <w:p w:rsidRDefault="000810EF" w:rsidP="000810EF" w:rsidR="000810EF">
      <w:pPr>
        <w:ind w:firstLine="708"/>
        <w:jc w:val="both"/>
      </w:pPr>
    </w:p>
    <w:p w:rsidRDefault="000810EF" w:rsidP="000810EF" w:rsidR="000810EF">
      <w:pPr>
        <w:ind w:firstLine="708"/>
        <w:jc w:val="both"/>
      </w:pPr>
      <w:r>
        <w:t>U zahtjevu je navela da na dan 17. travnja 2017. godine dužnik u Očevidniku redoslijeda osnova za plaćanje ima evidentirane neizvršene osnove za plaćanje u neprekinutom razdoblju od 120 dana, u ukupnom iznosu od 3</w:t>
      </w:r>
      <w:r w:rsidR="0048304C">
        <w:t>2</w:t>
      </w:r>
      <w:r>
        <w:t>.443,18 kn, u koji iznos je uračunata kamata i naknada FINE za provedbu ovrhe na novčanim sredstvima dužnika. Navodi da dužnik ima 1 zaposlenOG radnika.</w:t>
      </w:r>
    </w:p>
    <w:p w:rsidRDefault="000810EF" w:rsidP="000810EF" w:rsidR="000810EF">
      <w:pPr>
        <w:ind w:firstLine="708"/>
        <w:jc w:val="both"/>
      </w:pPr>
    </w:p>
    <w:p w:rsidRDefault="000810EF" w:rsidP="000810EF" w:rsidR="000810EF">
      <w:pPr>
        <w:ind w:firstLine="708"/>
        <w:jc w:val="both"/>
      </w:pPr>
      <w:r>
        <w:t xml:space="preserve">FINA je dostavila popis računa i oročenih novčanih sredstava dužnika na dan 17. travnja 2017. godine te u svom podnesku od 6. travnja 2017. godine navodi da dužnik na dan 5. travnja </w:t>
      </w:r>
      <w:r w:rsidRPr="00074C07">
        <w:t xml:space="preserve">2017. </w:t>
      </w:r>
      <w:r>
        <w:t xml:space="preserve">godine u Jedinstvenom registru računa ima otvorene sljedeće račune i  oročena novčana sredstva: HR1841240031173000550 </w:t>
      </w:r>
      <w:proofErr w:type="spellStart"/>
      <w:r>
        <w:t>KentBank</w:t>
      </w:r>
      <w:proofErr w:type="spellEnd"/>
      <w:r>
        <w:t xml:space="preserve"> d.d., HR4925030071100065173 </w:t>
      </w:r>
      <w:proofErr w:type="spellStart"/>
      <w:r>
        <w:t>Sberbank</w:t>
      </w:r>
      <w:proofErr w:type="spellEnd"/>
      <w:r>
        <w:t xml:space="preserve"> d.d., HR3624120091141003584 Slatinska banka d.d.</w:t>
      </w:r>
      <w:r>
        <w:rPr>
          <w:color w:val="000000"/>
        </w:rPr>
        <w:t xml:space="preserve">, </w:t>
      </w:r>
      <w:r>
        <w:t xml:space="preserve">te da na temelju čl. 112. st. 5. Stečajnog zakona dužnik na dan 15. veljače 2017. </w:t>
      </w:r>
      <w:r w:rsidRPr="00B34666">
        <w:t>godine</w:t>
      </w:r>
      <w:r>
        <w:t xml:space="preserve"> na ime predujma za namirenje troškova stečajnog postupka nema zaplijenjena novčana sredstva.</w:t>
      </w:r>
    </w:p>
    <w:p w:rsidRDefault="00B32B66" w:rsidP="00B32B66" w:rsidR="00B32B66">
      <w:pPr>
        <w:ind w:firstLine="708"/>
        <w:jc w:val="both"/>
      </w:pPr>
    </w:p>
    <w:p w:rsidRDefault="00BD59EA" w:rsidP="006737AC" w:rsidR="00BD59EA">
      <w:pPr>
        <w:jc w:val="both"/>
      </w:pPr>
    </w:p>
    <w:p w:rsidRDefault="004B10CE" w:rsidP="004B10CE" w:rsidR="004B10CE" w:rsidRPr="00AD675A">
      <w:pPr>
        <w:ind w:firstLine="708"/>
        <w:jc w:val="both"/>
      </w:pPr>
      <w:r w:rsidRPr="00AD675A">
        <w:lastRenderedPageBreak/>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D3402C">
        <w:t>24</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5658C4" w:rsidR="005658C4">
      <w:pPr>
        <w:jc w:val="both"/>
      </w:pPr>
      <w:r w:rsidRPr="00047B69">
        <w:t xml:space="preserve">1. </w:t>
      </w:r>
      <w:proofErr w:type="spellStart"/>
      <w:r>
        <w:t>z.z</w:t>
      </w:r>
      <w:proofErr w:type="spellEnd"/>
      <w:r>
        <w:t>.</w:t>
      </w:r>
      <w:r w:rsidRPr="00047B69">
        <w:t xml:space="preserve"> dužnika </w:t>
      </w:r>
      <w:r w:rsidR="005658C4">
        <w:t xml:space="preserve">Slavica Kovač, </w:t>
      </w:r>
      <w:proofErr w:type="spellStart"/>
      <w:r w:rsidR="005658C4">
        <w:t>Josipovac</w:t>
      </w:r>
      <w:proofErr w:type="spellEnd"/>
      <w:r w:rsidR="005658C4">
        <w:t>, K. Krešimira 1</w:t>
      </w:r>
    </w:p>
    <w:p w:rsidRDefault="00BD59EA" w:rsidP="001F5BD1" w:rsidR="001F5BD1">
      <w:pPr>
        <w:jc w:val="both"/>
      </w:pPr>
      <w:r w:rsidRPr="00047B69">
        <w:t xml:space="preserve">2. dužnik </w:t>
      </w:r>
      <w:r w:rsidR="005658C4">
        <w:t>GLOBAL GRUPA d.o.o., Osijek, Hrvatske Republike 19/A</w:t>
      </w:r>
    </w:p>
    <w:p w:rsidRDefault="00BD59EA" w:rsidP="00BD59EA" w:rsidR="00BD59EA" w:rsidRPr="00047B69">
      <w:pPr>
        <w:jc w:val="both"/>
      </w:pPr>
      <w:r w:rsidRPr="00047B69">
        <w:t xml:space="preserve">3. e-oglasna ploča </w:t>
      </w:r>
    </w:p>
    <w:p w:rsidRDefault="005658C4" w:rsidP="004B10CE" w:rsidR="004B10CE" w:rsidRPr="00B37760">
      <w:pPr>
        <w:jc w:val="both"/>
      </w:pPr>
      <w:r>
        <w:t>4</w:t>
      </w:r>
      <w:r w:rsidR="00BD59EA" w:rsidRPr="00047B69">
        <w:t xml:space="preserve">. </w:t>
      </w:r>
      <w:r w:rsidR="004B10CE" w:rsidRPr="00A215B5">
        <w:rPr>
          <w:color w:val="000000"/>
        </w:rPr>
        <w:t xml:space="preserve">R </w:t>
      </w:r>
      <w:r w:rsidR="001F5BD1">
        <w:rPr>
          <w:color w:val="000000"/>
        </w:rPr>
        <w:t>13</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78D0" w:rsidR="001478D0">
      <w:r>
        <w:separator/>
      </w:r>
    </w:p>
  </w:endnote>
  <w:endnote w:id="0" w:type="continuationSeparator">
    <w:p w:rsidRDefault="001478D0" w:rsidR="001478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78D0" w:rsidR="001478D0">
      <w:r>
        <w:separator/>
      </w:r>
    </w:p>
  </w:footnote>
  <w:footnote w:id="0" w:type="continuationSeparator">
    <w:p w:rsidRDefault="001478D0" w:rsidR="001478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70CF">
      <w:rPr>
        <w:rStyle w:val="Brojstranice"/>
        <w:noProof/>
      </w:rPr>
      <w:t>2</w:t>
    </w:r>
    <w:r>
      <w:rPr>
        <w:rStyle w:val="Brojstranice"/>
      </w:rPr>
      <w:fldChar w:fldCharType="end"/>
    </w:r>
  </w:p>
  <w:p w:rsidRDefault="000E0F53" w:rsidP="000E0F53" w:rsidR="000E0F53">
    <w:pPr>
      <w:jc w:val="right"/>
    </w:pPr>
    <w:r>
      <w:t>7 St-496/17-10</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213F" w:rsidP="0077213F" w:rsidR="0077213F">
    <w:pPr>
      <w:jc w:val="right"/>
    </w:pPr>
    <w:r>
      <w:t>7 St-496/17-10</w:t>
    </w:r>
  </w:p>
  <w:p w:rsidRDefault="00BF3E59" w:rsidP="0077213F" w:rsidR="00BF3E59" w:rsidRPr="0077213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10EF"/>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0F53"/>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478D0"/>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1F5BD1"/>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170C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4031"/>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304C"/>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16CF"/>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58C4"/>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5EF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13F"/>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46D7"/>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86B"/>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2B66"/>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104"/>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69E"/>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402C"/>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4A36"/>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0F5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170CF"/>
    <w:rPr>
      <w:color w:val="808080"/>
      <w:bdr w:space="0" w:sz="0" w:color="auto" w:val="none"/>
      <w:shd w:fill="CCFFFF" w:color="auto" w:val="clear"/>
    </w:rPr>
  </w:style>
  <w:style w:customStyle="true" w:styleId="eSPISCCParagraphDefaultFont" w:type="character">
    <w:name w:val="eSPIS_CC_Paragraph Default Font"/>
    <w:basedOn w:val="Naglaeno"/>
    <w:rsid w:val="003170C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170CF"/>
    <w:rPr>
      <w:b/>
      <w:bCs/>
      <w:bdr w:space="0" w:sz="0" w:color="auto" w:val="none"/>
      <w:shd w:fill="FFFFCC" w:color="auto" w:val="clear"/>
      <w:lang w:val="hr-HR"/>
    </w:rPr>
  </w:style>
  <w:style w:customStyle="true" w:styleId="PozadinaSvijetloCrvena" w:type="character">
    <w:name w:val="Pozadina_SvijetloCrvena"/>
    <w:basedOn w:val="eSPISCCParagraphDefaultFont"/>
    <w:rsid w:val="003170C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170C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E0F5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170CF"/>
    <w:rPr>
      <w:color w:val="808080"/>
      <w:bdr w:color="auto" w:space="0" w:sz="0" w:val="none"/>
      <w:shd w:color="auto" w:fill="CCFFFF" w:val="clear"/>
    </w:rPr>
  </w:style>
  <w:style w:customStyle="1" w:styleId="eSPISCCParagraphDefaultFont" w:type="character">
    <w:name w:val="eSPIS_CC_Paragraph Default Font"/>
    <w:basedOn w:val="Naglaeno"/>
    <w:rsid w:val="003170C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170CF"/>
    <w:rPr>
      <w:b/>
      <w:bCs/>
      <w:bdr w:color="auto" w:space="0" w:sz="0" w:val="none"/>
      <w:shd w:color="auto" w:fill="FFFFCC" w:val="clear"/>
      <w:lang w:val="hr-HR"/>
    </w:rPr>
  </w:style>
  <w:style w:customStyle="1" w:styleId="PozadinaSvijetloCrvena" w:type="character">
    <w:name w:val="Pozadina_SvijetloCrvena"/>
    <w:basedOn w:val="eSPISCCParagraphDefaultFont"/>
    <w:rsid w:val="003170C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170C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0413569">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387694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5602205">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837084">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St-496/2017</izvorni_sadrzaj>
    <derivirana_varijabla naziv="DomainObject.Predmet.OznakaBroj_1">St-496/2017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GLOBAL GRUPA d.o.o. za pružanje financijskih usluga</izvorni_sadrzaj>
    <derivirana_varijabla naziv="DomainObject.Predmet.ProtustrankaFormated_1">  GLOBAL GRUPA d.o.o. za pružanje financijskih usluga</derivirana_varijabla>
  </DomainObject.Predmet.ProtustrankaFormated>
  <DomainObject.Predmet.ProtustrankaFormatedOIB>
    <izvorni_sadrzaj>  GLOBAL GRUPA d.o.o. za pružanje financijskih usluga, OIB 50283691234</izvorni_sadrzaj>
    <derivirana_varijabla naziv="DomainObject.Predmet.ProtustrankaFormatedOIB_1">  GLOBAL GRUPA d.o.o. za pružanje financijskih usluga, OIB 50283691234</derivirana_varijabla>
  </DomainObject.Predmet.ProtustrankaFormatedOIB>
  <DomainObject.Predmet.ProtustrankaFormatedWithAdress>
    <izvorni_sadrzaj> GLOBAL GRUPA d.o.o. za pružanje financijskih usluga, Hrvatske Republike 19A, 31000 Osijek</izvorni_sadrzaj>
    <derivirana_varijabla naziv="DomainObject.Predmet.ProtustrankaFormatedWithAdress_1"> GLOBAL GRUPA d.o.o. za pružanje financijskih usluga, Hrvatske Republike 19A, 31000 Osijek</derivirana_varijabla>
  </DomainObject.Predmet.ProtustrankaFormatedWithAdress>
  <DomainObject.Predmet.ProtustrankaFormatedWithAdressOIB>
    <izvorni_sadrzaj> GLOBAL GRUPA d.o.o. za pružanje financijskih usluga, OIB 50283691234, Hrvatske Republike 19A, 31000 Osijek</izvorni_sadrzaj>
    <derivirana_varijabla naziv="DomainObject.Predmet.ProtustrankaFormatedWithAdressOIB_1"> GLOBAL GRUPA d.o.o. za pružanje financijskih usluga, OIB 50283691234, Hrvatske Republike 19A, 31000 Osijek</derivirana_varijabla>
  </DomainObject.Predmet.ProtustrankaFormatedWithAdressOIB>
  <DomainObject.Predmet.ProtustrankaWithAdress>
    <izvorni_sadrzaj>GLOBAL GRUPA d.o.o. za pružanje financijskih usluga Hrvatske Republike 19A, 31000 Osijek</izvorni_sadrzaj>
    <derivirana_varijabla naziv="DomainObject.Predmet.ProtustrankaWithAdress_1">GLOBAL GRUPA d.o.o. za pružanje financijskih usluga Hrvatske Republike 19A, 31000 Osijek</derivirana_varijabla>
  </DomainObject.Predmet.ProtustrankaWithAdress>
  <DomainObject.Predmet.ProtustrankaWithAdressOIB>
    <izvorni_sadrzaj>GLOBAL GRUPA d.o.o. za pružanje financijskih usluga, OIB 50283691234, Hrvatske Republike 19A, 31000 Osijek</izvorni_sadrzaj>
    <derivirana_varijabla naziv="DomainObject.Predmet.ProtustrankaWithAdressOIB_1">GLOBAL GRUPA d.o.o. za pružanje financijskih usluga, OIB 50283691234, Hrvatske Republike 19A, 31000 Osijek</derivirana_varijabla>
  </DomainObject.Predmet.ProtustrankaWithAdressOIB>
  <DomainObject.Predmet.ProtustrankaNazivFormated>
    <izvorni_sadrzaj>GLOBAL GRUPA d.o.o. za pružanje financijskih usluga</izvorni_sadrzaj>
    <derivirana_varijabla naziv="DomainObject.Predmet.ProtustrankaNazivFormated_1">GLOBAL GRUPA d.o.o. za pružanje financijskih usluga</derivirana_varijabla>
  </DomainObject.Predmet.ProtustrankaNazivFormated>
  <DomainObject.Predmet.ProtustrankaNazivFormatedOIB>
    <izvorni_sadrzaj>GLOBAL GRUPA d.o.o. za pružanje financijskih usluga, OIB 50283691234</izvorni_sadrzaj>
    <derivirana_varijabla naziv="DomainObject.Predmet.ProtustrankaNazivFormatedOIB_1">GLOBAL GRUPA d.o.o. za pružanje financijskih usluga, OIB 50283691234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GLOBAL GRUPA d.o.o. za pružanje financijskih usluga</item>
    </izvorni_sadrzaj>
    <derivirana_varijabla naziv="DomainObject.Predmet.ProtuStrankaListFormated_1">
      <item>GLOBAL GRUPA d.o.o. za pružanje financijskih usluga</item>
    </derivirana_varijabla>
  </DomainObject.Predmet.ProtuStrankaListFormated>
  <DomainObject.Predmet.ProtuStrankaListFormatedOIB>
    <izvorni_sadrzaj>
      <item>GLOBAL GRUPA d.o.o. za pružanje financijskih usluga, OIB 50283691234</item>
    </izvorni_sadrzaj>
    <derivirana_varijabla naziv="DomainObject.Predmet.ProtuStrankaListFormatedOIB_1">
      <item>GLOBAL GRUPA d.o.o. za pružanje financijskih usluga, OIB 50283691234</item>
    </derivirana_varijabla>
  </DomainObject.Predmet.ProtuStrankaListFormatedOIB>
  <DomainObject.Predmet.ProtuStrankaListFormatedWithAdress>
    <izvorni_sadrzaj>
      <item>GLOBAL GRUPA d.o.o. za pružanje financijskih usluga, Hrvatske Republike 19A, 31000 Osijek</item>
    </izvorni_sadrzaj>
    <derivirana_varijabla naziv="DomainObject.Predmet.ProtuStrankaListFormatedWithAdress_1">
      <item>GLOBAL GRUPA d.o.o. za pružanje financijskih usluga, Hrvatske Republike 19A, 31000 Osijek</item>
    </derivirana_varijabla>
  </DomainObject.Predmet.ProtuStrankaListFormatedWithAdress>
  <DomainObject.Predmet.ProtuStrankaListFormatedWithAdressOIB>
    <izvorni_sadrzaj>
      <item>GLOBAL GRUPA d.o.o. za pružanje financijskih usluga, OIB 50283691234, Hrvatske Republike 19A, 31000 Osijek</item>
    </izvorni_sadrzaj>
    <derivirana_varijabla naziv="DomainObject.Predmet.ProtuStrankaListFormatedWithAdressOIB_1">
      <item>GLOBAL GRUPA d.o.o. za pružanje financijskih usluga, OIB 50283691234, Hrvatske Republike 19A, 31000 Osijek</item>
    </derivirana_varijabla>
  </DomainObject.Predmet.ProtuStrankaListFormatedWithAdressOIB>
  <DomainObject.Predmet.ProtuStrankaListNazivFormated>
    <izvorni_sadrzaj>
      <item>GLOBAL GRUPA d.o.o. za pružanje financijskih usluga</item>
    </izvorni_sadrzaj>
    <derivirana_varijabla naziv="DomainObject.Predmet.ProtuStrankaListNazivFormated_1">
      <item>GLOBAL GRUPA d.o.o. za pružanje financijskih usluga</item>
    </derivirana_varijabla>
  </DomainObject.Predmet.ProtuStrankaListNazivFormated>
  <DomainObject.Predmet.ProtuStrankaListNazivFormatedOIB>
    <izvorni_sadrzaj>
      <item>GLOBAL GRUPA d.o.o. za pružanje financijskih usluga, OIB 50283691234</item>
    </izvorni_sadrzaj>
    <derivirana_varijabla naziv="DomainObject.Predmet.ProtuStrankaListNazivFormatedOIB_1">
      <item>GLOBAL GRUPA d.o.o. za pružanje financijskih usluga, OIB 50283691234</item>
    </derivirana_varijabla>
  </DomainObject.Predmet.ProtuStrankaListNazivFormatedOIB>
  <DomainObject.Predmet.OstaliListFormated>
    <izvorni_sadrzaj>
      <item>Slavica Kovač</item>
    </izvorni_sadrzaj>
    <derivirana_varijabla naziv="DomainObject.Predmet.OstaliListFormated_1">
      <item>Slavica Kovač</item>
    </derivirana_varijabla>
  </DomainObject.Predmet.OstaliListFormated>
  <DomainObject.Predmet.OstaliListFormatedOIB>
    <izvorni_sadrzaj>
      <item>Slavica Kovač, OIB 86651092210</item>
    </izvorni_sadrzaj>
    <derivirana_varijabla naziv="DomainObject.Predmet.OstaliListFormatedOIB_1">
      <item>Slavica Kovač, OIB 86651092210</item>
    </derivirana_varijabla>
  </DomainObject.Predmet.OstaliListFormatedOIB>
  <DomainObject.Predmet.OstaliListFormatedWithAdress>
    <izvorni_sadrzaj>
      <item>Slavica Kovač, Kralja Krešimira 1, 31220 Josipovac</item>
    </izvorni_sadrzaj>
    <derivirana_varijabla naziv="DomainObject.Predmet.OstaliListFormatedWithAdress_1">
      <item>Slavica Kovač, Kralja Krešimira 1, 31220 Josipovac</item>
    </derivirana_varijabla>
  </DomainObject.Predmet.OstaliListFormatedWithAdress>
  <DomainObject.Predmet.OstaliListFormatedWithAdressOIB>
    <izvorni_sadrzaj>
      <item>Slavica Kovač, OIB 86651092210, Kralja Krešimira 1, 31220 Josipovac</item>
    </izvorni_sadrzaj>
    <derivirana_varijabla naziv="DomainObject.Predmet.OstaliListFormatedWithAdressOIB_1">
      <item>Slavica Kovač, OIB 86651092210, Kralja Krešimira 1, 31220 Josipovac</item>
    </derivirana_varijabla>
  </DomainObject.Predmet.OstaliListFormatedWithAdressOIB>
  <DomainObject.Predmet.OstaliListNazivFormated>
    <izvorni_sadrzaj>
      <item>Slavica Kovač</item>
    </izvorni_sadrzaj>
    <derivirana_varijabla naziv="DomainObject.Predmet.OstaliListNazivFormated_1">
      <item>Slavica Kovač</item>
    </derivirana_varijabla>
  </DomainObject.Predmet.OstaliListNazivFormated>
  <DomainObject.Predmet.OstaliListNazivFormatedOIB>
    <izvorni_sadrzaj>
      <item>Slavica Kovač, OIB 86651092210</item>
    </izvorni_sadrzaj>
    <derivirana_varijabla naziv="DomainObject.Predmet.OstaliListNazivFormatedOIB_1">
      <item>Slavica Kovač, OIB 86651092210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GLOBAL GRUPA d.o.o. za pružanje financijskih usluga</izvorni_sadrzaj>
    <derivirana_varijabla naziv="DomainObject.Predmet.ProtustrankaIDrugi_1">GLOBAL GRUPA d.o.o. za pružanje financijskih usluga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GLOBAL GRUPA d.o.o. za pružanje financijskih usluga, OIB 50283691234, Hrvatske Republike 19A, 31000 Osijek</izvorni_sadrzaj>
    <derivirana_varijabla naziv="DomainObject.Predmet.ProtustrankaIDrugiAdressOIB_1">GLOBAL GRUPA d.o.o. za pružanje financijskih usluga, OIB 50283691234, Hrvatske Republike 19A,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GLOBAL GRUPA d.o.o. za pružanje financijskih usluga</item>
      <item>Slavica Kovač</item>
    </izvorni_sadrzaj>
    <derivirana_varijabla naziv="DomainObject.Predmet.SudioniciListNaziv_1">
      <item>FINA RC OSIJEK</item>
      <item>GLOBAL GRUPA d.o.o. za pružanje financijskih usluga</item>
      <item>Slavica Kovač</item>
    </derivirana_varijabla>
  </DomainObject.Predmet.SudioniciListNaziv>
  <DomainObject.Predmet.SudioniciListAdressOIB>
    <izvorni_sadrzaj>
      <item>FINA RC OSIJEK, OIB 85821130368</item>
      <item>GLOBAL GRUPA d.o.o. za pružanje financijskih usluga, OIB 50283691234, Hrvatske Republike 19A,31000 Osijek</item>
      <item>Slavica Kovač, OIB 86651092210, Kralja Krešimira 1,31220 Josipovac</item>
    </izvorni_sadrzaj>
    <derivirana_varijabla naziv="DomainObject.Predmet.SudioniciListAdressOIB_1">
      <item>FINA RC OSIJEK, OIB 85821130368</item>
      <item>GLOBAL GRUPA d.o.o. za pružanje financijskih usluga, OIB 50283691234, Hrvatske Republike 19A,31000 Osijek</item>
      <item>Slavica Kovač, OIB 86651092210, Kralja Krešimira 1,31220 Josipovac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50283691234</item>
      <item>, OIB 86651092210</item>
    </izvorni_sadrzaj>
    <derivirana_varijabla naziv="DomainObject.Predmet.SudioniciListNazivOIB_1">
      <item>, OIB 85821130368</item>
      <item>, OIB 50283691234</item>
      <item>, OIB 86651092210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392EF6-109E-4099-9B6A-45C3ABAC75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832</properties:Words>
  <properties:Characters>4569</properties:Characters>
  <properties:Lines>185</properties:Lines>
  <properties:Paragraphs>41</properties:Paragraphs>
  <properties:TotalTime>429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2018-01-24T12:41:00Z</dcterms:modified>
  <cp:revision>619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