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8a4e" w14:paraId="b478a4e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313ED3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>
              <w:rPr>
                <w:lang w:eastAsia="hr-HR" w:val="hr-HR"/>
              </w:rPr>
              <w:t>526/2017</w:t>
            </w:r>
            <w:r w:rsidRPr="00024B62">
              <w:rPr>
                <w:lang w:eastAsia="hr-HR" w:val="hr-HR"/>
              </w:rPr>
              <w:t>-</w:t>
            </w:r>
            <w:r w:rsidR="00313ED3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024B62">
        <w:rPr>
          <w:lang w:val="hr-HR"/>
        </w:rPr>
        <w:t>GRAĐEVINSKA MONTAŽA</w:t>
      </w:r>
      <w:r w:rsidR="00166D7D">
        <w:rPr>
          <w:lang w:val="hr-HR"/>
        </w:rPr>
        <w:t xml:space="preserve"> </w:t>
      </w:r>
      <w:r w:rsidR="00E640D8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024B62">
        <w:rPr>
          <w:lang w:val="hr-HR"/>
        </w:rPr>
        <w:t>Čakovec</w:t>
      </w:r>
      <w:r w:rsidR="00340840">
        <w:rPr>
          <w:lang w:val="hr-HR"/>
        </w:rPr>
        <w:t xml:space="preserve">, </w:t>
      </w:r>
      <w:r w:rsidR="00024B62">
        <w:rPr>
          <w:lang w:val="hr-HR"/>
        </w:rPr>
        <w:t>Mihovljanska 12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024B62" w:rsidRPr="00024B62">
        <w:rPr>
          <w:lang w:val="hr-HR"/>
        </w:rPr>
        <w:t>91211654996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024B62">
        <w:rPr>
          <w:lang w:val="hr-HR"/>
        </w:rPr>
        <w:t>11</w:t>
      </w:r>
      <w:r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("Narodne novine"</w:t>
      </w:r>
      <w:r w:rsidR="00024B62">
        <w:rPr>
          <w:lang w:val="hr-HR"/>
        </w:rPr>
        <w:t xml:space="preserve"> broj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024B62" w:rsidRPr="00024B62">
        <w:rPr>
          <w:lang w:val="hr-HR"/>
        </w:rPr>
        <w:t>GRAĐEVINSKA MONTAŽA j.d.o.o., Čakovec, Mihovljanska 12, OIB: 91211654996</w:t>
      </w:r>
      <w:r w:rsidR="00E640D8" w:rsidRPr="00E640D8">
        <w:rPr>
          <w:lang w:val="hr-HR"/>
        </w:rPr>
        <w:t>, OIB: 41074368930</w:t>
      </w:r>
      <w:r w:rsidRPr="00071235">
        <w:rPr>
          <w:lang w:val="hr-HR"/>
        </w:rPr>
        <w:t xml:space="preserve">, iznosi </w:t>
      </w:r>
      <w:r w:rsidR="00024B62">
        <w:rPr>
          <w:lang w:val="hr-HR"/>
        </w:rPr>
        <w:t>35.189,38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024B62">
        <w:rPr>
          <w:lang w:val="hr-HR"/>
        </w:rPr>
        <w:t>Davor Juršić</w:t>
      </w:r>
      <w:r w:rsidR="003E1673">
        <w:rPr>
          <w:lang w:val="hr-HR"/>
        </w:rPr>
        <w:t xml:space="preserve">, </w:t>
      </w:r>
      <w:r w:rsidR="00024B62" w:rsidRPr="00024B62">
        <w:rPr>
          <w:lang w:val="hr-HR"/>
        </w:rPr>
        <w:t xml:space="preserve">Čakovec, Mihovljanska 12, </w:t>
      </w:r>
      <w:r w:rsidR="00A332C4" w:rsidRPr="00071235">
        <w:rPr>
          <w:lang w:val="hr-HR"/>
        </w:rPr>
        <w:t xml:space="preserve">OIB: </w:t>
      </w:r>
      <w:r w:rsidR="00024B62">
        <w:rPr>
          <w:lang w:val="hr-HR"/>
        </w:rPr>
        <w:t>19446656126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024B62">
        <w:rPr>
          <w:lang w:val="hr-HR"/>
        </w:rPr>
        <w:t>526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024B62">
        <w:rPr>
          <w:lang w:val="hr-HR"/>
        </w:rPr>
        <w:t>10</w:t>
      </w:r>
      <w:r w:rsidR="005C4196"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024B62" w:rsidRPr="00024B62">
        <w:rPr>
          <w:lang w:val="hr-HR"/>
        </w:rPr>
        <w:t>GRAĐEVINSKA MONTAŽA j.d.o.o., Čakovec, Mihovljanska 12, OIB: 91211654996</w:t>
      </w:r>
      <w:r w:rsidR="005C4196" w:rsidRPr="00071235">
        <w:rPr>
          <w:lang w:val="hr-HR"/>
        </w:rPr>
        <w:t xml:space="preserve">, navodeći da dužnik na dan </w:t>
      </w:r>
      <w:r w:rsidR="00024B62">
        <w:rPr>
          <w:lang w:val="hr-HR"/>
        </w:rPr>
        <w:t>6</w:t>
      </w:r>
      <w:r w:rsidR="009D534A"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024B62">
        <w:rPr>
          <w:lang w:val="hr-HR"/>
        </w:rPr>
        <w:t>35.189,38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024B62">
        <w:rPr>
          <w:lang w:val="hr-HR"/>
        </w:rPr>
        <w:t>11</w:t>
      </w:r>
      <w:r w:rsidR="005C4196"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ED3" w:rsidRPr="00313ED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313ED3">
      <w:rPr>
        <w:lang w:val="hr-HR"/>
      </w:rPr>
      <w:t>526</w:t>
    </w:r>
    <w:r w:rsidRPr="00071235">
      <w:rPr>
        <w:lang w:val="hr-HR"/>
      </w:rPr>
      <w:t>/</w:t>
    </w:r>
    <w:r w:rsidR="00313ED3">
      <w:rPr>
        <w:lang w:val="hr-HR"/>
      </w:rPr>
      <w:t>20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24B62"/>
    <w:rsid w:val="00042DBB"/>
    <w:rsid w:val="00071235"/>
    <w:rsid w:val="000A333D"/>
    <w:rsid w:val="001163CC"/>
    <w:rsid w:val="00133BA2"/>
    <w:rsid w:val="0015045D"/>
    <w:rsid w:val="00166D7D"/>
    <w:rsid w:val="001A6BE3"/>
    <w:rsid w:val="001C2403"/>
    <w:rsid w:val="00230866"/>
    <w:rsid w:val="00313ED3"/>
    <w:rsid w:val="00340840"/>
    <w:rsid w:val="003E1673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666674"/>
    <w:rsid w:val="00690096"/>
    <w:rsid w:val="007B76BA"/>
    <w:rsid w:val="008219B2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E640D8"/>
    <w:rsid w:val="00E74195"/>
    <w:rsid w:val="00ED489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1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1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St-526/2017-3</izvorni_sadrzaj>
    <derivirana_varijabla naziv="DomainObject.Oznaka_1">St-526/2017-3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MONTAŽA jednostavno društvo s ograničenom odgovornošću za graditeljstvo, trgovinu i usluge zastupanog po punomoćniku Davor Juršić</izvorni_sadrzaj>
    <derivirana_varijabla naziv="DomainObject.Predmet.ProtustrankaFormated_1">  GRAĐEVINSKA MONTAŽA jednostavno društvo s ograničenom odgovornošću za graditeljstvo, trgovinu i usluge zastupanog po punomoćniku Davor Juršić</derivirana_varijabla>
  </DomainObject.Predmet.ProtustrankaFormated>
  <DomainObject.Predmet.ProtustrankaFormatedOIB>
    <izvorni_sadrzaj>  GRAĐEVINSKA MONTAŽA jednostavno društvo s ograničenom odgovornošću za graditeljstvo, trgovinu i usluge, OIB 91211654996 zastupanog po punomoćniku Davor Juršić</izvorni_sadrzaj>
    <derivirana_varijabla naziv="DomainObject.Predmet.ProtustrankaFormatedOIB_1">  GRAĐEVINSKA MONTAŽA jednostavno društvo s ograničenom odgovornošću za graditeljstvo, trgovinu i usluge, OIB 91211654996 zastupanog po punomoćniku Davor Juršić</derivirana_varijabla>
  </DomainObject.Predmet.ProtustrankaFormatedOIB>
  <DomainObject.Predmet.ProtustrankaFormatedWithAdress>
    <izvorni_sadrzaj> GRAĐEVINSKA MONTAŽA jednostavno društvo s ograničenom odgovornošću za graditeljstvo, trgovinu i usluge, Mihovljanska 12, 40000 Čakovec zastupanog po punomoćniku Davor Juršić</izvorni_sadrzaj>
    <derivirana_varijabla naziv="DomainObject.Predmet.ProtustrankaFormatedWithAdress_1"> GRAĐEVINSKA MONTAŽA jednostavno društvo s ograničenom odgovornošću za graditeljstvo, trgovinu i usluge, Mihovljanska 12, 40000 Čakovec zastupanog po punomoćniku Davor Juršić</derivirana_varijabla>
  </DomainObject.Predmet.ProtustrankaFormatedWithAdress>
  <DomainObject.Predmet.ProtustrankaFormatedWithAdressOIB>
    <izvorni_sadrzaj> GRAĐEVINSKA MONTAŽA jednostavno društvo s ograničenom odgovornošću za graditeljstvo, trgovinu i usluge, OIB 91211654996, Mihovljanska 12, 40000 Čakovec zastupanog po punomoćniku Davor Juršić</izvorni_sadrzaj>
    <derivirana_varijabla naziv="DomainObject.Predmet.ProtustrankaFormatedWithAdressOIB_1"> GRAĐEVINSKA MONTAŽA jednostavno društvo s ograničenom odgovornošću za graditeljstvo, trgovinu i usluge, OIB 91211654996, Mihovljanska 12, 40000 Čakovec zastupanog po punomoćniku Davor Juršić</derivirana_varijabla>
  </DomainObject.Predmet.ProtustrankaFormatedWithAdressOIB>
  <DomainObject.Predmet.ProtustrankaWithAdress>
    <izvorni_sadrzaj>GRAĐEVINSKA MONTAŽA jednostavno društvo s ograničenom odgovornošću za graditeljstvo, trgovinu i usluge Mihovljanska 12, 40000 Čakovec</izvorni_sadrzaj>
    <derivirana_varijabla naziv="DomainObject.Predmet.ProtustrankaWithAdress_1">GRAĐEVINSKA MONTAŽA jednostavno društvo s ograničenom odgovornošću za graditeljstvo, trgovinu i usluge Mihovljanska 12, 40000 Čakovec</derivirana_varijabla>
  </DomainObject.Predmet.ProtustrankaWithAdress>
  <DomainObject.Predmet.ProtustrankaWithAdressOIB>
    <izvorni_sadrzaj>GRAĐEVINSKA MONTAŽA jednostavno društvo s ograničenom odgovornošću za graditeljstvo, trgovinu i usluge, OIB 91211654996, Mihovljanska 12, 40000 Čakovec</izvorni_sadrzaj>
    <derivirana_varijabla naziv="DomainObject.Predmet.ProtustrankaWithAdressOIB_1">GRAĐEVINSKA MONTAŽA jednostavno društvo s ograničenom odgovornošću za graditeljstvo, trgovinu i usluge, OIB 91211654996, Mihovljanska 12, 40000 Čakovec</derivirana_varijabla>
  </DomainObject.Predmet.ProtustrankaWithAdressOIB>
  <DomainObject.Predmet.ProtustrankaNazivFormated>
    <izvorni_sadrzaj>GRAĐEVINSKA MONTAŽA jednostavno društvo s ograničenom odgovornošću za graditeljstvo, trgovinu i usluge</izvorni_sadrzaj>
    <derivirana_varijabla naziv="DomainObject.Predmet.ProtustrankaNazivFormated_1">GRAĐEVINSKA MONTAŽA jednostavno društvo s ograničenom odgovornošću za graditeljstvo, trgovinu i usluge</derivirana_varijabla>
  </DomainObject.Predmet.ProtustrankaNazivFormated>
  <DomainObject.Predmet.ProtustrankaNazivFormatedOIB>
    <izvorni_sadrzaj>GRAĐEVINSKA MONTAŽA jednostavno društvo s ograničenom odgovornošću za graditeljstvo, trgovinu i usluge, OIB 91211654996</izvorni_sadrzaj>
    <derivirana_varijabla naziv="DomainObject.Predmet.ProtustrankaNazivFormatedOIB_1">GRAĐEVINSKA MONTAŽA jednostavno društvo s ograničenom odgovornošću za graditeljstvo, trgovinu i usluge, OIB 91211654996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35189.38</izvorni_sadrzaj>
    <derivirana_varijabla naziv="DomainObject.Predmet.TrenutnaVrijednost_1">35189.38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GRAĐEVINSKA MONTAŽA jednostavno društvo s ograničenom odgovornošću za graditeljstvo, trgovinu i usluge zastupanog po punomoćniku Davor Juršić</item>
    </izvorni_sadrzaj>
    <derivirana_varijabla naziv="DomainObject.Predmet.ProtuStrankaListFormated_1">
      <item>GRAĐEVINSKA MONTAŽA jednostavno društvo s ograničenom odgovornošću za graditeljstvo, trgovinu i usluge zastupanog po punomoćniku Davor Juršić</item>
    </derivirana_varijabla>
  </DomainObject.Predmet.ProtuStrankaListFormated>
  <DomainObject.Predmet.ProtuStrankaListFormatedOIB>
    <izvorni_sadrzaj>
      <item>GRAĐEVINSKA MONTAŽA jednostavno društvo s ograničenom odgovornošću za graditeljstvo, trgovinu i usluge, OIB 91211654996 zastupanog po punomoćniku Davor Juršić</item>
    </izvorni_sadrzaj>
    <derivirana_varijabla naziv="DomainObject.Predmet.ProtuStrankaListFormatedOIB_1">
      <item>GRAĐEVINSKA MONTAŽA jednostavno društvo s ograničenom odgovornošću za graditeljstvo, trgovinu i usluge, OIB 91211654996 zastupanog po punomoćniku Davor Juršić</item>
    </derivirana_varijabla>
  </DomainObject.Predmet.ProtuStrankaListFormatedOIB>
  <DomainObject.Predmet.ProtuStrankaListFormatedWithAdress>
    <izvorni_sadrzaj>
      <item>GRAĐEVINSKA MONTAŽA jednostavno društvo s ograničenom odgovornošću za graditeljstvo, trgovinu i usluge, Mihovljanska 12, 40000 Čakovec zastupanog po punomoćniku Davor Juršić</item>
    </izvorni_sadrzaj>
    <derivirana_varijabla naziv="DomainObject.Predmet.ProtuStrankaListFormatedWithAdress_1">
      <item>GRAĐEVINSKA MONTAŽA jednostavno društvo s ograničenom odgovornošću za graditeljstvo, trgovinu i usluge, Mihovljanska 12, 40000 Čakovec zastupanog po punomoćniku Davor Juršić</item>
    </derivirana_varijabla>
  </DomainObject.Predmet.ProtuStrankaListFormatedWithAdress>
  <DomainObject.Predmet.ProtuStrankaListFormatedWithAdressOIB>
    <izvorni_sadrzaj>
      <item>GRAĐEVINSKA MONTAŽA jednostavno društvo s ograničenom odgovornošću za graditeljstvo, trgovinu i usluge, OIB 91211654996, Mihovljanska 12, 40000 Čakovec zastupanog po punomoćniku Davor Juršić</item>
    </izvorni_sadrzaj>
    <derivirana_varijabla naziv="DomainObject.Predmet.ProtuStrankaListFormatedWithAdressOIB_1">
      <item>GRAĐEVINSKA MONTAŽA jednostavno društvo s ograničenom odgovornošću za graditeljstvo, trgovinu i usluge, OIB 91211654996, Mihovljanska 12, 40000 Čakovec zastupanog po punomoćniku Davor Juršić</item>
    </derivirana_varijabla>
  </DomainObject.Predmet.ProtuStrankaListFormatedWithAdressOIB>
  <DomainObject.Predmet.ProtuStrankaListNazivFormated>
    <izvorni_sadrzaj>
      <item>GRAĐEVINSKA MONTAŽA jednostavno društvo s ograničenom odgovornošću za graditeljstvo, trgovinu i usluge</item>
    </izvorni_sadrzaj>
    <derivirana_varijabla naziv="DomainObject.Predmet.ProtuStrankaListNazivFormated_1">
      <item>GRAĐEVINSKA MONTAŽA jednostavno društvo s ograničenom odgovornošću za graditeljstvo, trgovinu i usluge</item>
    </derivirana_varijabla>
  </DomainObject.Predmet.ProtuStrankaListNazivFormated>
  <DomainObject.Predmet.ProtuStrankaListNazivFormatedOIB>
    <izvorni_sadrzaj>
      <item>GRAĐEVINSKA MONTAŽA jednostavno društvo s ograničenom odgovornošću za graditeljstvo, trgovinu i usluge, OIB 91211654996</item>
    </izvorni_sadrzaj>
    <derivirana_varijabla naziv="DomainObject.Predmet.ProtuStrankaListNazivFormatedOIB_1">
      <item>GRAĐEVINSKA MONTAŽA jednostavno društvo s ograničenom odgovornošću za graditeljstvo, trgovinu i usluge, OIB 91211654996</item>
    </derivirana_varijabla>
  </DomainObject.Predmet.ProtuStrankaListNazivFormatedOIB>
  <DomainObject.Predmet.OstaliListFormated>
    <izvorni_sadrzaj>
      <item>Sudski registar</item>
      <item>Davor Juršić punomoćnik sudionika u postupku GRAĐEVINSKA MONTAŽA jednostavno društvo s ograničenom odgovornošću za graditeljstvo, trgovinu i usluge</item>
      <item>Županijsko državno odvjetništvo</item>
      <item>Porezna uprava - Područni ured Čakovec</item>
    </izvorni_sadrzaj>
    <derivirana_varijabla naziv="DomainObject.Predmet.OstaliListFormated_1">
      <item>Sudski registar</item>
      <item>Davor Juršić punomoćnik sudionika u postupku GRAĐEVINSKA MONTAŽA jednostavno društvo s ograničenom odgovornošću za graditeljstvo, trgovinu i usluge</item>
      <item>Županijsko državno odvjetništvo</item>
      <item>Porezna uprava - Područni ured Čakovec</item>
    </derivirana_varijabla>
  </DomainObject.Predmet.OstaliListFormated>
  <DomainObject.Predmet.OstaliListFormatedOIB>
    <izvorni_sadrzaj>
      <item>Sudski registar</item>
      <item>Davor Juršić, OIB 19446656126 punomoćnik sudionika u postupku GRAĐEVINSKA MONTAŽA jednostavno društvo s ograničenom odgovornošću za graditeljstvo, trgovinu i usluge</item>
      <item>Županijsko državno odvjetništvo</item>
      <item>Porezna uprava - Područni ured Čakovec</item>
    </izvorni_sadrzaj>
    <derivirana_varijabla naziv="DomainObject.Predmet.OstaliListFormatedOIB_1">
      <item>Sudski registar</item>
      <item>Davor Juršić, OIB 19446656126 punomoćnik sudionika u postupku GRAĐEVINSKA MONTAŽA jednostavno društvo s ograničenom odgovornošću za graditeljstvo, trgovinu i usluge</item>
      <item>Županijsko državno odvjetništvo</item>
      <item>Porezna uprava - Područni ured Čakovec</item>
    </derivirana_varijabla>
  </DomainObject.Predmet.OstaliListFormatedOIB>
  <DomainObject.Predmet.OstaliListFormatedWithAdress>
    <izvorni_sadrzaj>
      <item>Sudski registar</item>
      <item>Davor Juršić, Mihovljanska 12, 40000 Čakovec punomoćnik sudionika u postupku GRAĐEVINSKA MONTAŽA jednostavno društvo s ograničenom odgovornošću za graditeljstvo, trgovinu i usluge</item>
      <item>Županijsko državno odvjetništvo</item>
      <item>Porezna uprava - Područni ured Čakovec, O. Keršovanija 11, 40000 Čakovec</item>
    </izvorni_sadrzaj>
    <derivirana_varijabla naziv="DomainObject.Predmet.OstaliListFormatedWithAdress_1">
      <item>Sudski registar</item>
      <item>Davor Juršić, Mihovljanska 12, 40000 Čakovec punomoćnik sudionika u postupku GRAĐEVINSKA MONTAŽA jednostavno društvo s ograničenom odgovornošću za graditeljstvo, trgovinu i usluge</item>
      <item>Županijsko državno odvjetništvo</item>
      <item>Porezna uprava - Područni ured Čakovec, O. Keršovanija 11, 40000 Čakovec</item>
    </derivirana_varijabla>
  </DomainObject.Predmet.OstaliListFormatedWithAdress>
  <DomainObject.Predmet.OstaliListFormatedWithAdressOIB>
    <izvorni_sadrzaj>
      <item>Sudski registar</item>
      <item>Davor Juršić, OIB 19446656126, Mihovljanska 12, 40000 Čakovec punomoćnik sudionika u postupku GRAĐEVINSKA MONTAŽA jednostavno društvo s ograničenom odgovornošću za graditeljstvo, trgovinu i usluge</item>
      <item>Županijsko državno odvjetništvo</item>
      <item>Porezna uprava - Područni ured Čakovec, O. Keršovanija 11, 40000 Čakovec</item>
    </izvorni_sadrzaj>
    <derivirana_varijabla naziv="DomainObject.Predmet.OstaliListFormatedWithAdressOIB_1">
      <item>Sudski registar</item>
      <item>Davor Juršić, OIB 19446656126, Mihovljanska 12, 40000 Čakovec punomoćnik sudionika u postupku GRAĐEVINSKA MONTAŽA jednostavno društvo s ograničenom odgovornošću za graditeljstvo, trgovinu i usluge</item>
      <item>Županijsko državno odvjetništvo</item>
      <item>Porezna uprava - Područni ured Čakovec, O. Keršovanija 11, 40000 Čakovec</item>
    </derivirana_varijabla>
  </DomainObject.Predmet.OstaliListFormatedWithAdressOIB>
  <DomainObject.Predmet.OstaliListNazivFormated>
    <izvorni_sadrzaj>
      <item>Sudski registar</item>
      <item>Davor Juršić</item>
      <item>Županijsko državno odvjetništvo</item>
      <item>Porezna uprava - Područni ured Čakovec</item>
    </izvorni_sadrzaj>
    <derivirana_varijabla naziv="DomainObject.Predmet.OstaliListNazivFormated_1">
      <item>Sudski registar</item>
      <item>Davor Juršić</item>
      <item>Županijsko državno odvjetništvo</item>
      <item>Porezna uprava - Područni ured Čakovec</item>
    </derivirana_varijabla>
  </DomainObject.Predmet.OstaliListNazivFormated>
  <DomainObject.Predmet.OstaliListNazivFormatedOIB>
    <izvorni_sadrzaj>
      <item>Sudski registar</item>
      <item>Davor Juršić, OIB 19446656126</item>
      <item>Županijsko državno odvjetništvo</item>
      <item>Porezna uprava - Područni ured Čakovec</item>
    </izvorni_sadrzaj>
    <derivirana_varijabla naziv="DomainObject.Predmet.OstaliListNazivFormatedOIB_1">
      <item>Sudski registar</item>
      <item>Davor Juršić, OIB 19446656126</item>
      <item>Županijsko državno odvjetništvo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St-526/2017-3</izvorni_sadrzaj>
    <derivirana_varijabla naziv="DomainObject.PoslovniBrojDokumenta_1">St-526/2017-3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GRAĐEVINSKA MONTAŽA jednostavno društvo s ograničenom odgovornošću za graditeljstvo, trgovinu i usluge</izvorni_sadrzaj>
    <derivirana_varijabla naziv="DomainObject.Predmet.ProtustrankaIDrugi_1">GRAĐEVINSKA MONTAŽA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GRAĐEVINSKA MONTAŽA jednostavno društvo s ograničenom odgovornošću za graditeljstvo, trgovinu i usluge, OIB 91211654996, Mihovljanska 12, 40000 Čakovec</izvorni_sadrzaj>
    <derivirana_varijabla naziv="DomainObject.Predmet.ProtustrankaIDrugiAdressOIB_1">GRAĐEVINSKA MONTAŽA jednostavno društvo s ograničenom odgovornošću za graditeljstvo, trgovinu i usluge, OIB 91211654996, Mihovljanska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GRAĐEVINSKA MONTAŽA jednostavno društvo s ograničenom odgovornošću za graditeljstvo, trgovinu i usluge</item>
      <item>Sudski registar</item>
      <item>Davor Juršić</item>
      <item>Županijsko državno odvjetništvo</item>
      <item>Porezna uprava - Područni ured Čakovec</item>
    </izvorni_sadrzaj>
    <derivirana_varijabla naziv="DomainObject.Predmet.SudioniciListNaziv_1">
      <item>Financijska agencija</item>
      <item>GRAĐEVINSKA MONTAŽA jednostavno društvo s ograničenom odgovornošću za graditeljstvo, trgovinu i usluge</item>
      <item>Sudski registar</item>
      <item>Davor Juršić</item>
      <item>Županijsko državno odvjetništvo</item>
      <item>Porezna uprava - Područni ured Čakovec</item>
    </derivirana_varijabla>
  </DomainObject.Predmet.SudioniciListNaziv>
  <DomainObject.Predmet.SudioniciListAdressOIB>
    <izvorni_sadrzaj>
      <item>Financijska agencija, OIB 85821130368, Ulica grada Vukovara 70,10000 Zagreb</item>
      <item>GRAĐEVINSKA MONTAŽA jednostavno društvo s ograničenom odgovornošću za graditeljstvo, trgovinu i usluge, OIB 91211654996, Mihovljanska 12,40000 Čakovec</item>
      <item>Sudski registar</item>
      <item>Davor Juršić, OIB 19446656126, Mihovljanska 12,40000 Čakovec</item>
      <item>Županijsko državno odvjetništvo</item>
      <item>Porezna uprava - Područni ured Čakovec, O. Keršovanija 11,40000 Čakovec</item>
    </izvorni_sadrzaj>
    <derivirana_varijabla naziv="DomainObject.Predmet.SudioniciListAdressOIB_1">
      <item>Financijska agencija, OIB 85821130368, Ulica grada Vukovara 70,10000 Zagreb</item>
      <item>GRAĐEVINSKA MONTAŽA jednostavno društvo s ograničenom odgovornošću za graditeljstvo, trgovinu i usluge, OIB 91211654996, Mihovljanska 12,40000 Čakovec</item>
      <item>Sudski registar</item>
      <item>Davor Juršić, OIB 19446656126, Mihovljanska 12,40000 Čakovec</item>
      <item>Županijsko državno odvjetništvo</item>
      <item>Porezna uprava -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91211654996</item>
      <item>, OIB null</item>
      <item>, OIB 19446656126</item>
      <item>, OIB null</item>
      <item>, OIB null</item>
    </izvorni_sadrzaj>
    <derivirana_varijabla naziv="DomainObject.Predmet.SudioniciListNazivOIB_1">
      <item>, OIB 85821130368</item>
      <item>, OIB 91211654996</item>
      <item>, OIB null</item>
      <item>, OIB 19446656126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0E915-0D58-4E8C-A91C-25C3DF31E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2607</properties:Characters>
  <properties:Lines>78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2017-10-11T10:09:00Z</dcterms:created>
  <dc:creator>Katarina Breški</dc:creator>
  <cp:lastModifiedBy>Nevenka Vuković</cp:lastModifiedBy>
  <cp:lastPrinted>2017-10-11T10:15:00Z</cp:lastPrinted>
  <dcterms:modified xmlns:xsi="http://www.w3.org/2001/XMLSchema-instance" xsi:type="dcterms:W3CDTF">2017-10-11T10:18:00Z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