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715"/>
        <w:tblLayout w:type="fixed"/>
        <w:tblCellMar>
          <w:left w:type="dxa" w:w="30"/>
          <w:right w:type="dxa" w:w="30"/>
        </w:tblCellMar>
        <w:tblLook w:val="04A0" w:noVBand="1" w:noHBand="0" w:lastColumn="0" w:firstColumn="1" w:lastRow="0" w:firstRow="1"/>
      </w:tblPr>
      <w:tblGrid>
        <w:gridCol w:w="30"/>
        <w:gridCol w:w="709"/>
        <w:gridCol w:w="3402"/>
        <w:gridCol w:w="2192"/>
        <w:gridCol w:w="1497"/>
        <w:gridCol w:w="470"/>
        <w:gridCol w:w="664"/>
        <w:gridCol w:w="915"/>
        <w:gridCol w:w="1710"/>
        <w:gridCol w:w="2127"/>
        <w:gridCol w:w="999"/>
      </w:tblGrid>
      <w:tr w:rsidTr="00733194" w:rsidR="00733194">
        <w:trPr>
          <w:trHeight w:val="290"/>
        </w:trPr>
        <w:tc>
          <w:tcPr>
            <w:tcW w:type="dxa" w:w="6331"/>
            <w:gridSpan w:val="4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SLAVONKA D.O.O. U STEČAJU</w:t>
            </w:r>
          </w:p>
        </w:tc>
        <w:tc>
          <w:tcPr>
            <w:tcW w:type="dxa" w:w="1966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835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4140"/>
            <w:gridSpan w:val="3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KOLODVORSKA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bb</w:t>
            </w:r>
            <w:proofErr w:type="spellEnd"/>
          </w:p>
        </w:tc>
        <w:tc>
          <w:tcPr>
            <w:tcW w:type="dxa" w:w="219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66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70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4140"/>
            <w:gridSpan w:val="3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33523 ČAĐAVICA</w:t>
            </w:r>
          </w:p>
        </w:tc>
        <w:tc>
          <w:tcPr>
            <w:tcW w:type="dxa" w:w="219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66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70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4140"/>
            <w:gridSpan w:val="3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OIB : 41165302614</w:t>
            </w:r>
          </w:p>
        </w:tc>
        <w:tc>
          <w:tcPr>
            <w:tcW w:type="dxa" w:w="219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66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70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73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40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9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66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57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70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362"/>
        </w:trPr>
        <w:tc>
          <w:tcPr>
            <w:tcW w:type="dxa" w:w="739"/>
            <w:gridSpan w:val="2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                 </w:t>
            </w:r>
          </w:p>
        </w:tc>
        <w:tc>
          <w:tcPr>
            <w:tcW w:type="dxa" w:w="3401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type="dxa" w:w="10570"/>
            <w:gridSpan w:val="8"/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PRIJAVE TRAŽBINA – DRUGI VIŠI ISPLATNI RED</w:t>
            </w:r>
          </w:p>
        </w:tc>
      </w:tr>
      <w:tr w:rsidTr="00733194" w:rsidR="00733194">
        <w:trPr>
          <w:trHeight w:val="80"/>
        </w:trPr>
        <w:tc>
          <w:tcPr>
            <w:tcW w:type="dxa" w:w="73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40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9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9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624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739"/>
            <w:gridSpan w:val="2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RED.BR.</w:t>
            </w:r>
          </w:p>
        </w:tc>
        <w:tc>
          <w:tcPr>
            <w:tcW w:type="dxa" w:w="3401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VJEROVNIK</w:t>
            </w:r>
          </w:p>
        </w:tc>
        <w:tc>
          <w:tcPr>
            <w:tcW w:type="dxa" w:w="2191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OSNOVA TRAŽBINE</w:t>
            </w:r>
          </w:p>
        </w:tc>
        <w:tc>
          <w:tcPr>
            <w:tcW w:type="dxa" w:w="1496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IZNOS TRAŽBINE</w:t>
            </w:r>
          </w:p>
        </w:tc>
        <w:tc>
          <w:tcPr>
            <w:tcW w:type="dxa" w:w="1134"/>
            <w:gridSpan w:val="2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OSPORENO</w:t>
            </w:r>
          </w:p>
        </w:tc>
        <w:tc>
          <w:tcPr>
            <w:tcW w:type="dxa" w:w="2624"/>
            <w:gridSpan w:val="2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PRIZNATO</w:t>
            </w:r>
          </w:p>
        </w:tc>
        <w:tc>
          <w:tcPr>
            <w:tcW w:type="dxa" w:w="2126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 xml:space="preserve">      NAPOMENA</w:t>
            </w: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552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FINA , Ul. grada Vukovara 70 , Zagreb , OIB : 85821130368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Troškovi PSN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8.854,49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8.854,49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8.854,49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169,08 kn</w:t>
            </w:r>
          </w:p>
        </w:tc>
      </w:tr>
      <w:tr w:rsidTr="00733194" w:rsidR="00733194">
        <w:trPr>
          <w:trHeight w:val="638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OPĆINA ČAĐAVICA , Kolodvorska 2 , Čađavica , OIB :  94900102502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Komunalna naknada , kamate i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Ovr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-126/14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290.548,41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290.548,41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290.548,41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752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HRVATSKE VODE, VGI " KARAŠICA-VUČICA" , Trg A. Starčevića 9 , Donji Miholjac , OIB : 28921383001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Naknada za uređenje voda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72.976,18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72.976,18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72.976,18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498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PRIVREDNA BANKA ZAGREB d.d. , Radnička 50 , Zagreb , OIB : 02535697732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Ugovor o dugoročnom kreditu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9.797.797,21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9.797.797,21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500,00 kn</w:t>
            </w:r>
          </w:p>
        </w:tc>
      </w:tr>
      <w:tr w:rsidTr="00733194" w:rsidR="00733194">
        <w:trPr>
          <w:trHeight w:val="843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FOND ZA ZAŠTITU OKOLIŠA I ENERGETSKU UČINKOVITOST , Radnička cesta 80 , Zagreb , OIB : 85828625994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Naknada za zbrinjavanje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66.410,35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66.410,35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66.410,35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493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ALCA ZAGREB d.o.o. ,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Koledovčina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2 , Zagreb , OIB : 58353015102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Neplaćeni računi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5.586,22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5.586,22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0,00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111,73 kn Zastara</w:t>
            </w:r>
          </w:p>
        </w:tc>
      </w:tr>
      <w:tr w:rsidTr="00733194" w:rsidR="00733194">
        <w:trPr>
          <w:gridBefore w:val="1"/>
          <w:wBefore w:type="dxa" w:w="30"/>
          <w:trHeight w:val="635"/>
        </w:trPr>
        <w:tc>
          <w:tcPr>
            <w:tcW w:type="dxa" w:w="7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HEP-Plin d.o.o. , Cara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Hadrijana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7 , 31000 Osijek , OIB : 41317489366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Neplaćeni računi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200.354,78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200.354,78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200.354,78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500,00 kn</w:t>
            </w:r>
          </w:p>
        </w:tc>
      </w:tr>
      <w:tr w:rsidTr="00733194" w:rsidR="00733194">
        <w:trPr>
          <w:trHeight w:val="653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MINISTARSTVO FINANCIJA , POREZNA UPRAVA , Boškovićeva 5 , Zagreb , OIB: 18683136487 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Porezi i doprinosi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5.484.815,49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5.484.815,49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5.484.815,49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606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Stečajna masa POLJOPRIVREDNA  ZADRUGA SOPJE - u stečaju  , Dravska ulica 1, Koprivnica , OIB : 31194810701 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Sudski troškovi i kamate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11.250,54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11.250,54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11.250,54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225,01 kn</w:t>
            </w:r>
          </w:p>
        </w:tc>
      </w:tr>
      <w:tr w:rsidTr="00733194" w:rsidR="00733194">
        <w:trPr>
          <w:trHeight w:val="653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CROATIA OSIGURANJE d.d. , Vatroslava Jagića 33 , 10000 Zagreb , OIB : 26187994862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Ugovor o dugoročnom kreditu br. 451000110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341.852,23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341,852,23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341.852,23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500,00 kn</w:t>
            </w:r>
          </w:p>
        </w:tc>
      </w:tr>
      <w:tr w:rsidTr="00733194" w:rsidR="00733194">
        <w:trPr>
          <w:trHeight w:val="653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CROATIA OSIGURANJE d.d. , Vatroslava Jagića 33 , 10000 Zagreb , OIB : 26187994862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Neplaćeni računi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50.329,57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50.329,57</w:t>
            </w:r>
          </w:p>
          <w:p w:rsidRDefault="00733194" w:rsidR="00733194">
            <w:pPr>
              <w:spacing w:lineRule="auto" w:line="276" w:after="20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50.329,57</w:t>
            </w:r>
          </w:p>
        </w:tc>
        <w:tc>
          <w:tcPr>
            <w:tcW w:type="dxa" w:w="3125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val="nil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Sud.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pris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>. 500,00 kn</w:t>
            </w:r>
          </w:p>
        </w:tc>
      </w:tr>
      <w:tr w:rsidTr="00733194" w:rsidR="00733194">
        <w:trPr>
          <w:trHeight w:val="434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RASTIJA RUŽA , K. Tomislava 113, </w:t>
            </w:r>
            <w:proofErr w:type="spellStart"/>
            <w:r>
              <w:rPr>
                <w:rFonts w:cs="Arial" w:hAnsi="Arial" w:ascii="Arial"/>
                <w:color w:val="000000"/>
                <w:sz w:val="16"/>
                <w:szCs w:val="16"/>
              </w:rPr>
              <w:t>Sopje</w:t>
            </w:r>
            <w:proofErr w:type="spellEnd"/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 , OIB : 08361876335</w:t>
            </w: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Ugovor o prijenosu obveza</w:t>
            </w: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1.072.226,71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tabs>
                <w:tab w:pos="2564" w:val="right"/>
              </w:tabs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1.072.226,71 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ab/>
              <w:t>1.072.226,71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739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1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9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17.403.002,18</w:t>
            </w:r>
          </w:p>
        </w:tc>
        <w:tc>
          <w:tcPr>
            <w:tcW w:type="dxa" w:w="113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9.803.383,43</w:t>
            </w:r>
          </w:p>
        </w:tc>
        <w:tc>
          <w:tcPr>
            <w:tcW w:type="dxa" w:w="2624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33194" w:rsidR="00733194">
            <w:pPr>
              <w:tabs>
                <w:tab w:pos="2564" w:val="right"/>
              </w:tabs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7.257.766,52 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ab/>
              <w:t>7.257.766,52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  <w:tr w:rsidTr="00733194" w:rsidR="00733194">
        <w:trPr>
          <w:trHeight w:val="290"/>
        </w:trPr>
        <w:tc>
          <w:tcPr>
            <w:tcW w:type="dxa" w:w="739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340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91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9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624"/>
            <w:gridSpan w:val="2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126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999"/>
          </w:tcPr>
          <w:p w:rsidRDefault="00733194" w:rsidR="0073319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Calibri" w:hAnsi="Calibri" w:ascii="Calibri"/>
                <w:color w:val="000000"/>
                <w:sz w:val="22"/>
                <w:szCs w:val="22"/>
              </w:rPr>
            </w:pPr>
          </w:p>
        </w:tc>
      </w:tr>
    </w:tbl>
    <w:p w14:textId="55dce25" w14:paraId="55dce25" w:rsidRDefault="00733194" w:rsidP="00733194" w:rsidR="00733194">
      <w:pPr>
        <w15:collapsed w:val="false"/>
        <w:rPr>
          <w:rFonts w:hAnsiTheme="minorHAnsi" w:asciiTheme="minorHAns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194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82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St-258/2016-25</izvorni_sadrzaj>
    <derivirana_varijabla naziv="DomainObject.Oznaka_1">St-258/2016-25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SLAVONKA društvo s ograničenom odgovornošću za proizvodnju i trgovinu, Čađavica</izvorni_sadrzaj>
    <derivirana_varijabla naziv="DomainObject.Predmet.ProtustrankaFormated_1">  SLAVONKA društvo s ograničenom odgovornošću za proizvodnju i trgovinu, Čađavica</derivirana_varijabla>
  </DomainObject.Predmet.ProtustrankaFormated>
  <DomainObject.Predmet.ProtustrankaFormatedOIB>
    <izvorni_sadrzaj>  SLAVONKA društvo s ograničenom odgovornošću za proizvodnju i trgovinu, Čađavica, OIB 41165302614</izvorni_sadrzaj>
    <derivirana_varijabla naziv="DomainObject.Predmet.ProtustrankaFormatedOIB_1">  SLAVONKA društvo s ograničenom odgovornošću za proizvodnju i trgovinu, Čađavica, OIB 41165302614</derivirana_varijabla>
  </DomainObject.Predmet.ProtustrankaFormatedOIB>
  <DomainObject.Predmet.ProtustrankaFormatedWithAdress>
    <izvorni_sadrzaj> SLAVONKA društvo s ograničenom odgovornošću za proizvodnju i trgovinu, Čađavica, Kolodvorska/bb, 33523 Čađavica</izvorni_sadrzaj>
    <derivirana_varijabla naziv="DomainObject.Predmet.ProtustrankaFormatedWithAdress_1"> SLAVONKA društvo s ograničenom odgovornošću za proizvodnju i trgovinu, Čađavica, Kolodvorska/bb, 33523 Čađavica</derivirana_varijabla>
  </DomainObject.Predmet.ProtustrankaFormatedWithAdress>
  <DomainObject.Predmet.ProtustrankaFormatedWithAdressOIB>
    <izvorni_sadrzaj> SLAVONKA društvo s ograničenom odgovornošću za proizvodnju i trgovinu, Čađavica, OIB 41165302614, Kolodvorska/bb, 33523 Čađavica</izvorni_sadrzaj>
    <derivirana_varijabla naziv="DomainObject.Predmet.ProtustrankaFormatedWithAdressOIB_1"> SLAVONKA društvo s ograničenom odgovornošću za proizvodnju i trgovinu, Čađavica, OIB 41165302614, Kolodvorska/bb, 33523 Čađavica</derivirana_varijabla>
  </DomainObject.Predmet.ProtustrankaFormatedWithAdressOIB>
  <DomainObject.Predmet.ProtustrankaWithAdress>
    <izvorni_sadrzaj>SLAVONKA društvo s ograničenom odgovornošću za proizvodnju i trgovinu, Čađavica Kolodvorska/bb, 33523 Čađavica</izvorni_sadrzaj>
    <derivirana_varijabla naziv="DomainObject.Predmet.ProtustrankaWithAdress_1">SLAVONKA društvo s ograničenom odgovornošću za proizvodnju i trgovinu, Čađavica Kolodvorska/bb, 33523 Čađavica</derivirana_varijabla>
  </DomainObject.Predmet.ProtustrankaWithAdress>
  <DomainObject.Predmet.ProtustrankaWithAdressOIB>
    <izvorni_sadrzaj>SLAVONKA društvo s ograničenom odgovornošću za proizvodnju i trgovinu, Čađavica, OIB 41165302614, Kolodvorska/bb, 33523 Čađavica</izvorni_sadrzaj>
    <derivirana_varijabla naziv="DomainObject.Predmet.ProtustrankaWithAdressOIB_1">SLAVONKA društvo s ograničenom odgovornošću za proizvodnju i trgovinu, Čađavica, OIB 41165302614, Kolodvorska/bb, 33523 Čađavica</derivirana_varijabla>
  </DomainObject.Predmet.ProtustrankaWithAdressOIB>
  <DomainObject.Predmet.ProtustrankaNazivFormated>
    <izvorni_sadrzaj>SLAVONKA društvo s ograničenom odgovornošću za proizvodnju i trgovinu, Čađavica</izvorni_sadrzaj>
    <derivirana_varijabla naziv="DomainObject.Predmet.ProtustrankaNazivFormated_1">SLAVONKA društvo s ograničenom odgovornošću za proizvodnju i trgovinu, Čađavica</derivirana_varijabla>
  </DomainObject.Predmet.ProtustrankaNazivFormated>
  <DomainObject.Predmet.ProtustrankaNazivFormatedOIB>
    <izvorni_sadrzaj>SLAVONKA društvo s ograničenom odgovornošću za proizvodnju i trgovinu, Čađavica, OIB 41165302614</izvorni_sadrzaj>
    <derivirana_varijabla naziv="DomainObject.Predmet.ProtustrankaNazivFormatedOIB_1">SLAVONKA društvo s ograničenom odgovornošću za proizvodnju i trgovinu, Čađavica, OIB 41165302614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</izvorni_sadrzaj>
    <derivirana_varijabla naziv="DomainObject.Predmet.StrankaFormated_1">  FINA, RC ZAGREB, Podružnica Bjelovar; PRIVREDNA BANKA ZAGREB - DIONIČKO DRUŠTVO</derivirana_varijabla>
  </DomainObject.Predmet.StrankaFormated>
  <DomainObject.Predmet.StrankaFormatedOIB>
    <izvorni_sadrzaj>  FINA, RC ZAGREB, Podružnica Bjelovar, OIB 85821130368; PRIVREDNA BANKA ZAGREB - DIONIČKO DRUŠTVO, OIB 02535697732</izvorni_sadrzaj>
    <derivirana_varijabla naziv="DomainObject.Predmet.StrankaFormatedOIB_1">  FINA, RC ZAGREB, Podružnica Bjelovar, OIB 85821130368; PRIVREDNA BANKA ZAGREB - DIONIČKO DRUŠTVO, OIB 02535697732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</izvorni_sadrzaj>
    <derivirana_varijabla naziv="DomainObject.Predmet.StrankaFormatedWithAdress_1"> FINA, RC ZAGREB, Podružnica Bjelovar, F. Supila 4, 43000 Bjelovar; PRIVREDNA BANKA ZAGREB - DIONIČKO DRUŠTVO, Radnička cesta 50, 10000 Zagreb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PRIVREDNA BANKA ZAGREB - DIONIČKO DRUŠTVO</item>
    </izvorni_sadrzaj>
    <derivirana_varijabla naziv="DomainObject.Predmet.StrankaListFormated_1">
      <item>FINA, RC ZAGREB, Podružnica Bjelovar</item>
      <item>PRIVREDNA BANKA ZAGREB - DIONIČKO DRUŠTVO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</item>
    </izvorni_sadrzaj>
    <derivirana_varijabla naziv="DomainObject.Predmet.StrankaListFormatedOIB_1">
      <item>FINA, RC ZAGREB, Podružnica Bjelovar, OIB 85821130368</item>
      <item>PRIVREDNA BANKA ZAGREB - DIONIČKO DRUŠTVO, OIB 02535697732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SLAVONKA društvo s ograničenom odgovornošću za proizvodnju i trgovinu, Čađavica</item>
    </izvorni_sadrzaj>
    <derivirana_varijabla naziv="DomainObject.Predmet.ProtuStrankaListFormated_1">
      <item>SLAVONKA društvo s ograničenom odgovornošću za proizvodnju i trgovinu, Čađavica</item>
    </derivirana_varijabla>
  </DomainObject.Predmet.ProtuStrankaListFormated>
  <DomainObject.Predmet.ProtuStrankaListFormatedOIB>
    <izvorni_sadrzaj>
      <item>SLAVONKA društvo s ograničenom odgovornošću za proizvodnju i trgovinu, Čađavica, OIB 41165302614</item>
    </izvorni_sadrzaj>
    <derivirana_varijabla naziv="DomainObject.Predmet.ProtuStrankaListFormatedOIB_1">
      <item>SLAVONKA društvo s ograničenom odgovornošću za proizvodnju i trgovinu, Čađavica, OIB 41165302614</item>
    </derivirana_varijabla>
  </DomainObject.Predmet.ProtuStrankaListFormatedOIB>
  <DomainObject.Predmet.ProtuStrankaListFormatedWithAdress>
    <izvorni_sadrzaj>
      <item>SLAVONKA društvo s ograničenom odgovornošću za proizvodnju i trgovinu, Čađavica, Kolodvorska/bb, 33523 Čađavica</item>
    </izvorni_sadrzaj>
    <derivirana_varijabla naziv="DomainObject.Predmet.ProtuStrankaListFormatedWithAdress_1">
      <item>SLAVONKA društvo s ograničenom odgovornošću za proizvodnju i trgovinu, Čađavica, Kolodvorska/bb, 33523 Čađavica</item>
    </derivirana_varijabla>
  </DomainObject.Predmet.ProtuStrankaListFormatedWithAdress>
  <DomainObject.Predmet.ProtuStrankaListFormatedWithAdressOIB>
    <izvorni_sadrzaj>
      <item>SLAVONKA društvo s ograničenom odgovornošću za proizvodnju i trgovinu, Čađavica, OIB 41165302614, Kolodvorska/bb, 33523 Čađavica</item>
    </izvorni_sadrzaj>
    <derivirana_varijabla naziv="DomainObject.Predmet.ProtuStrankaListFormatedWithAdressOIB_1">
      <item>SLAVONKA društvo s ograničenom odgovornošću za proizvodnju i trgovinu, Čađavica, OIB 41165302614, Kolodvorska/bb, 33523 Čađavica</item>
    </derivirana_varijabla>
  </DomainObject.Predmet.ProtuStrankaListFormatedWithAdressOIB>
  <DomainObject.Predmet.ProtuStrankaListNazivFormated>
    <izvorni_sadrzaj>
      <item>SLAVONKA društvo s ograničenom odgovornošću za proizvodnju i trgovinu, Čađavica</item>
    </izvorni_sadrzaj>
    <derivirana_varijabla naziv="DomainObject.Predmet.ProtuStrankaListNazivFormated_1">
      <item>SLAVONKA društvo s ograničenom odgovornošću za proizvodnju i trgovinu, Čađavica</item>
    </derivirana_varijabla>
  </DomainObject.Predmet.ProtuStrankaListNazivFormated>
  <DomainObject.Predmet.ProtuStrankaListNazivFormatedOIB>
    <izvorni_sadrzaj>
      <item>SLAVONKA društvo s ograničenom odgovornošću za proizvodnju i trgovinu, Čađavica, OIB 41165302614</item>
    </izvorni_sadrzaj>
    <derivirana_varijabla naziv="DomainObject.Predmet.ProtuStrankaListNazivFormatedOIB_1">
      <item>SLAVONKA društvo s ograničenom odgovornošću za proizvodnju i trgovinu, Čađavica, OIB 41165302614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St-258/2016-25</izvorni_sadrzaj>
    <derivirana_varijabla naziv="DomainObject.PoslovniBrojDokumenta_1">St-258/2016-25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SLAVONKA društvo s ograničenom odgovornošću za proizvodnju i trgovinu, Čađavica</izvorni_sadrzaj>
    <derivirana_varijabla naziv="DomainObject.Predmet.ProtustrankaIDrugi_1">SLAVONKA društvo s ograničenom odgovornošću za proizvodnju i trgovinu, Čađavica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SLAVONKA društvo s ograničenom odgovornošću za proizvodnju i trgovinu, Čađavica, OIB 41165302614, Kolodvorska/bb, 33523 Čađavica</izvorni_sadrzaj>
    <derivirana_varijabla naziv="DomainObject.Predmet.ProtustrankaIDrugiAdressOIB_1">SLAVONKA društvo s ograničenom odgovornošću za proizvodnju i trgovinu, Čađavica, OIB 41165302614, Kolodvorska/bb,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SLAVONKA društvo s ograničenom odgovornošću za proizvodnju i trgovinu, Čađavica</item>
      <item>PRIVREDNA BANKA ZAGREB - DIONIČKO DRUŠTVO</item>
    </izvorni_sadrzaj>
    <derivirana_varijabla naziv="DomainObject.Predmet.SudioniciListNaziv_1">
      <item>FINA, RC ZAGREB, Podružnica Bjelovar</item>
      <item>SLAVONKA društvo s ograničenom odgovornošću za proizvodnju i trgovinu, Čađavica</item>
      <item>PRIVREDNA BANKA ZAGREB - DIONIČKO DRUŠTVO</item>
    </derivirana_varijabla>
  </DomainObject.Predmet.SudioniciListNaziv>
  <DomainObject.Predmet.SudioniciListAdressOIB>
    <izvorni_sadrzaj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izvorni_sadrzaj>
    <derivirana_varijabla naziv="DomainObject.Predmet.SudioniciListAdressOIB_1">
      <item>FINA, RC ZAGREB, Podružnica Bjelovar, OIB 85821130368, F. Supila 4,43000 Bjelovar</item>
      <item>SLAVONKA društvo s ograničenom odgovornošću za proizvodnju i trgovinu, Čađavica, OIB 41165302614, Kolodvorska/bb,33523 Čađavica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89A76-BA2D-4AB6-B668-F048071BD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1779</properties:Characters>
  <properties:Lines>190</properties:Lines>
  <properties:Paragraphs>105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2017-07-25T06:41:00Z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St-258/2016-25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