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4000" w14:paraId="34f4000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>Zagreb, Amruševa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33530" w:rsidRPr="00336FA6">
        <w:rPr>
          <w:rFonts w:cs="Times New Roman"/>
          <w:szCs w:val="24"/>
        </w:rPr>
        <w:t xml:space="preserve">87. St-430/2019  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>Z A K LJ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B33530" w:rsidR="00B33530" w:rsidRPr="00336FA6">
      <w:pPr>
        <w:ind w:firstLine="708"/>
        <w:jc w:val="both"/>
        <w:rPr>
          <w:rFonts w:cs="Times New Roman"/>
          <w:szCs w:val="24"/>
        </w:rPr>
      </w:pPr>
      <w:r>
        <w:t xml:space="preserve">Trgovački sud u Zagrebu, sudac </w:t>
      </w:r>
      <w:r w:rsidR="009B4E32">
        <w:t>Marija Bakula Vugrinec</w:t>
      </w:r>
      <w:r>
        <w:t xml:space="preserve">, </w:t>
      </w:r>
      <w:r w:rsidR="00B33530" w:rsidRPr="00336FA6">
        <w:rPr>
          <w:rFonts w:cs="Times New Roman"/>
          <w:szCs w:val="24"/>
        </w:rPr>
        <w:t xml:space="preserve">u stečajnom postupku u povodu prijedloga predlagatelja FINANCIJSKE AGENCIJE, OIB 85821130368, Zagreb, Ulica grada Vukovara 70, za pokretanje stečajnog postupka nad dužnikom PRINC STUDENT j.d.o.o., OIB 12215051928, Zagreb, Savska cesta 164, </w:t>
      </w:r>
      <w:r w:rsidR="00667E42">
        <w:rPr>
          <w:rFonts w:cs="Times New Roman"/>
          <w:szCs w:val="24"/>
        </w:rPr>
        <w:t>12. srpnja</w:t>
      </w:r>
      <w:r w:rsidR="00B33530" w:rsidRPr="00336FA6">
        <w:rPr>
          <w:rFonts w:cs="Times New Roman"/>
          <w:szCs w:val="24"/>
        </w:rPr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lj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B33530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>korist Fonda za namirenje troškova stečajnog postupka na račun Trgovačkog suda u Zagrebu broj IBAN HR9223900011300000460, model 05, poziv na broj 2001</w:t>
      </w:r>
      <w:r w:rsidR="00B33530">
        <w:rPr>
          <w:szCs w:val="24"/>
        </w:rPr>
        <w:t>-430-19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B33530">
        <w:rPr>
          <w:szCs w:val="24"/>
        </w:rPr>
        <w:t>m postupku donio rješenje od 11. lipnja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B33530">
        <w:rPr>
          <w:szCs w:val="24"/>
        </w:rPr>
        <w:t>jenjena sredstva u iznosu od 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0A2E5C" w:rsidP="00E13F99" w:rsidR="000A2E5C">
      <w:pPr>
        <w:jc w:val="both"/>
      </w:pPr>
    </w:p>
    <w:p w:rsidRDefault="009B4E32" w:rsidP="000A2E5C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667E42">
        <w:t>12.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F274CB" w:rsidR="00E13F99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025599" w:rsidP="00F274CB" w:rsidR="00025599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A24E67" w:rsidP="00667E42" w:rsidR="00A24E67" w:rsidRPr="00667E42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</w:p>
    <w:sectPr w:rsidR="00A24E67" w:rsidRPr="00667E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25599"/>
    <w:rsid w:val="000853EA"/>
    <w:rsid w:val="000A2E5C"/>
    <w:rsid w:val="00177224"/>
    <w:rsid w:val="001E4977"/>
    <w:rsid w:val="00325B56"/>
    <w:rsid w:val="00350BBC"/>
    <w:rsid w:val="00371E92"/>
    <w:rsid w:val="003B1EA5"/>
    <w:rsid w:val="003F0325"/>
    <w:rsid w:val="005C4C7F"/>
    <w:rsid w:val="00667E42"/>
    <w:rsid w:val="0068755D"/>
    <w:rsid w:val="00716A6B"/>
    <w:rsid w:val="008239EC"/>
    <w:rsid w:val="00942290"/>
    <w:rsid w:val="009B4E32"/>
    <w:rsid w:val="00A108F3"/>
    <w:rsid w:val="00A24E67"/>
    <w:rsid w:val="00AD7BC6"/>
    <w:rsid w:val="00B2480F"/>
    <w:rsid w:val="00B33530"/>
    <w:rsid w:val="00B35560"/>
    <w:rsid w:val="00B43929"/>
    <w:rsid w:val="00BC3073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92B0D14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59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599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599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599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2019.</izvorni_sadrzaj>
    <derivirana_varijabla naziv="DomainObject.Predmet.DatumRjesavanja_1">11.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St-430/2019</izvorni_sadrzaj>
    <derivirana_varijabla naziv="DomainObject.Predmet.OznakaBroj_1">St-430/2019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 STUDENT j.d.o.o. za ugostiteljstvo zastupanog po punomoćniku Davor Vuraić</izvorni_sadrzaj>
    <derivirana_varijabla naziv="DomainObject.Predmet.ProtustrankaFormated_1">  PRINC STUDENT j.d.o.o. za ugostiteljstvo zastupanog po punomoćniku Davor Vuraić</derivirana_varijabla>
  </DomainObject.Predmet.ProtustrankaFormated>
  <DomainObject.Predmet.ProtustrankaFormatedOIB>
    <izvorni_sadrzaj>  PRINC STUDENT j.d.o.o. za ugostiteljstvo, OIB 12215051928 zastupanog po punomoćniku Davor Vuraić</izvorni_sadrzaj>
    <derivirana_varijabla naziv="DomainObject.Predmet.ProtustrankaFormatedOIB_1">  PRINC STUDENT j.d.o.o. za ugostiteljstvo, OIB 12215051928 zastupanog po punomoćniku Davor Vuraić</derivirana_varijabla>
  </DomainObject.Predmet.ProtustrankaFormatedOIB>
  <DomainObject.Predmet.ProtustrankaFormatedWithAdress>
    <izvorni_sadrzaj> PRINC STUDENT j.d.o.o. za ugostiteljstvo, Savska cesta 164, 10000 Zagreb zastupanog po punomoćniku Davor Vuraić</izvorni_sadrzaj>
    <derivirana_varijabla naziv="DomainObject.Predmet.ProtustrankaFormatedWithAdress_1"> PRINC STUDENT j.d.o.o. za ugostiteljstvo, Savska cesta 164, 10000 Zagreb zastupanog po punomoćniku Davor Vuraić</derivirana_varijabla>
  </DomainObject.Predmet.ProtustrankaFormatedWithAdress>
  <DomainObject.Predmet.ProtustrankaFormatedWithAdressOIB>
    <izvorni_sadrzaj> PRINC STUDENT j.d.o.o. za ugostiteljstvo, OIB 12215051928, Savska cesta 164, 10000 Zagreb zastupanog po punomoćniku Davor Vuraić</izvorni_sadrzaj>
    <derivirana_varijabla naziv="DomainObject.Predmet.ProtustrankaFormatedWithAdressOIB_1"> PRINC STUDENT j.d.o.o. za ugostiteljstvo, OIB 12215051928, Savska cesta 164, 10000 Zagreb zastupanog po punomoćniku Davor Vuraić</derivirana_varijabla>
  </DomainObject.Predmet.ProtustrankaFormatedWithAdressOIB>
  <DomainObject.Predmet.ProtustrankaWithAdress>
    <izvorni_sadrzaj>PRINC STUDENT j.d.o.o. za ugostiteljstvo Savska cesta 164, 10000 Zagreb</izvorni_sadrzaj>
    <derivirana_varijabla naziv="DomainObject.Predmet.ProtustrankaWithAdress_1">PRINC STUDENT j.d.o.o. za ugostiteljstvo Savska cesta 164, 10000 Zagreb</derivirana_varijabla>
  </DomainObject.Predmet.ProtustrankaWithAdress>
  <DomainObject.Predmet.ProtustrankaWithAdressOIB>
    <izvorni_sadrzaj>PRINC STUDENT j.d.o.o. za ugostiteljstvo, OIB 12215051928, Savska cesta 164, 10000 Zagreb</izvorni_sadrzaj>
    <derivirana_varijabla naziv="DomainObject.Predmet.ProtustrankaWithAdressOIB_1">PRINC STUDENT j.d.o.o. za ugostiteljstvo, OIB 12215051928, Savska cesta 164, 10000 Zagreb</derivirana_varijabla>
  </DomainObject.Predmet.ProtustrankaWithAdressOIB>
  <DomainObject.Predmet.ProtustrankaNazivFormated>
    <izvorni_sadrzaj>PRINC STUDENT j.d.o.o. za ugostiteljstvo</izvorni_sadrzaj>
    <derivirana_varijabla naziv="DomainObject.Predmet.ProtustrankaNazivFormated_1">PRINC STUDENT j.d.o.o. za ugostiteljstvo</derivirana_varijabla>
  </DomainObject.Predmet.ProtustrankaNazivFormated>
  <DomainObject.Predmet.ProtustrankaNazivFormatedOIB>
    <izvorni_sadrzaj>PRINC STUDENT j.d.o.o. za ugostiteljstvo, OIB 12215051928</izvorni_sadrzaj>
    <derivirana_varijabla naziv="DomainObject.Predmet.ProtustrankaNazivFormatedOIB_1">PRINC STUDENT j.d.o.o. za ugostiteljstvo, OIB 12215051928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 STUDENT j.d.o.o. za ugostiteljstvo zastupanog po punomoćniku Davor Vuraić</item>
    </izvorni_sadrzaj>
    <derivirana_varijabla naziv="DomainObject.Predmet.ProtuStrankaListFormated_1">
      <item>PRINC STUDENT j.d.o.o. za ugostiteljstvo zastupanog po punomoćniku Davor Vuraić</item>
    </derivirana_varijabla>
  </DomainObject.Predmet.ProtuStrankaListFormated>
  <DomainObject.Predmet.ProtuStrankaListFormatedOIB>
    <izvorni_sadrzaj>
      <item>PRINC STUDENT j.d.o.o. za ugostiteljstvo, OIB 12215051928 zastupanog po punomoćniku Davor Vuraić</item>
    </izvorni_sadrzaj>
    <derivirana_varijabla naziv="DomainObject.Predmet.ProtuStrankaListFormatedOIB_1">
      <item>PRINC STUDENT j.d.o.o. za ugostiteljstvo, OIB 12215051928 zastupanog po punomoćniku Davor Vuraić</item>
    </derivirana_varijabla>
  </DomainObject.Predmet.ProtuStrankaListFormatedOIB>
  <DomainObject.Predmet.ProtuStrankaListFormatedWithAdress>
    <izvorni_sadrzaj>
      <item>PRINC STUDENT j.d.o.o. za ugostiteljstvo, Savska cesta 164, 10000 Zagreb zastupanog po punomoćniku Davor Vuraić</item>
    </izvorni_sadrzaj>
    <derivirana_varijabla naziv="DomainObject.Predmet.ProtuStrankaListFormatedWithAdress_1">
      <item>PRINC STUDENT j.d.o.o. za ugostiteljstvo, Savska cesta 164, 10000 Zagreb zastupanog po punomoćniku Davor Vuraić</item>
    </derivirana_varijabla>
  </DomainObject.Predmet.ProtuStrankaListFormatedWithAdress>
  <DomainObject.Predmet.ProtuStrankaListFormatedWithAdressOIB>
    <izvorni_sadrzaj>
      <item>PRINC STUDENT j.d.o.o. za ugostiteljstvo, OIB 12215051928, Savska cesta 164, 10000 Zagreb zastupanog po punomoćniku Davor Vuraić</item>
    </izvorni_sadrzaj>
    <derivirana_varijabla naziv="DomainObject.Predmet.ProtuStrankaListFormatedWithAdressOIB_1">
      <item>PRINC STUDENT j.d.o.o. za ugostiteljstvo, OIB 12215051928, Savska cesta 164, 10000 Zagreb zastupanog po punomoćniku Davor Vuraić</item>
    </derivirana_varijabla>
  </DomainObject.Predmet.ProtuStrankaListFormatedWithAdressOIB>
  <DomainObject.Predmet.ProtuStrankaListNazivFormated>
    <izvorni_sadrzaj>
      <item>PRINC STUDENT j.d.o.o. za ugostiteljstvo</item>
    </izvorni_sadrzaj>
    <derivirana_varijabla naziv="DomainObject.Predmet.ProtuStrankaListNazivFormated_1">
      <item>PRINC STUDENT j.d.o.o. za ugostiteljstvo</item>
    </derivirana_varijabla>
  </DomainObject.Predmet.ProtuStrankaListNazivFormated>
  <DomainObject.Predmet.ProtuStrankaListNazivFormatedOIB>
    <izvorni_sadrzaj>
      <item>PRINC STUDENT j.d.o.o. za ugostiteljstvo, OIB 12215051928</item>
    </izvorni_sadrzaj>
    <derivirana_varijabla naziv="DomainObject.Predmet.ProtuStrankaListNazivFormatedOIB_1">
      <item>PRINC STUDENT j.d.o.o. za ugostiteljstvo, OIB 12215051928</item>
    </derivirana_varijabla>
  </DomainObject.Predmet.ProtuStrankaListNazivFormatedOIB>
  <DomainObject.Predmet.OstaliListFormated>
    <izvorni_sadrzaj>
      <item>Davor Vuraić punomoćnik sudionika u postupku PRINC STUDENT j.d.o.o. za ugostiteljstvo</item>
      <item>PRIVREDNA BANKA ZAGREB - DIONIČKO DRUŠTVO</item>
    </izvorni_sadrzaj>
    <derivirana_varijabla naziv="DomainObject.Predmet.OstaliListFormated_1">
      <item>Davor Vuraić punomoćnik sudionika u postupku PRINC STUDENT j.d.o.o. za ugostiteljstvo</item>
      <item>PRIVREDNA BANKA ZAGREB - DIONIČKO DRUŠTVO</item>
    </derivirana_varijabla>
  </DomainObject.Predmet.OstaliListFormated>
  <DomainObject.Predmet.OstaliListFormatedOIB>
    <izvorni_sadrzaj>
      <item>Davor Vuraić, OIB 79636148253 punomoćnik sudionika u postupku PRINC STUDENT j.d.o.o. za ugostiteljstvo</item>
      <item>PRIVREDNA BANKA ZAGREB - DIONIČKO DRUŠTVO, OIB 02535697732</item>
    </izvorni_sadrzaj>
    <derivirana_varijabla naziv="DomainObject.Predmet.OstaliListFormatedOIB_1">
      <item>Davor Vuraić, OIB 79636148253 punomoćnik sudionika u postupku PRINC STUDENT j.d.o.o. za ugostiteljstvo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 punomoćnik sudionika u postupku PRINC STUDENT j.d.o.o. za ugostiteljstvo</item>
      <item>PRIVREDNA BANKA ZAGREB - DIONIČKO DRUŠTVO, Radnička cesta 50, 10000 Zagreb</item>
    </izvorni_sadrzaj>
    <derivirana_varijabla naziv="DomainObject.Predmet.OstaliListFormatedWithAdress_1">
      <item>Davor Vuraić, V.proveni Put 18, 10000 Zagreb punomoćnik sudionika u postupku PRINC STUDENT j.d.o.o. za ugostiteljstvo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 punomoćnik sudionika u postupku PRINC STUDENT j.d.o.o. za ugostiteljstvo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 punomoćnik sudionika u postupku PRINC STUDENT j.d.o.o. za ugostiteljstvo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 STUDENT j.d.o.o. za ugostiteljstvo</izvorni_sadrzaj>
    <derivirana_varijabla naziv="DomainObject.Predmet.ProtustrankaIDrugi_1">PRINC STUDENT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 STUDENT j.d.o.o. za ugostiteljstvo, OIB 12215051928, Savska cesta 164, 10000 Zagreb</izvorni_sadrzaj>
    <derivirana_varijabla naziv="DomainObject.Predmet.ProtustrankaIDrugiAdressOIB_1">PRINC STUDENT j.d.o.o. za ugostiteljstvo, OIB 12215051928,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2019.</izvorni_sadrzaj>
    <derivirana_varijabla naziv="DomainObject.Predmet.OdlukaRjesenje.DatumDonosenjaOdluke_1">11.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St-430/2019-17</izvorni_sadrzaj>
    <derivirana_varijabla naziv="DomainObject.Predmet.OdlukaRjesenje.Oznaka_1">St-430/2019-17</derivirana_varijabla>
  </DomainObject.Predmet.OdlukaRjesenje.Oznaka>
  <DomainObject.Predmet.SudioniciListNaziv>
    <izvorni_sadrzaj>
      <item>PRINC STUDENT j.d.o.o. za ugostiteljstvo</item>
      <item>FINA Regionalni centar Zagreb</item>
      <item>Davor Vuraić</item>
      <item>PRIVREDNA BANKA ZAGREB - DIONIČKO DRUŠTVO</item>
    </izvorni_sadrzaj>
    <derivirana_varijabla naziv="DomainObject.Predmet.SudioniciListNaziv_1">
      <item>PRINC STUDENT j.d.o.o. za ugostiteljstvo</item>
      <item>FINA Regionalni centar Zagreb</item>
      <item>Davor Vuraić</item>
      <item>PRIVREDNA BANKA ZAGREB - DIONIČKO DRUŠTVO</item>
    </derivirana_varijabla>
  </DomainObject.Predmet.SudioniciListNaziv>
  <DomainObject.Predmet.SudioniciListAdressOIB>
    <izvorni_sadrzaj>
      <item>PRINC STUDENT j.d.o.o. za ugostiteljstvo, OIB 12215051928, Savska cesta 164,10000 Zagreb</item>
      <item>FINA Regionalni centar Zagreb, OIB 85821130368, Trg svibanjskih žrtava 1995. 1,10000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PRINC STUDENT j.d.o.o. za ugostiteljstvo, OIB 12215051928, Savska cesta 164,10000 Zagreb</item>
      <item>FINA Regionalni centar Zagreb, OIB 85821130368, Trg svibanjskih žrtava 1995. 1,10000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12215051928</item>
      <item>, OIB 85821130368</item>
      <item>, OIB 79636148253</item>
      <item>, OIB 02535697732</item>
    </izvorni_sadrzaj>
    <derivirana_varijabla naziv="DomainObject.Predmet.SudioniciListNazivOIB_1">
      <item>, OIB 12215051928</item>
      <item>, OIB 85821130368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St-430/2019-14</izvorni_sadrzaj>
    <derivirana_varijabla naziv="DomainObject.PredzadnjaOdlukaIzPredmeta.Oznaka_1">St-430/2019-14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239</properties:Words>
  <properties:Characters>1193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2019-07-12T07:48:00Z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