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ef16c" w14:paraId="61ef16c" w:rsidRDefault="002C79F6" w:rsidP="00910611" w:rsidR="002C79F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C79F6" w:rsidP="00910611" w:rsidR="002C79F6">
      <w:r>
        <w:rPr>
          <w:rFonts w:eastAsia="MS Mincho"/>
        </w:rPr>
        <w:t xml:space="preserve">   REPUBLIKA HRVATSKA</w:t>
      </w:r>
    </w:p>
    <w:p w:rsidRDefault="002C79F6" w:rsidP="00910611" w:rsidR="002C79F6">
      <w:r>
        <w:rPr>
          <w:rFonts w:eastAsia="MS Mincho"/>
        </w:rPr>
        <w:t>TRGOVAČKI SUD U RIJECI</w:t>
      </w:r>
    </w:p>
    <w:p w:rsidRDefault="002C79F6" w:rsidR="002C79F6"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371136" w:rsidP="00371136" w:rsidR="00371136" w:rsidRPr="00371136">
      <w:pPr>
        <w:jc w:val="both"/>
        <w:rPr>
          <w:rFonts w:cs="Arial"/>
        </w:rPr>
      </w:pPr>
      <w:r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Pr="00371136">
        <w:rPr>
          <w:rFonts w:cs="Arial"/>
          <w:b/>
        </w:rPr>
        <w:t xml:space="preserve">RENOME jednostavno društvo s ograničenom odgovornošću za ugostiteljstvo i usluge, Viškovo, Viškovo 90, OIB 19952764038, </w:t>
      </w:r>
      <w:r w:rsidRPr="00371136">
        <w:rPr>
          <w:rFonts w:cs="Arial"/>
        </w:rPr>
        <w:t>dana 11. siječnja 2018.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371136" w:rsidRPr="00371136">
        <w:rPr>
          <w:b/>
        </w:rPr>
        <w:t>RENOME jednostavno društvo s ograničenom odgovornošću za ugostiteljstvo i usluge, Viškovo, Viškovo 90, OIB 19952764038</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371136" w:rsidR="00676B2F">
      <w:pPr>
        <w:pStyle w:val="Odlomakpopisa"/>
        <w:numPr>
          <w:ilvl w:val="0"/>
          <w:numId w:val="4"/>
        </w:numPr>
        <w:jc w:val="both"/>
      </w:pPr>
      <w:r>
        <w:t>Nalaže</w:t>
      </w:r>
      <w:r w:rsidR="00676B2F">
        <w:t xml:space="preserve"> se osobi ovlaštenoj za zastupanje dužnika</w:t>
      </w:r>
      <w:r w:rsidR="00B4347D">
        <w:t xml:space="preserve"> </w:t>
      </w:r>
      <w:r w:rsidR="00371136" w:rsidRPr="00371136">
        <w:t xml:space="preserve">MEHMEDU HRŠTIĆ, Viškovo, Viškovo 90, OIB 17951500531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EE6A83" w:rsidP="00727D2D" w:rsidR="00EE6A83">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D95CA5" w:rsidP="00D95CA5" w:rsidR="00D95CA5">
      <w:pPr>
        <w:pStyle w:val="Odlomakpopisa"/>
      </w:pPr>
    </w:p>
    <w:p w:rsidRDefault="00736C37" w:rsidP="00727D2D" w:rsidR="00F35617">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F35617" w:rsidP="00F35617" w:rsidR="00F35617">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EE6A83" w:rsidP="00BF24A6" w:rsidR="00EE6A83">
      <w:pPr>
        <w:jc w:val="center"/>
        <w:rPr>
          <w:b/>
          <w:bCs/>
        </w:rPr>
      </w:pPr>
    </w:p>
    <w:p w:rsidRDefault="008B65C3" w:rsidP="008B65C3" w:rsidR="00BF24A6" w:rsidRPr="008B65C3">
      <w:pPr>
        <w:pStyle w:val="Odlomakpopisa"/>
        <w:numPr>
          <w:ilvl w:val="0"/>
          <w:numId w:val="7"/>
        </w:numPr>
        <w:jc w:val="center"/>
        <w:rPr>
          <w:b/>
          <w:bCs/>
        </w:rPr>
      </w:pPr>
      <w:r>
        <w:rPr>
          <w:b/>
          <w:bCs/>
        </w:rPr>
        <w:t>ožujka</w:t>
      </w:r>
      <w:r w:rsidR="00BF24A6" w:rsidRPr="008B65C3">
        <w:rPr>
          <w:b/>
          <w:bCs/>
        </w:rPr>
        <w:t xml:space="preserve"> 201</w:t>
      </w:r>
      <w:r w:rsidR="00B56613" w:rsidRPr="008B65C3">
        <w:rPr>
          <w:b/>
          <w:bCs/>
        </w:rPr>
        <w:t>8</w:t>
      </w:r>
      <w:r w:rsidR="00367E18" w:rsidRPr="008B65C3">
        <w:rPr>
          <w:b/>
          <w:bCs/>
        </w:rPr>
        <w:t xml:space="preserve">. godine u </w:t>
      </w:r>
      <w:r w:rsidR="00D95CA5" w:rsidRPr="008B65C3">
        <w:rPr>
          <w:b/>
          <w:bCs/>
        </w:rPr>
        <w:t>1</w:t>
      </w:r>
      <w:r>
        <w:rPr>
          <w:b/>
          <w:bCs/>
        </w:rPr>
        <w:t>1</w:t>
      </w:r>
      <w:r w:rsidR="00BF24A6" w:rsidRPr="008B65C3">
        <w:rPr>
          <w:b/>
          <w:bCs/>
        </w:rPr>
        <w:t>:</w:t>
      </w:r>
      <w:r>
        <w:rPr>
          <w:b/>
          <w:bCs/>
        </w:rPr>
        <w:t>0</w:t>
      </w:r>
      <w:r w:rsidR="00C2218A" w:rsidRPr="008B65C3">
        <w:rPr>
          <w:b/>
          <w:bCs/>
        </w:rPr>
        <w:t>0</w:t>
      </w:r>
      <w:r w:rsidR="00BF24A6" w:rsidRPr="008B65C3">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EE6A83" w:rsidP="00BF24A6" w:rsidR="00EE6A83">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pPr>
        <w:jc w:val="both"/>
      </w:pPr>
      <w:r>
        <w:tab/>
        <w:t>Financijska agencija</w:t>
      </w:r>
      <w:r w:rsidR="00727D2D">
        <w:t xml:space="preserve">, Regionalni centar Rijeka podnijela je ovome sudu </w:t>
      </w:r>
      <w:r w:rsidR="00B67A91">
        <w:t>12</w:t>
      </w:r>
      <w:r w:rsidR="00B56613">
        <w:t>. rujna</w:t>
      </w:r>
      <w:r w:rsidR="004827D7">
        <w:t xml:space="preserve"> </w:t>
      </w:r>
      <w:r w:rsidR="00727D2D">
        <w:t>201</w:t>
      </w:r>
      <w:r w:rsidR="00BE52D4">
        <w:t>7</w:t>
      </w:r>
      <w:r w:rsidR="00727D2D">
        <w:t xml:space="preserve">. godine prijedlog za otvaranje stečajnog postupka nad dužnikom </w:t>
      </w:r>
      <w:r w:rsidR="00371136" w:rsidRPr="00371136">
        <w:rPr>
          <w:b/>
        </w:rPr>
        <w:t xml:space="preserve">RENOME jednostavno društvo s ograničenom odgovornošću za ugostiteljstvo i usluge, Viškovo, Viškovo 90, OIB 19952764038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B56613">
      <w:pPr>
        <w:jc w:val="both"/>
      </w:pPr>
      <w:r>
        <w:tab/>
        <w:t>Predlagatelj je u prijedlogu naveo da</w:t>
      </w:r>
      <w:r w:rsidR="00533014">
        <w:t xml:space="preserve"> dužnik </w:t>
      </w:r>
      <w:r w:rsidR="00695DB0">
        <w:t xml:space="preserve">na dan </w:t>
      </w:r>
      <w:r w:rsidR="008B65C3">
        <w:t>08</w:t>
      </w:r>
      <w:r w:rsidR="00B56613">
        <w:t>. rujna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8B65C3">
        <w:t>64.841,91</w:t>
      </w:r>
      <w:r w:rsidR="00B67A91">
        <w:t xml:space="preserve"> </w:t>
      </w:r>
      <w:r>
        <w:t>kn u koji iznos je uračunata i kamata i naknada Financijske agencije za provedbe ovrhe</w:t>
      </w:r>
      <w:r w:rsidR="00B56613">
        <w:t xml:space="preserve"> i</w:t>
      </w:r>
      <w:r>
        <w:t xml:space="preserve"> da dužnik ima </w:t>
      </w:r>
      <w:r w:rsidR="008B65C3">
        <w:t xml:space="preserve">dva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B67A91">
        <w:t>11</w:t>
      </w:r>
      <w:r>
        <w:t xml:space="preserve">. siječnja 2018. godine ima neizvršene osnove za plaćanje u ukupnom iznosu </w:t>
      </w:r>
      <w:r w:rsidR="00AE29EF">
        <w:t>54.398,84</w:t>
      </w:r>
      <w:r>
        <w:t xml:space="preserve"> kn, a račun dužnika je u neprekidnoj blokadi u trajanju dužem od 60 dana. </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lastRenderedPageBreak/>
        <w:t>U Rijeci,</w:t>
      </w:r>
      <w:r w:rsidR="00016072" w:rsidRPr="00B67A91">
        <w:t xml:space="preserve"> </w:t>
      </w:r>
      <w:r w:rsidR="00B56613" w:rsidRPr="00B67A91">
        <w:t>1</w:t>
      </w:r>
      <w:r w:rsidR="00B67A91" w:rsidRPr="00B67A91">
        <w:t>1</w:t>
      </w:r>
      <w:r w:rsidR="00B56613" w:rsidRPr="00B67A91">
        <w:t>. siječnja 2018</w:t>
      </w:r>
      <w:r w:rsidR="00EB5F77" w:rsidRPr="00B67A91">
        <w:t>.</w:t>
      </w:r>
      <w:r w:rsidRPr="00B67A91">
        <w:t xml:space="preserve"> </w:t>
      </w:r>
      <w:r w:rsidR="00722C92" w:rsidRPr="00B67A91">
        <w:t>godine</w:t>
      </w:r>
    </w:p>
    <w:p w:rsidRDefault="00EE6A83" w:rsidP="00016072" w:rsidR="00EE6A83">
      <w:pPr>
        <w:ind w:left="2160"/>
        <w:jc w:val="right"/>
      </w:pPr>
    </w:p>
    <w:p w:rsidRDefault="004C57B3" w:rsidP="00016072" w:rsidR="00722C92" w:rsidRPr="00EA1A22">
      <w:pPr>
        <w:ind w:left="2160"/>
        <w:jc w:val="right"/>
      </w:pPr>
      <w:r w:rsidRPr="00EA1A22">
        <w:t>S</w:t>
      </w:r>
      <w:r w:rsidR="00722C92" w:rsidRPr="00EA1A22">
        <w:t>udac</w:t>
      </w:r>
    </w:p>
    <w:p w:rsidRDefault="00722C92" w:rsidP="002C79F6" w:rsidR="00F35617" w:rsidRPr="00087E24">
      <w:pPr>
        <w:ind w:firstLine="708" w:left="1416"/>
        <w:jc w:val="right"/>
        <w:rPr>
          <w:sz w:val="28"/>
        </w:rPr>
      </w:pPr>
      <w:r w:rsidRPr="00EA1A22">
        <w:t xml:space="preserve">                               </w:t>
      </w:r>
      <w:r w:rsidRPr="00EA1A22">
        <w:tab/>
      </w:r>
      <w:r w:rsidRPr="00EA1A22">
        <w:tab/>
      </w:r>
      <w:r w:rsidR="00344D37" w:rsidRPr="00EA1A22">
        <w:tab/>
      </w:r>
      <w:r w:rsidR="00344D37" w:rsidRPr="00EA1A22">
        <w:tab/>
      </w:r>
      <w:r w:rsidRPr="00EA1A22">
        <w:t>Daniela Korlević</w:t>
      </w:r>
      <w:r w:rsidR="0033097F">
        <w:t xml:space="preserve"> </w:t>
      </w:r>
    </w:p>
    <w:p w:rsidRDefault="00EE6A83" w:rsidP="00EE6A83" w:rsidR="00EE6A83" w:rsidRPr="0033097F">
      <w:pPr>
        <w:ind w:firstLine="708" w:left="1416"/>
        <w:jc w:val="right"/>
        <w:rPr>
          <w:sz w:val="22"/>
        </w:rPr>
      </w:pPr>
    </w:p>
    <w:p w:rsidRDefault="000D7F3C" w:rsidP="00F35617" w:rsidR="000D7F3C">
      <w:pPr>
        <w:ind w:firstLine="708" w:left="1416"/>
        <w:jc w:val="right"/>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B67A91">
        <w:rPr>
          <w:sz w:val="20"/>
          <w:szCs w:val="20"/>
        </w:rPr>
        <w:t>Berislav Janković</w:t>
      </w:r>
      <w:r w:rsidR="007F63FD">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B67A91">
        <w:rPr>
          <w:sz w:val="20"/>
          <w:szCs w:val="20"/>
        </w:rPr>
        <w:t>11</w:t>
      </w:r>
      <w:r w:rsidR="00B56613">
        <w:rPr>
          <w:sz w:val="20"/>
          <w:szCs w:val="20"/>
        </w:rPr>
        <w:t>.01.2018</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79F6">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371136">
      <w:t>540</w:t>
    </w:r>
    <w:r w:rsidR="00BE52D4">
      <w:t>/2017-</w:t>
    </w:r>
    <w:r w:rsidR="00100D06">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4"/>
  </w:num>
  <w:num w:numId="3">
    <w:abstractNumId w:val="5"/>
  </w:num>
  <w:num w:numId="4">
    <w:abstractNumId w:val="1"/>
  </w:num>
  <w:num w:numId="5">
    <w:abstractNumId w:val="2"/>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87E24"/>
    <w:rsid w:val="000C119A"/>
    <w:rsid w:val="000C1379"/>
    <w:rsid w:val="000C4209"/>
    <w:rsid w:val="000D7F3C"/>
    <w:rsid w:val="000E125D"/>
    <w:rsid w:val="000F4EC2"/>
    <w:rsid w:val="001001F2"/>
    <w:rsid w:val="00100D06"/>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5382A"/>
    <w:rsid w:val="00254BCC"/>
    <w:rsid w:val="002707BA"/>
    <w:rsid w:val="0027212C"/>
    <w:rsid w:val="00274D18"/>
    <w:rsid w:val="00286D00"/>
    <w:rsid w:val="002A0177"/>
    <w:rsid w:val="002A6B0C"/>
    <w:rsid w:val="002B2335"/>
    <w:rsid w:val="002C79F6"/>
    <w:rsid w:val="002C7ABC"/>
    <w:rsid w:val="002C7B6B"/>
    <w:rsid w:val="002F2301"/>
    <w:rsid w:val="002F3228"/>
    <w:rsid w:val="002F7B03"/>
    <w:rsid w:val="00312309"/>
    <w:rsid w:val="00321827"/>
    <w:rsid w:val="0033097F"/>
    <w:rsid w:val="003426AF"/>
    <w:rsid w:val="00344D37"/>
    <w:rsid w:val="00347537"/>
    <w:rsid w:val="0035199F"/>
    <w:rsid w:val="00367E18"/>
    <w:rsid w:val="00371136"/>
    <w:rsid w:val="003859A7"/>
    <w:rsid w:val="00390A0F"/>
    <w:rsid w:val="003A2EFE"/>
    <w:rsid w:val="003D5F2F"/>
    <w:rsid w:val="003F3E25"/>
    <w:rsid w:val="003F49A5"/>
    <w:rsid w:val="00401653"/>
    <w:rsid w:val="00415750"/>
    <w:rsid w:val="00426BCB"/>
    <w:rsid w:val="004308D5"/>
    <w:rsid w:val="004376DF"/>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63FD"/>
    <w:rsid w:val="007F7AF6"/>
    <w:rsid w:val="00821538"/>
    <w:rsid w:val="008450D8"/>
    <w:rsid w:val="00853328"/>
    <w:rsid w:val="008611D9"/>
    <w:rsid w:val="00866C5A"/>
    <w:rsid w:val="00873E1F"/>
    <w:rsid w:val="00875807"/>
    <w:rsid w:val="008818D0"/>
    <w:rsid w:val="00887753"/>
    <w:rsid w:val="00892FAA"/>
    <w:rsid w:val="008A37E0"/>
    <w:rsid w:val="008A3D3F"/>
    <w:rsid w:val="008A48C1"/>
    <w:rsid w:val="008B4383"/>
    <w:rsid w:val="008B65C3"/>
    <w:rsid w:val="008C71B5"/>
    <w:rsid w:val="008D5096"/>
    <w:rsid w:val="008E181E"/>
    <w:rsid w:val="008E3855"/>
    <w:rsid w:val="008E424C"/>
    <w:rsid w:val="008F49F6"/>
    <w:rsid w:val="008F67F6"/>
    <w:rsid w:val="009219BF"/>
    <w:rsid w:val="00933D3A"/>
    <w:rsid w:val="00934ACD"/>
    <w:rsid w:val="00945219"/>
    <w:rsid w:val="009606FE"/>
    <w:rsid w:val="00962300"/>
    <w:rsid w:val="00962712"/>
    <w:rsid w:val="00985159"/>
    <w:rsid w:val="00991113"/>
    <w:rsid w:val="009B219F"/>
    <w:rsid w:val="009B744A"/>
    <w:rsid w:val="009C6032"/>
    <w:rsid w:val="009F14C4"/>
    <w:rsid w:val="009F2A16"/>
    <w:rsid w:val="00A21C45"/>
    <w:rsid w:val="00A276A9"/>
    <w:rsid w:val="00A36C98"/>
    <w:rsid w:val="00A37716"/>
    <w:rsid w:val="00A462E0"/>
    <w:rsid w:val="00A46343"/>
    <w:rsid w:val="00A63D14"/>
    <w:rsid w:val="00A87D62"/>
    <w:rsid w:val="00AA085A"/>
    <w:rsid w:val="00AA2EB0"/>
    <w:rsid w:val="00AA5768"/>
    <w:rsid w:val="00AB2202"/>
    <w:rsid w:val="00AC7E8A"/>
    <w:rsid w:val="00AE29EF"/>
    <w:rsid w:val="00AE41A6"/>
    <w:rsid w:val="00AF06C2"/>
    <w:rsid w:val="00B1315C"/>
    <w:rsid w:val="00B201CF"/>
    <w:rsid w:val="00B32EA8"/>
    <w:rsid w:val="00B37EA1"/>
    <w:rsid w:val="00B4347D"/>
    <w:rsid w:val="00B43DA8"/>
    <w:rsid w:val="00B533CA"/>
    <w:rsid w:val="00B53E29"/>
    <w:rsid w:val="00B56613"/>
    <w:rsid w:val="00B60ABB"/>
    <w:rsid w:val="00B66D32"/>
    <w:rsid w:val="00B67A91"/>
    <w:rsid w:val="00B67AA0"/>
    <w:rsid w:val="00B7627A"/>
    <w:rsid w:val="00B97064"/>
    <w:rsid w:val="00B97531"/>
    <w:rsid w:val="00BC1629"/>
    <w:rsid w:val="00BC5176"/>
    <w:rsid w:val="00BD44B7"/>
    <w:rsid w:val="00BE52D4"/>
    <w:rsid w:val="00BE710A"/>
    <w:rsid w:val="00BF24A6"/>
    <w:rsid w:val="00BF7669"/>
    <w:rsid w:val="00C12D4A"/>
    <w:rsid w:val="00C15A2B"/>
    <w:rsid w:val="00C2218A"/>
    <w:rsid w:val="00C616C1"/>
    <w:rsid w:val="00C87349"/>
    <w:rsid w:val="00C965DC"/>
    <w:rsid w:val="00CA4BF7"/>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62438"/>
    <w:rsid w:val="00F71295"/>
    <w:rsid w:val="00F80AC3"/>
    <w:rsid w:val="00F80DDD"/>
    <w:rsid w:val="00F84D93"/>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2C79F6"/>
    <w:rPr>
      <w:color w:val="808080"/>
      <w:bdr w:space="0" w:sz="0" w:color="auto" w:val="none"/>
      <w:shd w:fill="auto" w:color="auto" w:val="clear"/>
    </w:rPr>
  </w:style>
  <w:style w:customStyle="true" w:styleId="eSPISCCParagraphDefaultFont" w:type="character">
    <w:name w:val="eSPIS_CC_Paragraph Default Font"/>
    <w:basedOn w:val="Zadanifontodlomka"/>
    <w:rsid w:val="002C79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79F6"/>
    <w:rPr>
      <w:bdr w:space="0" w:sz="0" w:color="auto" w:val="none"/>
      <w:shd w:fill="FFFFCC" w:color="auto" w:val="clear"/>
      <w:lang w:val="hr-HR"/>
    </w:rPr>
  </w:style>
  <w:style w:customStyle="true" w:styleId="PozadinaSvijetloCrvena" w:type="character">
    <w:name w:val="Pozadina_SvijetloCrvena"/>
    <w:basedOn w:val="eSPISCCParagraphDefaultFont"/>
    <w:rsid w:val="002C79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79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2C79F6"/>
    <w:rPr>
      <w:color w:val="808080"/>
      <w:bdr w:color="auto" w:space="0" w:sz="0" w:val="none"/>
      <w:shd w:color="auto" w:fill="auto" w:val="clear"/>
    </w:rPr>
  </w:style>
  <w:style w:customStyle="1" w:styleId="eSPISCCParagraphDefaultFont" w:type="character">
    <w:name w:val="eSPIS_CC_Paragraph Default Font"/>
    <w:basedOn w:val="Zadanifontodlomka"/>
    <w:rsid w:val="002C79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79F6"/>
    <w:rPr>
      <w:bdr w:color="auto" w:space="0" w:sz="0" w:val="none"/>
      <w:shd w:color="auto" w:fill="FFFFCC" w:val="clear"/>
      <w:lang w:val="hr-HR"/>
    </w:rPr>
  </w:style>
  <w:style w:customStyle="1" w:styleId="PozadinaSvijetloCrvena" w:type="character">
    <w:name w:val="Pozadina_SvijetloCrvena"/>
    <w:basedOn w:val="eSPISCCParagraphDefaultFont"/>
    <w:rsid w:val="002C79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79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izvorni_sadrzaj>
    <derivirana_varijabla naziv="DomainObject.Predmet.Broj_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St-540/2017</izvorni_sadrzaj>
    <derivirana_varijabla naziv="DomainObject.Predmet.OznakaBroj_1">St-540/2017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RENOME jednostavno društvo s ograničenom odgovornošću za ugostiteljstvo i usluge</izvorni_sadrzaj>
    <derivirana_varijabla naziv="DomainObject.Predmet.ProtustrankaFormated_1">  RENOME jednostavno društvo s ograničenom odgovornošću za ugostiteljstvo i usluge</derivirana_varijabla>
  </DomainObject.Predmet.ProtustrankaFormated>
  <DomainObject.Predmet.ProtustrankaFormatedOIB>
    <izvorni_sadrzaj>  RENOME jednostavno društvo s ograničenom odgovornošću za ugostiteljstvo i usluge, OIB 19952764038</izvorni_sadrzaj>
    <derivirana_varijabla naziv="DomainObject.Predmet.ProtustrankaFormatedOIB_1">  RENOME jednostavno društvo s ograničenom odgovornošću za ugostiteljstvo i usluge, OIB 19952764038</derivirana_varijabla>
  </DomainObject.Predmet.ProtustrankaFormatedOIB>
  <DomainObject.Predmet.ProtustrankaFormatedWithAdress>
    <izvorni_sadrzaj> RENOME jednostavno društvo s ograničenom odgovornošću za ugostiteljstvo i usluge, Viškovo 90, 51216 Viškovo</izvorni_sadrzaj>
    <derivirana_varijabla naziv="DomainObject.Predmet.ProtustrankaFormatedWithAdress_1"> RENOME jednostavno društvo s ograničenom odgovornošću za ugostiteljstvo i usluge, Viškovo 90, 51216 Viškovo</derivirana_varijabla>
  </DomainObject.Predmet.ProtustrankaFormatedWithAdress>
  <DomainObject.Predmet.ProtustrankaFormatedWithAdressOIB>
    <izvorni_sadrzaj> RENOME jednostavno društvo s ograničenom odgovornošću za ugostiteljstvo i usluge, OIB 19952764038, Viškovo 90, 51216 Viškovo</izvorni_sadrzaj>
    <derivirana_varijabla naziv="DomainObject.Predmet.ProtustrankaFormatedWithAdressOIB_1"> RENOME jednostavno društvo s ograničenom odgovornošću za ugostiteljstvo i usluge, OIB 19952764038, Viškovo 90, 51216 Viškovo</derivirana_varijabla>
  </DomainObject.Predmet.ProtustrankaFormatedWithAdressOIB>
  <DomainObject.Predmet.ProtustrankaWithAdress>
    <izvorni_sadrzaj>RENOME jednostavno društvo s ograničenom odgovornošću za ugostiteljstvo i usluge Viškovo 90, 51216 Viškovo</izvorni_sadrzaj>
    <derivirana_varijabla naziv="DomainObject.Predmet.ProtustrankaWithAdress_1">RENOME jednostavno društvo s ograničenom odgovornošću za ugostiteljstvo i usluge Viškovo 90, 51216 Viškovo</derivirana_varijabla>
  </DomainObject.Predmet.ProtustrankaWithAdress>
  <DomainObject.Predmet.ProtustrankaWithAdressOIB>
    <izvorni_sadrzaj>RENOME jednostavno društvo s ograničenom odgovornošću za ugostiteljstvo i usluge, OIB 19952764038, Viškovo 90, 51216 Viškovo</izvorni_sadrzaj>
    <derivirana_varijabla naziv="DomainObject.Predmet.ProtustrankaWithAdressOIB_1">RENOME jednostavno društvo s ograničenom odgovornošću za ugostiteljstvo i usluge, OIB 19952764038, Viškovo 90, 51216 Viškovo</derivirana_varijabla>
  </DomainObject.Predmet.ProtustrankaWithAdressOIB>
  <DomainObject.Predmet.ProtustrankaNazivFormated>
    <izvorni_sadrzaj>RENOME jednostavno društvo s ograničenom odgovornošću za ugostiteljstvo i usluge</izvorni_sadrzaj>
    <derivirana_varijabla naziv="DomainObject.Predmet.ProtustrankaNazivFormated_1">RENOME jednostavno društvo s ograničenom odgovornošću za ugostiteljstvo i usluge</derivirana_varijabla>
  </DomainObject.Predmet.ProtustrankaNazivFormated>
  <DomainObject.Predmet.ProtustrankaNazivFormatedOIB>
    <izvorni_sadrzaj>RENOME jednostavno društvo s ograničenom odgovornošću za ugostiteljstvo i usluge, OIB 19952764038</izvorni_sadrzaj>
    <derivirana_varijabla naziv="DomainObject.Predmet.ProtustrankaNazivFormatedOIB_1">RENOME jednostavno društvo s ograničenom odgovornošću za ugostiteljstvo i usluge, OIB 19952764038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RENOME jednostavno društvo s ograničenom odgovornošću za ugostiteljstvo i usluge</item>
    </izvorni_sadrzaj>
    <derivirana_varijabla naziv="DomainObject.Predmet.ProtuStrankaListFormated_1">
      <item>RENOME jednostavno društvo s ograničenom odgovornošću za ugostiteljstvo i usluge</item>
    </derivirana_varijabla>
  </DomainObject.Predmet.ProtuStrankaListFormated>
  <DomainObject.Predmet.ProtuStrankaListFormatedOIB>
    <izvorni_sadrzaj>
      <item>RENOME jednostavno društvo s ograničenom odgovornošću za ugostiteljstvo i usluge, OIB 19952764038</item>
    </izvorni_sadrzaj>
    <derivirana_varijabla naziv="DomainObject.Predmet.ProtuStrankaListFormatedOIB_1">
      <item>RENOME jednostavno društvo s ograničenom odgovornošću za ugostiteljstvo i usluge, OIB 19952764038</item>
    </derivirana_varijabla>
  </DomainObject.Predmet.ProtuStrankaListFormatedOIB>
  <DomainObject.Predmet.ProtuStrankaListFormatedWithAdress>
    <izvorni_sadrzaj>
      <item>RENOME jednostavno društvo s ograničenom odgovornošću za ugostiteljstvo i usluge, Viškovo 90, 51216 Viškovo</item>
    </izvorni_sadrzaj>
    <derivirana_varijabla naziv="DomainObject.Predmet.ProtuStrankaListFormatedWithAdress_1">
      <item>RENOME jednostavno društvo s ograničenom odgovornošću za ugostiteljstvo i usluge, Viškovo 90, 51216 Viškovo</item>
    </derivirana_varijabla>
  </DomainObject.Predmet.ProtuStrankaListFormatedWithAdress>
  <DomainObject.Predmet.ProtuStrankaListFormatedWithAdressOIB>
    <izvorni_sadrzaj>
      <item>RENOME jednostavno društvo s ograničenom odgovornošću za ugostiteljstvo i usluge, OIB 19952764038, Viškovo 90, 51216 Viškovo</item>
    </izvorni_sadrzaj>
    <derivirana_varijabla naziv="DomainObject.Predmet.ProtuStrankaListFormatedWithAdressOIB_1">
      <item>RENOME jednostavno društvo s ograničenom odgovornošću za ugostiteljstvo i usluge, OIB 19952764038, Viškovo 90, 51216 Viškovo</item>
    </derivirana_varijabla>
  </DomainObject.Predmet.ProtuStrankaListFormatedWithAdressOIB>
  <DomainObject.Predmet.ProtuStrankaListNazivFormated>
    <izvorni_sadrzaj>
      <item>RENOME jednostavno društvo s ograničenom odgovornošću za ugostiteljstvo i usluge</item>
    </izvorni_sadrzaj>
    <derivirana_varijabla naziv="DomainObject.Predmet.ProtuStrankaListNazivFormated_1">
      <item>RENOME jednostavno društvo s ograničenom odgovornošću za ugostiteljstvo i usluge</item>
    </derivirana_varijabla>
  </DomainObject.Predmet.ProtuStrankaListNazivFormated>
  <DomainObject.Predmet.ProtuStrankaListNazivFormatedOIB>
    <izvorni_sadrzaj>
      <item>RENOME jednostavno društvo s ograničenom odgovornošću za ugostiteljstvo i usluge, OIB 19952764038</item>
    </izvorni_sadrzaj>
    <derivirana_varijabla naziv="DomainObject.Predmet.ProtuStrankaListNazivFormatedOIB_1">
      <item>RENOME jednostavno društvo s ograničenom odgovornošću za ugostiteljstvo i usluge, OIB 19952764038</item>
    </derivirana_varijabla>
  </DomainObject.Predmet.ProtuStrankaListNazivFormatedOIB>
  <DomainObject.Predmet.OstaliListFormated>
    <izvorni_sadrzaj>
      <item>Mehmed Hrštić</item>
    </izvorni_sadrzaj>
    <derivirana_varijabla naziv="DomainObject.Predmet.OstaliListFormated_1">
      <item>Mehmed Hrštić</item>
    </derivirana_varijabla>
  </DomainObject.Predmet.OstaliListFormated>
  <DomainObject.Predmet.OstaliListFormatedOIB>
    <izvorni_sadrzaj>
      <item>Mehmed Hrštić, OIB 17951500531</item>
    </izvorni_sadrzaj>
    <derivirana_varijabla naziv="DomainObject.Predmet.OstaliListFormatedOIB_1">
      <item>Mehmed Hrštić, OIB 17951500531</item>
    </derivirana_varijabla>
  </DomainObject.Predmet.OstaliListFormatedOIB>
  <DomainObject.Predmet.OstaliListFormatedWithAdress>
    <izvorni_sadrzaj>
      <item>Mehmed Hrštić, Viškovo 90, 51216 Viškovo</item>
    </izvorni_sadrzaj>
    <derivirana_varijabla naziv="DomainObject.Predmet.OstaliListFormatedWithAdress_1">
      <item>Mehmed Hrštić, Viškovo 90, 51216 Viškovo</item>
    </derivirana_varijabla>
  </DomainObject.Predmet.OstaliListFormatedWithAdress>
  <DomainObject.Predmet.OstaliListFormatedWithAdressOIB>
    <izvorni_sadrzaj>
      <item>Mehmed Hrštić, OIB 17951500531, Viškovo 90, 51216 Viškovo</item>
    </izvorni_sadrzaj>
    <derivirana_varijabla naziv="DomainObject.Predmet.OstaliListFormatedWithAdressOIB_1">
      <item>Mehmed Hrštić, OIB 17951500531, Viškovo 90, 51216 Viškovo</item>
    </derivirana_varijabla>
  </DomainObject.Predmet.OstaliListFormatedWithAdressOIB>
  <DomainObject.Predmet.OstaliListNazivFormated>
    <izvorni_sadrzaj>
      <item>Mehmed Hrštić</item>
    </izvorni_sadrzaj>
    <derivirana_varijabla naziv="DomainObject.Predmet.OstaliListNazivFormated_1">
      <item>Mehmed Hrštić</item>
    </derivirana_varijabla>
  </DomainObject.Predmet.OstaliListNazivFormated>
  <DomainObject.Predmet.OstaliListNazivFormatedOIB>
    <izvorni_sadrzaj>
      <item>Mehmed Hrštić, OIB 17951500531</item>
    </izvorni_sadrzaj>
    <derivirana_varijabla naziv="DomainObject.Predmet.OstaliListNazivFormatedOIB_1">
      <item>Mehmed Hrštić, OIB 17951500531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RENOME jednostavno društvo s ograničenom odgovornošću za ugostiteljstvo i usluge</izvorni_sadrzaj>
    <derivirana_varijabla naziv="DomainObject.Predmet.ProtustrankaIDrugi_1">RENOME jednostavno društvo s ograničenom odgovornošću za ugostiteljstvo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RENOME jednostavno društvo s ograničenom odgovornošću za ugostiteljstvo i usluge, OIB 19952764038, Viškovo 90, 51216 Viškovo</izvorni_sadrzaj>
    <derivirana_varijabla naziv="DomainObject.Predmet.ProtustrankaIDrugiAdressOIB_1">RENOME jednostavno društvo s ograničenom odgovornošću za ugostiteljstvo i usluge, OIB 19952764038, Viškovo 90,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RENOME jednostavno društvo s ograničenom odgovornošću za ugostiteljstvo i usluge</item>
      <item>Mehmed Hrštić</item>
    </izvorni_sadrzaj>
    <derivirana_varijabla naziv="DomainObject.Predmet.SudioniciListNaziv_1">
      <item>FINA  Rijeka</item>
      <item>RENOME jednostavno društvo s ograničenom odgovornošću za ugostiteljstvo i usluge</item>
      <item>Mehmed Hrštić</item>
    </derivirana_varijabla>
  </DomainObject.Predmet.SudioniciListNaziv>
  <DomainObject.Predmet.SudioniciListAdressOIB>
    <izvorni_sadrzaj>
      <item>FINA  Rijeka, OIB 85821130368, Frana Kurelca 8,51000 Rijeka</item>
      <item>RENOME jednostavno društvo s ograničenom odgovornošću za ugostiteljstvo i usluge, OIB 19952764038, Viškovo 90,51216 Viškovo</item>
      <item>Mehmed Hrštić, OIB 17951500531, Viškovo 90,51216 Viškovo</item>
    </izvorni_sadrzaj>
    <derivirana_varijabla naziv="DomainObject.Predmet.SudioniciListAdressOIB_1">
      <item>FINA  Rijeka, OIB 85821130368, Frana Kurelca 8,51000 Rijeka</item>
      <item>RENOME jednostavno društvo s ograničenom odgovornošću za ugostiteljstvo i usluge, OIB 19952764038, Viškovo 90,51216 Viškovo</item>
      <item>Mehmed Hrštić, OIB 17951500531, Viškovo 90,51216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19952764038</item>
      <item>, OIB 17951500531</item>
    </izvorni_sadrzaj>
    <derivirana_varijabla naziv="DomainObject.Predmet.SudioniciListNazivOIB_1">
      <item>, OIB 85821130368</item>
      <item>, OIB 19952764038</item>
      <item>, OIB 17951500531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A5B18F-BEA1-463E-A673-A435491A17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815</properties:Words>
  <properties:Characters>4362</properties:Characters>
  <properties:Lines>121</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2018-01-11T09:55:00Z</dcterms:created>
  <dc:creator>stecaj</dc:creator>
  <cp:lastModifiedBy>Jasna Radulović</cp:lastModifiedBy>
  <cp:lastPrinted>2018-01-11T09:58:00Z</cp:lastPrinted>
  <dcterms:modified xmlns:xsi="http://www.w3.org/2001/XMLSchema-instance" xsi:type="dcterms:W3CDTF">2018-01-11T10:02:00Z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