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60ca" w14:paraId="c4c60ca" w:rsidRDefault="00350E93" w:rsidP="00350E93" w:rsidR="00350E93" w:rsidRPr="009C396C">
      <w:pPr>
        <w15:collapsed w:val="false"/>
      </w:pPr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0F3EAA">
        <w:rPr>
          <w:sz w:val="24"/>
        </w:rPr>
        <w:t xml:space="preserve">RH, Ministarstvo financija, </w:t>
      </w:r>
      <w:r w:rsidR="000F3EAA" w:rsidRPr="000F3EAA">
        <w:rPr>
          <w:sz w:val="24"/>
        </w:rPr>
        <w:t xml:space="preserve">Porezna uprava Područni ured </w:t>
      </w:r>
      <w:r w:rsidR="000F3EAA">
        <w:rPr>
          <w:sz w:val="24"/>
        </w:rPr>
        <w:t>Slavonija i Baranja, Porezno mjesto Vukovar, koju zastupa</w:t>
      </w:r>
      <w:r w:rsidR="000F3EAA" w:rsidRPr="000F3EAA">
        <w:rPr>
          <w:sz w:val="24"/>
        </w:rPr>
        <w:t xml:space="preserve"> ŽDO </w:t>
      </w:r>
      <w:r w:rsidR="000F3EAA">
        <w:rPr>
          <w:sz w:val="24"/>
        </w:rPr>
        <w:t xml:space="preserve">u </w:t>
      </w:r>
      <w:r w:rsidR="000F3EAA" w:rsidRPr="000F3EAA">
        <w:rPr>
          <w:sz w:val="24"/>
        </w:rPr>
        <w:t>Vukovar</w:t>
      </w:r>
      <w:r w:rsidR="000F3EAA">
        <w:rPr>
          <w:sz w:val="24"/>
        </w:rPr>
        <w:t>u</w:t>
      </w:r>
      <w:r w:rsidR="00FD7DF6">
        <w:rPr>
          <w:sz w:val="24"/>
        </w:rPr>
        <w:t>,</w:t>
      </w:r>
      <w:r w:rsidR="00384B9C" w:rsidRPr="00384B9C">
        <w:rPr>
          <w:sz w:val="24"/>
        </w:rPr>
        <w:t xml:space="preserve"> za otvaranje stečajnog postupka nad dužnikom</w:t>
      </w:r>
      <w:r w:rsidRPr="009C396C">
        <w:rPr>
          <w:sz w:val="24"/>
        </w:rPr>
        <w:t xml:space="preserve"> </w:t>
      </w:r>
      <w:r w:rsidR="005B0D2E" w:rsidRPr="005B0D2E">
        <w:rPr>
          <w:b/>
          <w:sz w:val="24"/>
        </w:rPr>
        <w:t>NOVA GRANA d.o.o.</w:t>
      </w:r>
      <w:r w:rsidR="00842007">
        <w:rPr>
          <w:b/>
          <w:sz w:val="24"/>
        </w:rPr>
        <w:t xml:space="preserve">, </w:t>
      </w:r>
      <w:r w:rsidR="005B0D2E" w:rsidRPr="005B0D2E">
        <w:rPr>
          <w:b/>
          <w:sz w:val="24"/>
        </w:rPr>
        <w:t>Županja</w:t>
      </w:r>
      <w:r w:rsidR="0027788F" w:rsidRPr="0027788F">
        <w:rPr>
          <w:b/>
          <w:sz w:val="24"/>
        </w:rPr>
        <w:t xml:space="preserve">, </w:t>
      </w:r>
      <w:proofErr w:type="spellStart"/>
      <w:r w:rsidR="005B0D2E" w:rsidRPr="005B0D2E">
        <w:rPr>
          <w:b/>
          <w:sz w:val="24"/>
        </w:rPr>
        <w:t>J.J</w:t>
      </w:r>
      <w:proofErr w:type="spellEnd"/>
      <w:r w:rsidR="005B0D2E" w:rsidRPr="005B0D2E">
        <w:rPr>
          <w:b/>
          <w:sz w:val="24"/>
        </w:rPr>
        <w:t>. Strossmayera 52</w:t>
      </w:r>
      <w:r w:rsidRPr="009C396C">
        <w:rPr>
          <w:b/>
          <w:sz w:val="24"/>
        </w:rPr>
        <w:t xml:space="preserve">, OIB: </w:t>
      </w:r>
      <w:r w:rsidR="005B0D2E" w:rsidRPr="005B0D2E">
        <w:rPr>
          <w:b/>
          <w:sz w:val="24"/>
        </w:rPr>
        <w:t>07201223169</w:t>
      </w:r>
      <w:r w:rsidRPr="009C396C">
        <w:rPr>
          <w:b/>
          <w:sz w:val="24"/>
        </w:rPr>
        <w:t xml:space="preserve">, MBS: </w:t>
      </w:r>
      <w:r w:rsidR="005B0D2E" w:rsidRPr="005B0D2E">
        <w:rPr>
          <w:b/>
          <w:sz w:val="24"/>
        </w:rPr>
        <w:t>030056713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</w:t>
      </w:r>
      <w:r w:rsidR="00646460">
        <w:rPr>
          <w:sz w:val="24"/>
        </w:rPr>
        <w:t>8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5B0D2E" w:rsidRPr="005B0D2E">
        <w:t>Branko Grebenar, OIB: 03899044952</w:t>
      </w:r>
      <w:r w:rsidR="00926738" w:rsidRPr="009C396C">
        <w:t xml:space="preserve">, </w:t>
      </w:r>
      <w:r w:rsidR="005B0D2E" w:rsidRPr="005B0D2E">
        <w:t xml:space="preserve">Gradište, </w:t>
      </w:r>
      <w:proofErr w:type="spellStart"/>
      <w:r w:rsidR="005B0D2E" w:rsidRPr="005B0D2E">
        <w:t>Bosutska</w:t>
      </w:r>
      <w:proofErr w:type="spellEnd"/>
      <w:r w:rsidR="005B0D2E" w:rsidRPr="005B0D2E">
        <w:t xml:space="preserve"> 77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5B0D2E" w:rsidRPr="005B0D2E">
        <w:rPr>
          <w:b/>
        </w:rPr>
        <w:t>NOVA GRANA d.o.o.</w:t>
      </w:r>
      <w:r w:rsidR="005B0D2E">
        <w:rPr>
          <w:b/>
        </w:rPr>
        <w:t xml:space="preserve">, </w:t>
      </w:r>
      <w:r w:rsidR="005B0D2E" w:rsidRPr="005B0D2E">
        <w:rPr>
          <w:b/>
        </w:rPr>
        <w:t>Županja</w:t>
      </w:r>
      <w:r w:rsidR="005B0D2E" w:rsidRPr="0027788F">
        <w:rPr>
          <w:b/>
        </w:rPr>
        <w:t xml:space="preserve">, </w:t>
      </w:r>
      <w:proofErr w:type="spellStart"/>
      <w:r w:rsidR="005B0D2E" w:rsidRPr="005B0D2E">
        <w:rPr>
          <w:b/>
        </w:rPr>
        <w:t>J.J</w:t>
      </w:r>
      <w:proofErr w:type="spellEnd"/>
      <w:r w:rsidR="005B0D2E" w:rsidRPr="005B0D2E">
        <w:rPr>
          <w:b/>
        </w:rPr>
        <w:t>. Strossmayera 52</w:t>
      </w:r>
      <w:r w:rsidR="005B0D2E" w:rsidRPr="009C396C">
        <w:rPr>
          <w:b/>
        </w:rPr>
        <w:t xml:space="preserve">, OIB: </w:t>
      </w:r>
      <w:r w:rsidR="005B0D2E" w:rsidRPr="005B0D2E">
        <w:rPr>
          <w:b/>
        </w:rPr>
        <w:t>07201223169</w:t>
      </w:r>
      <w:r w:rsidR="005B0D2E" w:rsidRPr="009C396C">
        <w:rPr>
          <w:b/>
        </w:rPr>
        <w:t xml:space="preserve">, MBS: </w:t>
      </w:r>
      <w:r w:rsidR="005B0D2E" w:rsidRPr="005B0D2E">
        <w:rPr>
          <w:b/>
        </w:rPr>
        <w:t>030056713</w:t>
      </w:r>
      <w:r w:rsidR="00437522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5B0D2E">
        <w:t xml:space="preserve">Branko Grebenar, Gradište, </w:t>
      </w:r>
      <w:proofErr w:type="spellStart"/>
      <w:r w:rsidR="005B0D2E">
        <w:t>Bosutska</w:t>
      </w:r>
      <w:proofErr w:type="spellEnd"/>
      <w:r w:rsidR="005B0D2E">
        <w:t xml:space="preserve"> 77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5B0D2E">
        <w:t xml:space="preserve">Branko Grebenar, Gradište, </w:t>
      </w:r>
      <w:proofErr w:type="spellStart"/>
      <w:r w:rsidR="005B0D2E">
        <w:t>Bosutska</w:t>
      </w:r>
      <w:proofErr w:type="spellEnd"/>
      <w:r w:rsidR="005B0D2E">
        <w:t xml:space="preserve"> 77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5B0D2E">
        <w:t xml:space="preserve">Branko Grebenar, Gradište, </w:t>
      </w:r>
      <w:proofErr w:type="spellStart"/>
      <w:r w:rsidR="005B0D2E">
        <w:t>Bosutska</w:t>
      </w:r>
      <w:proofErr w:type="spellEnd"/>
      <w:r w:rsidR="005B0D2E">
        <w:t xml:space="preserve"> 77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</w:t>
      </w:r>
      <w:r w:rsidR="00AE26F6">
        <w:rPr>
          <w:sz w:val="24"/>
        </w:rPr>
        <w:t>8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 w:rsidRPr="007323F0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5B0D2E">
        <w:t xml:space="preserve">Branko Grebenar, Gradište, </w:t>
      </w:r>
      <w:proofErr w:type="spellStart"/>
      <w:r w:rsidR="005B0D2E">
        <w:t>Bosutska</w:t>
      </w:r>
      <w:proofErr w:type="spellEnd"/>
      <w:r w:rsidR="005B0D2E">
        <w:t xml:space="preserve"> 77, </w:t>
      </w:r>
      <w:r w:rsidR="007323F0">
        <w:t xml:space="preserve">uz </w:t>
      </w:r>
      <w:proofErr w:type="spellStart"/>
      <w:r w:rsidR="007323F0">
        <w:t>prijedl</w:t>
      </w:r>
      <w:proofErr w:type="spellEnd"/>
      <w:r w:rsidR="007323F0">
        <w:t xml:space="preserve">. ŽDO od </w:t>
      </w:r>
      <w:r w:rsidR="005B0D2E">
        <w:t>3.5</w:t>
      </w:r>
      <w:r w:rsidR="007323F0">
        <w:t>.2016. s prilozima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 xml:space="preserve">e-oglasna ploča </w:t>
      </w:r>
      <w:r w:rsidR="00302D05">
        <w:t xml:space="preserve">uz </w:t>
      </w:r>
      <w:proofErr w:type="spellStart"/>
      <w:r w:rsidR="00302D05">
        <w:t>prijedl</w:t>
      </w:r>
      <w:proofErr w:type="spellEnd"/>
      <w:r w:rsidR="00302D05">
        <w:t>. ŽDO od 3.5.2016.</w:t>
      </w:r>
      <w:bookmarkStart w:name="_GoBack" w:id="0"/>
      <w:bookmarkEnd w:id="0"/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</w:t>
      </w:r>
      <w:r w:rsidR="00BC7695">
        <w:t>8</w:t>
      </w:r>
      <w:r w:rsidR="00C4596C">
        <w:t>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250" w:rsidR="008F0250">
      <w:r>
        <w:separator/>
      </w:r>
    </w:p>
  </w:endnote>
  <w:endnote w:id="0" w:type="continuationSeparator">
    <w:p w:rsidRDefault="008F0250" w:rsidR="008F0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250" w:rsidR="008F0250">
      <w:r>
        <w:separator/>
      </w:r>
    </w:p>
  </w:footnote>
  <w:footnote w:id="0" w:type="continuationSeparator">
    <w:p w:rsidRDefault="008F0250" w:rsidR="008F02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2D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91517" w:rsidR="0039151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AA211F">
      <w:t>6 St-</w:t>
    </w:r>
    <w:r w:rsidR="00316F0A">
      <w:t>879</w:t>
    </w:r>
    <w:r w:rsidR="00AA211F">
      <w:t>/16-</w:t>
    </w:r>
    <w:r w:rsidR="00316F0A">
      <w:t>5</w:t>
    </w: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316F0A">
      <w:t>879</w:t>
    </w:r>
    <w:r w:rsidR="00B74FDD">
      <w:t>/</w:t>
    </w:r>
    <w:r w:rsidR="00294A49">
      <w:t>1</w:t>
    </w:r>
    <w:r w:rsidR="00057C3F">
      <w:t>6</w:t>
    </w:r>
    <w:r w:rsidR="00294A49">
      <w:t>-</w:t>
    </w:r>
    <w:r w:rsidR="00316F0A">
      <w:t>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3EA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0BB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99B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D7511"/>
    <w:rsid w:val="002E2327"/>
    <w:rsid w:val="002E32F1"/>
    <w:rsid w:val="002E4945"/>
    <w:rsid w:val="002E67D0"/>
    <w:rsid w:val="002E741D"/>
    <w:rsid w:val="002F2EA0"/>
    <w:rsid w:val="002F3798"/>
    <w:rsid w:val="002F48B0"/>
    <w:rsid w:val="002F6466"/>
    <w:rsid w:val="00302D05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16F0A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36A06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0FF4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522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2022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0D2E"/>
    <w:rsid w:val="005B23AE"/>
    <w:rsid w:val="005B23DD"/>
    <w:rsid w:val="005B76ED"/>
    <w:rsid w:val="005B7DF0"/>
    <w:rsid w:val="005C38EC"/>
    <w:rsid w:val="005C3ABC"/>
    <w:rsid w:val="005C4CE3"/>
    <w:rsid w:val="005C6211"/>
    <w:rsid w:val="005C6B16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26BA8"/>
    <w:rsid w:val="0063272B"/>
    <w:rsid w:val="00633664"/>
    <w:rsid w:val="00633EF0"/>
    <w:rsid w:val="00637C90"/>
    <w:rsid w:val="00641E46"/>
    <w:rsid w:val="00644965"/>
    <w:rsid w:val="00644E71"/>
    <w:rsid w:val="006457EA"/>
    <w:rsid w:val="00646460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BFD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23F0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250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4A5A"/>
    <w:rsid w:val="00A965E6"/>
    <w:rsid w:val="00AA1BC8"/>
    <w:rsid w:val="00AA1EA2"/>
    <w:rsid w:val="00AA211F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26F6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695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176A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454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783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4F17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D7DF6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15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A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94A5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94A5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A5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A5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15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A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94A5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94A5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A5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A5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St-879/2016-5</izvorni_sadrzaj>
    <derivirana_varijabla naziv="DomainObject.Oznaka_1">St-879/2016-5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St-879/2016</izvorni_sadrzaj>
    <derivirana_varijabla naziv="DomainObject.Predmet.OznakaBroj_1">St-879/2016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GRANA d.o.o. za proizvodnju bezalkoholnih pića</izvorni_sadrzaj>
    <derivirana_varijabla naziv="DomainObject.Predmet.ProtustrankaFormated_1">  NOVA GRANA d.o.o. za proizvodnju bezalkoholnih pića</derivirana_varijabla>
  </DomainObject.Predmet.ProtustrankaFormated>
  <DomainObject.Predmet.ProtustrankaFormatedOIB>
    <izvorni_sadrzaj>  NOVA GRANA d.o.o. za proizvodnju bezalkoholnih pića, OIB 07201223169</izvorni_sadrzaj>
    <derivirana_varijabla naziv="DomainObject.Predmet.ProtustrankaFormatedOIB_1">  NOVA GRANA d.o.o. za proizvodnju bezalkoholnih pića, OIB 07201223169</derivirana_varijabla>
  </DomainObject.Predmet.ProtustrankaFormatedOIB>
  <DomainObject.Predmet.ProtustrankaFormatedWithAdress>
    <izvorni_sadrzaj> NOVA GRANA d.o.o. za proizvodnju bezalkoholnih pića, J.J. Strossmayera 52, 32270 Županja</izvorni_sadrzaj>
    <derivirana_varijabla naziv="DomainObject.Predmet.ProtustrankaFormatedWithAdress_1"> NOVA GRANA d.o.o. za proizvodnju bezalkoholnih pića, J.J. Strossmayera 52, 32270 Županja</derivirana_varijabla>
  </DomainObject.Predmet.ProtustrankaFormatedWithAdress>
  <DomainObject.Predmet.ProtustrankaFormatedWithAdressOIB>
    <izvorni_sadrzaj> NOVA GRANA d.o.o. za proizvodnju bezalkoholnih pića, OIB 07201223169, J.J. Strossmayera 52, 32270 Županja</izvorni_sadrzaj>
    <derivirana_varijabla naziv="DomainObject.Predmet.ProtustrankaFormatedWithAdressOIB_1"> NOVA GRANA d.o.o. za proizvodnju bezalkoholnih pića, OIB 07201223169, J.J. Strossmayera 52, 32270 Županja</derivirana_varijabla>
  </DomainObject.Predmet.ProtustrankaFormatedWithAdressOIB>
  <DomainObject.Predmet.ProtustrankaWithAdress>
    <izvorni_sadrzaj>NOVA GRANA d.o.o. za proizvodnju bezalkoholnih pića J.J. Strossmayera 52, 32270 Županja</izvorni_sadrzaj>
    <derivirana_varijabla naziv="DomainObject.Predmet.ProtustrankaWithAdress_1">NOVA GRANA d.o.o. za proizvodnju bezalkoholnih pića J.J. Strossmayera 52, 32270 Županja</derivirana_varijabla>
  </DomainObject.Predmet.ProtustrankaWithAdress>
  <DomainObject.Predmet.ProtustrankaWithAdressOIB>
    <izvorni_sadrzaj>NOVA GRANA d.o.o. za proizvodnju bezalkoholnih pića, OIB 07201223169, J.J. Strossmayera 52, 32270 Županja</izvorni_sadrzaj>
    <derivirana_varijabla naziv="DomainObject.Predmet.ProtustrankaWithAdressOIB_1">NOVA GRANA d.o.o. za proizvodnju bezalkoholnih pića, OIB 07201223169, J.J. Strossmayera 52, 32270 Županja</derivirana_varijabla>
  </DomainObject.Predmet.ProtustrankaWithAdressOIB>
  <DomainObject.Predmet.ProtustrankaNazivFormated>
    <izvorni_sadrzaj>NOVA GRANA d.o.o. za proizvodnju bezalkoholnih pića</izvorni_sadrzaj>
    <derivirana_varijabla naziv="DomainObject.Predmet.ProtustrankaNazivFormated_1">NOVA GRANA d.o.o. za proizvodnju bezalkoholnih pića</derivirana_varijabla>
  </DomainObject.Predmet.ProtustrankaNazivFormated>
  <DomainObject.Predmet.ProtustrankaNazivFormatedOIB>
    <izvorni_sadrzaj>NOVA GRANA d.o.o. za proizvodnju bezalkoholnih pića, OIB 07201223169</izvorni_sadrzaj>
    <derivirana_varijabla naziv="DomainObject.Predmet.ProtustrankaNazivFormatedOIB_1">NOVA GRANA d.o.o. za proizvodnju bezalkoholnih pića, OIB 07201223169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NOVA GRANA d.o.o. za proizvodnju bezalkoholnih pića</item>
    </izvorni_sadrzaj>
    <derivirana_varijabla naziv="DomainObject.Predmet.ProtuStrankaListFormated_1">
      <item>NOVA GRANA d.o.o. za proizvodnju bezalkoholnih pića</item>
    </derivirana_varijabla>
  </DomainObject.Predmet.ProtuStrankaListFormated>
  <DomainObject.Predmet.ProtuStrankaListFormatedOIB>
    <izvorni_sadrzaj>
      <item>NOVA GRANA d.o.o. za proizvodnju bezalkoholnih pića, OIB 07201223169</item>
    </izvorni_sadrzaj>
    <derivirana_varijabla naziv="DomainObject.Predmet.ProtuStrankaListFormatedOIB_1">
      <item>NOVA GRANA d.o.o. za proizvodnju bezalkoholnih pića, OIB 07201223169</item>
    </derivirana_varijabla>
  </DomainObject.Predmet.ProtuStrankaListFormatedOIB>
  <DomainObject.Predmet.ProtuStrankaListFormatedWithAdress>
    <izvorni_sadrzaj>
      <item>NOVA GRANA d.o.o. za proizvodnju bezalkoholnih pića, J.J. Strossmayera 52, 32270 Županja</item>
    </izvorni_sadrzaj>
    <derivirana_varijabla naziv="DomainObject.Predmet.ProtuStrankaListFormatedWithAdress_1">
      <item>NOVA GRANA d.o.o. za proizvodnju bezalkoholnih pića, J.J. Strossmayera 52, 32270 Županja</item>
    </derivirana_varijabla>
  </DomainObject.Predmet.ProtuStrankaListFormatedWithAdress>
  <DomainObject.Predmet.ProtuStrankaListFormatedWithAdressOIB>
    <izvorni_sadrzaj>
      <item>NOVA GRANA d.o.o. za proizvodnju bezalkoholnih pića, OIB 07201223169, J.J. Strossmayera 52, 32270 Županja</item>
    </izvorni_sadrzaj>
    <derivirana_varijabla naziv="DomainObject.Predmet.ProtuStrankaListFormatedWithAdressOIB_1">
      <item>NOVA GRANA d.o.o. za proizvodnju bezalkoholnih pića, OIB 07201223169, J.J. Strossmayera 52, 32270 Županja</item>
    </derivirana_varijabla>
  </DomainObject.Predmet.ProtuStrankaListFormatedWithAdressOIB>
  <DomainObject.Predmet.ProtuStrankaListNazivFormated>
    <izvorni_sadrzaj>
      <item>NOVA GRANA d.o.o. za proizvodnju bezalkoholnih pića</item>
    </izvorni_sadrzaj>
    <derivirana_varijabla naziv="DomainObject.Predmet.ProtuStrankaListNazivFormated_1">
      <item>NOVA GRANA d.o.o. za proizvodnju bezalkoholnih pića</item>
    </derivirana_varijabla>
  </DomainObject.Predmet.ProtuStrankaListNazivFormated>
  <DomainObject.Predmet.ProtuStrankaListNazivFormatedOIB>
    <izvorni_sadrzaj>
      <item>NOVA GRANA d.o.o. za proizvodnju bezalkoholnih pića, OIB 07201223169</item>
    </izvorni_sadrzaj>
    <derivirana_varijabla naziv="DomainObject.Predmet.ProtuStrankaListNazivFormatedOIB_1">
      <item>NOVA GRANA d.o.o. za proizvodnju bezalkoholnih pića, OIB 07201223169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St-879/2016-5</izvorni_sadrzaj>
    <derivirana_varijabla naziv="DomainObject.PoslovniBrojDokumenta_1">St-879/2016-5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NOVA GRANA d.o.o. za proizvodnju bezalkoholnih pića</izvorni_sadrzaj>
    <derivirana_varijabla naziv="DomainObject.Predmet.ProtustrankaIDrugi_1">NOVA GRANA d.o.o. za proizvodnju bezalkoholnih pića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NOVA GRANA d.o.o. za proizvodnju bezalkoholnih pića, OIB 07201223169, J.J. Strossmayera 52, 32270 Županja</izvorni_sadrzaj>
    <derivirana_varijabla naziv="DomainObject.Predmet.ProtustrankaIDrugiAdressOIB_1">NOVA GRANA d.o.o. za proizvodnju bezalkoholnih pića, OIB 07201223169, J.J. Strossmayera 52,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NOVA GRANA d.o.o. za proizvodnju bezalkoholnih pića</item>
    </izvorni_sadrzaj>
    <derivirana_varijabla naziv="DomainObject.Predmet.SudioniciListNaziv_1">
      <item>FINA RC OSIJEK</item>
      <item>NOVA GRANA d.o.o. za proizvodnju bezalkoholnih pića</item>
    </derivirana_varijabla>
  </DomainObject.Predmet.SudioniciListNaziv>
  <DomainObject.Predmet.SudioniciListAdressOIB>
    <izvorni_sadrzaj>
      <item>FINA RC OSIJEK, OIB 85821130368</item>
      <item>NOVA GRANA d.o.o. za proizvodnju bezalkoholnih pića, OIB 07201223169, J.J. Strossmayera 52,32270 Županja</item>
    </izvorni_sadrzaj>
    <derivirana_varijabla naziv="DomainObject.Predmet.SudioniciListAdressOIB_1">
      <item>FINA RC OSIJEK, OIB 85821130368</item>
      <item>NOVA GRANA d.o.o. za proizvodnju bezalkoholnih pića, OIB 07201223169, J.J. Strossmayera 52,32270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07201223169</item>
    </izvorni_sadrzaj>
    <derivirana_varijabla naziv="DomainObject.Predmet.SudioniciListNazivOIB_1">
      <item>, OIB 85821130368</item>
      <item>, OIB 07201223169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5C754D-ACD4-4A70-BB1A-D4225186AC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453</properties:Words>
  <properties:Characters>2282</properties:Characters>
  <properties:Lines>105</properties:Lines>
  <properties:Paragraphs>23</properties:Paragraphs>
  <properties:TotalTime>247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2016-09-28T12:05:00Z</dcterms:modified>
  <cp:revision>184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St-879/2016-5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