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d026" w14:paraId="683d026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D22F7F">
        <w:rPr>
          <w:sz w:val="24"/>
          <w:szCs w:val="24"/>
        </w:rPr>
        <w:t>1488</w:t>
      </w:r>
      <w:r w:rsidR="00F45DD7">
        <w:rPr>
          <w:sz w:val="24"/>
          <w:szCs w:val="24"/>
        </w:rPr>
        <w:t>/1</w:t>
      </w:r>
      <w:r w:rsidR="00D22F7F">
        <w:rPr>
          <w:sz w:val="24"/>
          <w:szCs w:val="24"/>
        </w:rPr>
        <w:t>3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BA0853" w:rsidP="00BA0853" w:rsidR="00BA0853" w:rsidRPr="00BA0853">
      <w:pPr>
        <w:jc w:val="center"/>
        <w:rPr>
          <w:sz w:val="24"/>
          <w:szCs w:val="24"/>
        </w:rPr>
      </w:pPr>
      <w:r w:rsidRPr="00BA0853">
        <w:rPr>
          <w:sz w:val="24"/>
          <w:szCs w:val="24"/>
        </w:rPr>
        <w:t>R E P U B L I K A  H R V A T S K A</w:t>
      </w:r>
    </w:p>
    <w:p w:rsidRDefault="00BA0853" w:rsidP="00BA0853" w:rsidR="00BA0853" w:rsidRPr="00BA0853">
      <w:pPr>
        <w:jc w:val="center"/>
        <w:rPr>
          <w:sz w:val="24"/>
          <w:szCs w:val="24"/>
        </w:rPr>
      </w:pP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  <w:r w:rsidRPr="00BA0853">
        <w:rPr>
          <w:b/>
          <w:sz w:val="24"/>
          <w:szCs w:val="24"/>
        </w:rPr>
        <w:tab/>
      </w:r>
    </w:p>
    <w:p w:rsidRDefault="00CE4727" w:rsidP="00CE4727" w:rsidR="00CE4727" w:rsidRPr="00BA0853">
      <w:pPr>
        <w:jc w:val="center"/>
        <w:rPr>
          <w:sz w:val="24"/>
          <w:szCs w:val="24"/>
        </w:rPr>
      </w:pPr>
      <w:r w:rsidRPr="00BA0853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D22F7F" w:rsidRPr="00D22F7F">
        <w:rPr>
          <w:sz w:val="24"/>
          <w:szCs w:val="24"/>
          <w:lang w:val="pt-BR"/>
        </w:rPr>
        <w:t>DAPINO d.o.o. u stečaju, Dugo Selo, Marina Držića 10, OIB: 79641576805</w:t>
      </w:r>
      <w:r w:rsidR="00775FD2" w:rsidRPr="002A46D6">
        <w:rPr>
          <w:sz w:val="24"/>
          <w:szCs w:val="24"/>
        </w:rPr>
        <w:t xml:space="preserve">, </w:t>
      </w:r>
      <w:r w:rsidR="00D22F7F">
        <w:rPr>
          <w:sz w:val="24"/>
          <w:szCs w:val="24"/>
        </w:rPr>
        <w:t>18</w:t>
      </w:r>
      <w:r w:rsidR="00F35A11">
        <w:rPr>
          <w:sz w:val="24"/>
          <w:szCs w:val="24"/>
        </w:rPr>
        <w:t xml:space="preserve">. </w:t>
      </w:r>
      <w:r w:rsidR="00D22F7F">
        <w:rPr>
          <w:sz w:val="24"/>
          <w:szCs w:val="24"/>
        </w:rPr>
        <w:t>prosinca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BA085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D22F7F" w:rsidRPr="007F47CB">
        <w:rPr>
          <w:sz w:val="24"/>
          <w:szCs w:val="24"/>
        </w:rPr>
        <w:t>Davor</w:t>
      </w:r>
      <w:r w:rsidR="00D22F7F">
        <w:rPr>
          <w:sz w:val="24"/>
          <w:szCs w:val="24"/>
        </w:rPr>
        <w:t>u</w:t>
      </w:r>
      <w:r w:rsidR="00D22F7F" w:rsidRPr="007F47CB">
        <w:rPr>
          <w:sz w:val="24"/>
          <w:szCs w:val="24"/>
        </w:rPr>
        <w:t xml:space="preserve"> </w:t>
      </w:r>
      <w:proofErr w:type="spellStart"/>
      <w:r w:rsidR="00D22F7F" w:rsidRPr="007F47CB">
        <w:rPr>
          <w:sz w:val="24"/>
          <w:szCs w:val="24"/>
        </w:rPr>
        <w:t>Peter</w:t>
      </w:r>
      <w:r w:rsidR="00D22F7F">
        <w:rPr>
          <w:sz w:val="24"/>
          <w:szCs w:val="24"/>
        </w:rPr>
        <w:t>i</w:t>
      </w:r>
      <w:proofErr w:type="spellEnd"/>
      <w:r w:rsidR="00D22F7F" w:rsidRPr="007F47CB">
        <w:rPr>
          <w:sz w:val="24"/>
          <w:szCs w:val="24"/>
        </w:rPr>
        <w:t xml:space="preserve">, </w:t>
      </w:r>
      <w:proofErr w:type="spellStart"/>
      <w:r w:rsidR="00D22F7F" w:rsidRPr="007F47CB">
        <w:rPr>
          <w:sz w:val="24"/>
          <w:szCs w:val="24"/>
        </w:rPr>
        <w:t>OIB</w:t>
      </w:r>
      <w:proofErr w:type="spellEnd"/>
      <w:r w:rsidR="00D22F7F" w:rsidRPr="007F47CB">
        <w:rPr>
          <w:sz w:val="24"/>
          <w:szCs w:val="24"/>
        </w:rPr>
        <w:t>: 90695323330</w:t>
      </w:r>
      <w:r w:rsidR="00D22F7F">
        <w:rPr>
          <w:sz w:val="24"/>
          <w:szCs w:val="24"/>
        </w:rPr>
        <w:t xml:space="preserve">, </w:t>
      </w:r>
      <w:r w:rsidR="00D22F7F" w:rsidRPr="007F47CB">
        <w:rPr>
          <w:sz w:val="24"/>
          <w:szCs w:val="24"/>
        </w:rPr>
        <w:t>Zagreb, Srebrnjak 84</w:t>
      </w:r>
      <w:r w:rsidR="00D22F7F">
        <w:rPr>
          <w:sz w:val="24"/>
          <w:szCs w:val="24"/>
        </w:rPr>
        <w:t>,</w:t>
      </w:r>
      <w:r w:rsidR="002914B5">
        <w:rPr>
          <w:sz w:val="24"/>
          <w:szCs w:val="24"/>
        </w:rPr>
        <w:t xml:space="preserve"> u roku </w:t>
      </w:r>
      <w:r w:rsidR="00BA0853">
        <w:rPr>
          <w:sz w:val="24"/>
          <w:szCs w:val="24"/>
        </w:rPr>
        <w:t>osam (8)</w:t>
      </w:r>
      <w:r w:rsidR="002914B5">
        <w:rPr>
          <w:sz w:val="24"/>
          <w:szCs w:val="24"/>
        </w:rPr>
        <w:t xml:space="preserve"> dana </w:t>
      </w:r>
      <w:r w:rsidR="00BA0853">
        <w:rPr>
          <w:sz w:val="24"/>
          <w:szCs w:val="24"/>
        </w:rPr>
        <w:t xml:space="preserve">od dostave ovog zaključka očitovati o </w:t>
      </w:r>
      <w:r w:rsidR="00D22F7F">
        <w:rPr>
          <w:sz w:val="24"/>
          <w:szCs w:val="24"/>
        </w:rPr>
        <w:t>preostalom predujmu u iznosu od 800,00 kn</w:t>
      </w:r>
      <w:r w:rsidR="00BA0853">
        <w:rPr>
          <w:sz w:val="24"/>
          <w:szCs w:val="24"/>
        </w:rPr>
        <w:t>.</w:t>
      </w:r>
    </w:p>
    <w:p w:rsidRDefault="00BA0853" w:rsidP="0082099B" w:rsidR="00BA0853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22F7F">
        <w:rPr>
          <w:sz w:val="24"/>
          <w:szCs w:val="24"/>
        </w:rPr>
        <w:t>18</w:t>
      </w:r>
      <w:r w:rsidR="00BA0853">
        <w:rPr>
          <w:sz w:val="24"/>
          <w:szCs w:val="24"/>
        </w:rPr>
        <w:t xml:space="preserve">. </w:t>
      </w:r>
      <w:r w:rsidR="00D22F7F">
        <w:rPr>
          <w:sz w:val="24"/>
          <w:szCs w:val="24"/>
        </w:rPr>
        <w:t>prosinca</w:t>
      </w:r>
      <w:r w:rsidR="00BA0853" w:rsidRPr="002A46D6">
        <w:rPr>
          <w:sz w:val="24"/>
          <w:szCs w:val="24"/>
        </w:rPr>
        <w:t xml:space="preserve"> </w:t>
      </w:r>
      <w:r w:rsidR="00644688" w:rsidRPr="002A46D6">
        <w:rPr>
          <w:sz w:val="24"/>
          <w:szCs w:val="24"/>
        </w:rPr>
        <w:t>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3F61B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3F61B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3F61BA" w:rsidP="00CE4727" w:rsidR="003F61BA" w:rsidRPr="002A46D6">
      <w:pPr>
        <w:rPr>
          <w:sz w:val="24"/>
          <w:szCs w:val="24"/>
        </w:rPr>
      </w:pPr>
    </w:p>
    <w:p w:rsidRDefault="003F61BA" w:rsidP="003F61BA" w:rsidR="003F61B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3F61BA" w:rsidP="003F61BA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0400"/>
    <w:rsid w:val="00114293"/>
    <w:rsid w:val="00130EF6"/>
    <w:rsid w:val="00146866"/>
    <w:rsid w:val="00164995"/>
    <w:rsid w:val="00166AE8"/>
    <w:rsid w:val="001A0815"/>
    <w:rsid w:val="001D2511"/>
    <w:rsid w:val="00216892"/>
    <w:rsid w:val="00230A49"/>
    <w:rsid w:val="002325A9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83BCC"/>
    <w:rsid w:val="003E0B94"/>
    <w:rsid w:val="003F091E"/>
    <w:rsid w:val="003F107B"/>
    <w:rsid w:val="003F320D"/>
    <w:rsid w:val="003F61BA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12C44"/>
    <w:rsid w:val="0064089D"/>
    <w:rsid w:val="00644688"/>
    <w:rsid w:val="0065484C"/>
    <w:rsid w:val="006A03F6"/>
    <w:rsid w:val="006B4804"/>
    <w:rsid w:val="006D75C1"/>
    <w:rsid w:val="006F1EBD"/>
    <w:rsid w:val="00712637"/>
    <w:rsid w:val="00733D7D"/>
    <w:rsid w:val="00770B84"/>
    <w:rsid w:val="00775FD2"/>
    <w:rsid w:val="007A6843"/>
    <w:rsid w:val="007B3F07"/>
    <w:rsid w:val="007F082E"/>
    <w:rsid w:val="0082099B"/>
    <w:rsid w:val="00834A88"/>
    <w:rsid w:val="00847812"/>
    <w:rsid w:val="0089429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A0853"/>
    <w:rsid w:val="00BC5880"/>
    <w:rsid w:val="00C10154"/>
    <w:rsid w:val="00C232EF"/>
    <w:rsid w:val="00C40C56"/>
    <w:rsid w:val="00C64D2F"/>
    <w:rsid w:val="00CE4727"/>
    <w:rsid w:val="00CF7C02"/>
    <w:rsid w:val="00D13D51"/>
    <w:rsid w:val="00D22F7F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35A11"/>
    <w:rsid w:val="00F45DD7"/>
    <w:rsid w:val="00F53774"/>
    <w:rsid w:val="00F56166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1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1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1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1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1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St-1488/2013-64</izvorni_sadrzaj>
    <derivirana_varijabla naziv="DomainObject.Oznaka_1">St-1488/2013-64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2018.</izvorni_sadrzaj>
    <derivirana_varijabla naziv="DomainObject.Predmet.DatumRjesavanja_1">31.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St-1488/2013</izvorni_sadrzaj>
    <derivirana_varijabla naziv="DomainObject.Predmet.OznakaBroj_1">St-1488/2013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>VEZA:
22. ST-73/2010.</izvorni_sadrzaj>
    <derivirana_varijabla naziv="DomainObject.Predmet.PrimjedbaSuca_1">VEZA:
22. ST-73/2010.</derivirana_varijabla>
  </DomainObject.Predmet.PrimjedbaSuca>
  <DomainObject.Predmet.ProtustrankaFormated>
    <izvorni_sadrzaj>  DAPINO društvo s ograničenom odgovornošću zastupanog po punomoćniku ODVJETNIČKO DRUŠTVO ŠKARICA I PARTNERI</izvorni_sadrzaj>
    <derivirana_varijabla naziv="DomainObject.Predmet.ProtustrankaFormated_1">  DAPINO društvo s ograničenom odgovornošću zastupanog po punomoćniku ODVJETNIČKO DRUŠTVO ŠKARICA I PARTNERI</derivirana_varijabla>
  </DomainObject.Predmet.ProtustrankaFormated>
  <DomainObject.Predmet.ProtustrankaFormatedOIB>
    <izvorni_sadrzaj>  DAPINO društvo s ograničenom odgovornošću, OIB 79641576805 zastupanog po punomoćniku ODVJETNIČKO DRUŠTVO ŠKARICA I PARTNERI</izvorni_sadrzaj>
    <derivirana_varijabla naziv="DomainObject.Predmet.ProtustrankaFormatedOIB_1">  DAPINO društvo s ograničenom odgovornošću, OIB 79641576805 zastupanog po punomoćniku ODVJETNIČKO DRUŠTVO ŠKARICA I PARTNERI</derivirana_varijabla>
  </DomainObject.Predmet.ProtustrankaFormatedOIB>
  <DomainObject.Predmet.ProtustrankaFormatedWithAdress>
    <izvorni_sadrzaj> DAPINO društvo s ograničenom odgovornošću, Marina Držića 10, Dugo Selo zastupanog po punomoćniku ODVJETNIČKO DRUŠTVO ŠKARICA I PARTNERI</izvorni_sadrzaj>
    <derivirana_varijabla naziv="DomainObject.Predmet.ProtustrankaFormatedWithAdress_1"> DAPINO društvo s ograničenom odgovornošću, Marina Držića 10, Dugo Selo zastupanog po punomoćniku ODVJETNIČKO DRUŠTVO ŠKARICA I PARTNERI</derivirana_varijabla>
  </DomainObject.Predmet.ProtustrankaFormatedWithAdress>
  <DomainObject.Predmet.ProtustrankaFormatedWithAdressOIB>
    <izvorni_sadrzaj> DAPINO društvo s ograničenom odgovornošću, OIB 79641576805, Marina Držića 10, Dugo Selo zastupanog po punomoćniku ODVJETNIČKO DRUŠTVO ŠKARICA I PARTNERI</izvorni_sadrzaj>
    <derivirana_varijabla naziv="DomainObject.Predmet.ProtustrankaFormatedWithAdressOIB_1"> DAPINO društvo s ograničenom odgovornošću, OIB 79641576805, Marina Držića 10, Dugo Selo zastupanog po punomoćniku ODVJETNIČKO DRUŠTVO ŠKARICA I PARTNERI</derivirana_varijabla>
  </DomainObject.Predmet.ProtustrankaFormatedWithAdressOIB>
  <DomainObject.Predmet.ProtustrankaWithAdress>
    <izvorni_sadrzaj>DAPINO društvo s ograničenom odgovornošću Marina Držića 10, Dugo Selo</izvorni_sadrzaj>
    <derivirana_varijabla naziv="DomainObject.Predmet.ProtustrankaWithAdress_1">DAPINO društvo s ograničenom odgovornošću Marina Držića 10, Dugo Selo</derivirana_varijabla>
  </DomainObject.Predmet.ProtustrankaWithAdress>
  <DomainObject.Predmet.ProtustrankaWithAdressOIB>
    <izvorni_sadrzaj>DAPINO društvo s ograničenom odgovornošću, OIB 79641576805, Marina Držića 10, Dugo Selo</izvorni_sadrzaj>
    <derivirana_varijabla naziv="DomainObject.Predmet.ProtustrankaWithAdressOIB_1">DAPINO društvo s ograničenom odgovornošću, OIB 79641576805, Marina Držića 10, Dugo Selo</derivirana_varijabla>
  </DomainObject.Predmet.ProtustrankaWithAdressOIB>
  <DomainObject.Predmet.ProtustrankaNazivFormated>
    <izvorni_sadrzaj>DAPINO društvo s ograničenom odgovornošću</izvorni_sadrzaj>
    <derivirana_varijabla naziv="DomainObject.Predmet.ProtustrankaNazivFormated_1">DAPINO društvo s ograničenom odgovornošću</derivirana_varijabla>
  </DomainObject.Predmet.ProtustrankaNazivFormated>
  <DomainObject.Predmet.ProtustrankaNazivFormatedOIB>
    <izvorni_sadrzaj>DAPINO društvo s ograničenom odgovornošću, OIB 79641576805</izvorni_sadrzaj>
    <derivirana_varijabla naziv="DomainObject.Predmet.ProtustrankaNazivFormatedOIB_1">DAPINO društvo s ograničenom odgovornošću, OIB 79641576805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PRORAČUN RH; DAPINO društvo s ograničenom odgovornošću za usluge; PATRIK FRANOLIĆ</izvorni_sadrzaj>
    <derivirana_varijabla naziv="DomainObject.Predmet.StrankaFormated_1">  DRŽAVNI PRORAČUN RH; DAPINO društvo s ograničenom odgovornošću za usluge; PATRIK FRANOLIĆ</derivirana_varijabla>
  </DomainObject.Predmet.StrankaFormated>
  <DomainObject.Predmet.StrankaFormatedOIB>
    <izvorni_sadrzaj>  DRŽAVNI PRORAČUN RH; DAPINO društvo s ograničenom odgovornošću za usluge, OIB 79641576805; PATRIK FRANOLIĆ</izvorni_sadrzaj>
    <derivirana_varijabla naziv="DomainObject.Predmet.StrankaFormatedOIB_1">  DRŽAVNI PRORAČUN RH; DAPINO društvo s ograničenom odgovornošću za usluge, OIB 79641576805; PATRIK FRANOLIĆ</derivirana_varijabla>
  </DomainObject.Predmet.StrankaFormatedOIB>
  <DomainObject.Predmet.StrankaFormatedWithAdress>
    <izvorni_sadrzaj> DRŽAVNI PRORAČUN RH; DAPINO društvo s ograničenom odgovornošću za usluge, Marina Držića 10, 10370 Dugo Selo; PATRIK FRANOLIĆ</izvorni_sadrzaj>
    <derivirana_varijabla naziv="DomainObject.Predmet.StrankaFormatedWithAdress_1"> DRŽAVNI PRORAČUN RH; DAPINO društvo s ograničenom odgovornošću za usluge, Marina Držića 10, 10370 Dugo Selo; PATRIK FRANOLIĆ</derivirana_varijabla>
  </DomainObject.Predmet.StrankaFormatedWithAdress>
  <DomainObject.Predmet.StrankaFormatedWithAdressOIB>
    <izvorni_sadrzaj> DRŽAVNI PRORAČUN RH; DAPINO društvo s ograničenom odgovornošću za usluge, OIB 79641576805, Marina Držića 10, 10370 Dugo Selo; PATRIK FRANOLIĆ</izvorni_sadrzaj>
    <derivirana_varijabla naziv="DomainObject.Predmet.StrankaFormatedWithAdressOIB_1"> DRŽAVNI PRORAČUN RH; DAPINO društvo s ograničenom odgovornošću za usluge, OIB 79641576805, Marina Držića 10, 10370 Dugo Selo; PATRIK FRANOLIĆ</derivirana_varijabla>
  </DomainObject.Predmet.StrankaFormatedWithAdressOIB>
  <DomainObject.Predmet.StrankaWithAdress>
    <izvorni_sadrzaj>DRŽAVNI PRORAČUN RH ,DAPINO društvo s ograničenom odgovornošću za usluge Marina Držića 10,10370 Dugo Selo,PATRIK FRANOLIĆ </izvorni_sadrzaj>
    <derivirana_varijabla naziv="DomainObject.Predmet.StrankaWithAdress_1">DRŽAVNI PRORAČUN RH ,DAPINO društvo s ograničenom odgovornošću za usluge Marina Držića 10,10370 Dugo Selo,PATRIK FRANOLIĆ </derivirana_varijabla>
  </DomainObject.Predmet.StrankaWithAdress>
  <DomainObject.Predmet.StrankaWithAdressOIB>
    <izvorni_sadrzaj>DRŽAVNI PRORAČUN RH,DAPINO društvo s ograničenom odgovornošću za usluge, OIB 79641576805, Marina Držića 10,10370 Dugo Selo,PATRIK FRANOLIĆ</izvorni_sadrzaj>
    <derivirana_varijabla naziv="DomainObject.Predmet.StrankaWithAdressOIB_1">DRŽAVNI PRORAČUN RH,DAPINO društvo s ograničenom odgovornošću za usluge, OIB 79641576805, Marina Držića 10,10370 Dugo Selo,PATRIK FRANOLIĆ</derivirana_varijabla>
  </DomainObject.Predmet.StrankaWithAdressOIB>
  <DomainObject.Predmet.StrankaNazivFormated>
    <izvorni_sadrzaj>DRŽAVNI PRORAČUN RH,DAPINO društvo s ograničenom odgovornošću za usluge,PATRIK FRANOLIĆ</izvorni_sadrzaj>
    <derivirana_varijabla naziv="DomainObject.Predmet.StrankaNazivFormated_1">DRŽAVNI PRORAČUN RH,DAPINO društvo s ograničenom odgovornošću za usluge,PATRIK FRANOLIĆ</derivirana_varijabla>
  </DomainObject.Predmet.StrankaNazivFormated>
  <DomainObject.Predmet.StrankaNazivFormatedOIB>
    <izvorni_sadrzaj>DRŽAVNI PRORAČUN RH,DAPINO društvo s ograničenom odgovornošću za usluge, OIB 79641576805,PATRIK FRANOLIĆ</izvorni_sadrzaj>
    <derivirana_varijabla naziv="DomainObject.Predmet.StrankaNazivFormatedOIB_1">DRŽAVNI PRORAČUN RH,DAPINO društvo s ograničenom odgovornošću za usluge, OIB 79641576805,PATRIK FRANOLIĆ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DRŽAVNI PRORAČUN RH</item>
      <item>DAPINO društvo s ograničenom odgovornošću za usluge</item>
      <item>PATRIK FRANOLIĆ</item>
    </izvorni_sadrzaj>
    <derivirana_varijabla naziv="DomainObject.Predmet.StrankaListFormated_1">
      <item>DRŽAVNI PRORAČUN RH</item>
      <item>DAPINO društvo s ograničenom odgovornošću za usluge</item>
      <item>PATRIK FRANOLIĆ</item>
    </derivirana_varijabla>
  </DomainObject.Predmet.StrankaListFormated>
  <DomainObject.Predmet.StrankaListFormatedOIB>
    <izvorni_sadrzaj>
      <item>DRŽAVNI PRORAČUN RH</item>
      <item>DAPINO društvo s ograničenom odgovornošću za usluge, OIB 79641576805</item>
      <item>PATRIK FRANOLIĆ</item>
    </izvorni_sadrzaj>
    <derivirana_varijabla naziv="DomainObject.Predmet.StrankaListFormatedOIB_1">
      <item>DRŽAVNI PRORAČUN RH</item>
      <item>DAPINO društvo s ograničenom odgovornošću za usluge, OIB 79641576805</item>
      <item>PATRIK FRANOLIĆ</item>
    </derivirana_varijabla>
  </DomainObject.Predmet.StrankaListFormatedOIB>
  <DomainObject.Predmet.StrankaListFormatedWithAdress>
    <izvorni_sadrzaj>
      <item>DRŽAVNI PRORAČUN RH</item>
      <item>DAPINO društvo s ograničenom odgovornošću za usluge, Marina Držića 10, 10370 Dugo Selo</item>
      <item>PATRIK FRANOLIĆ</item>
    </izvorni_sadrzaj>
    <derivirana_varijabla naziv="DomainObject.Predmet.StrankaListFormatedWithAdress_1">
      <item>DRŽAVNI PRORAČUN RH</item>
      <item>DAPINO društvo s ograničenom odgovornošću za usluge, Marina Držića 10, 10370 Dugo Selo</item>
      <item>PATRIK FRANOLIĆ</item>
    </derivirana_varijabla>
  </DomainObject.Predmet.StrankaListFormatedWithAdress>
  <DomainObject.Predmet.StrankaListFormatedWithAdressOIB>
    <izvorni_sadrzaj>
      <item>DRŽAVNI PRORAČUN RH</item>
      <item>DAPINO društvo s ograničenom odgovornošću za usluge, OIB 79641576805, Marina Držića 10, 10370 Dugo Selo</item>
      <item>PATRIK FRANOLIĆ</item>
    </izvorni_sadrzaj>
    <derivirana_varijabla naziv="DomainObject.Predmet.StrankaListFormatedWithAdressOIB_1">
      <item>DRŽAVNI PRORAČUN RH</item>
      <item>DAPINO društvo s ograničenom odgovornošću za usluge, OIB 79641576805, Marina Držića 10, 10370 Dugo Selo</item>
      <item>PATRIK FRANOLIĆ</item>
    </derivirana_varijabla>
  </DomainObject.Predmet.StrankaListFormatedWithAdressOIB>
  <DomainObject.Predmet.StrankaListNazivFormated>
    <izvorni_sadrzaj>
      <item>DRŽAVNI PRORAČUN RH</item>
      <item>DAPINO društvo s ograničenom odgovornošću za usluge</item>
      <item>PATRIK FRANOLIĆ</item>
    </izvorni_sadrzaj>
    <derivirana_varijabla naziv="DomainObject.Predmet.StrankaListNazivFormated_1">
      <item>DRŽAVNI PRORAČUN RH</item>
      <item>DAPINO društvo s ograničenom odgovornošću za usluge</item>
      <item>PATRIK FRANOLIĆ</item>
    </derivirana_varijabla>
  </DomainObject.Predmet.StrankaListNazivFormated>
  <DomainObject.Predmet.StrankaListNazivFormatedOIB>
    <izvorni_sadrzaj>
      <item>DRŽAVNI PRORAČUN RH</item>
      <item>DAPINO društvo s ograničenom odgovornošću za usluge, OIB 79641576805</item>
      <item>PATRIK FRANOLIĆ</item>
    </izvorni_sadrzaj>
    <derivirana_varijabla naziv="DomainObject.Predmet.StrankaListNazivFormatedOIB_1">
      <item>DRŽAVNI PRORAČUN RH</item>
      <item>DAPINO društvo s ograničenom odgovornošću za usluge, OIB 79641576805</item>
      <item>PATRIK FRANOLIĆ</item>
    </derivirana_varijabla>
  </DomainObject.Predmet.StrankaListNazivFormatedOIB>
  <DomainObject.Predmet.ProtuStrankaListFormated>
    <izvorni_sadrzaj>
      <item>DAPINO društvo s ograničenom odgovornošću zastupanog po punomoćniku ODVJETNIČKO DRUŠTVO ŠKARICA I PARTNERI</item>
    </izvorni_sadrzaj>
    <derivirana_varijabla naziv="DomainObject.Predmet.ProtuStrankaListFormated_1">
      <item>DAPINO društvo s ograničenom odgovornošću zastupanog po punomoćniku ODVJETNIČKO DRUŠTVO ŠKARICA I PARTNERI</item>
    </derivirana_varijabla>
  </DomainObject.Predmet.ProtuStrankaListFormated>
  <DomainObject.Predmet.ProtuStrankaListFormatedOIB>
    <izvorni_sadrzaj>
      <item>DAPINO društvo s ograničenom odgovornošću, OIB 79641576805 zastupanog po punomoćniku ODVJETNIČKO DRUŠTVO ŠKARICA I PARTNERI</item>
    </izvorni_sadrzaj>
    <derivirana_varijabla naziv="DomainObject.Predmet.ProtuStrankaListFormatedOIB_1">
      <item>DAPINO društvo s ograničenom odgovornošću, OIB 79641576805 zastupanog po punomoćniku ODVJETNIČKO DRUŠTVO ŠKARICA I PARTNERI</item>
    </derivirana_varijabla>
  </DomainObject.Predmet.ProtuStrankaListFormatedOIB>
  <DomainObject.Predmet.ProtuStrankaListFormatedWithAdress>
    <izvorni_sadrzaj>
      <item>DAPINO društvo s ograničenom odgovornošću, Marina Držića 10, Dugo Selo zastupanog po punomoćniku ODVJETNIČKO DRUŠTVO ŠKARICA I PARTNERI</item>
    </izvorni_sadrzaj>
    <derivirana_varijabla naziv="DomainObject.Predmet.ProtuStrankaListFormatedWithAdress_1">
      <item>DAPINO društvo s ograničenom odgovornošću, Marina Držića 10, Dugo Selo zastupanog po punomoćniku ODVJETNIČKO DRUŠTVO ŠKARICA I PARTNERI</item>
    </derivirana_varijabla>
  </DomainObject.Predmet.ProtuStrankaListFormatedWithAdress>
  <DomainObject.Predmet.ProtuStrankaListFormatedWithAdressOIB>
    <izvorni_sadrzaj>
      <item>DAPINO društvo s ograničenom odgovornošću, OIB 79641576805, Marina Držića 10, Dugo Selo zastupanog po punomoćniku ODVJETNIČKO DRUŠTVO ŠKARICA I PARTNERI</item>
    </izvorni_sadrzaj>
    <derivirana_varijabla naziv="DomainObject.Predmet.ProtuStrankaListFormatedWithAdressOIB_1">
      <item>DAPINO društvo s ograničenom odgovornošću, OIB 79641576805, Marina Držića 10, Dugo Selo zastupanog po punomoćniku ODVJETNIČKO DRUŠTVO ŠKARICA I PARTNERI</item>
    </derivirana_varijabla>
  </DomainObject.Predmet.ProtuStrankaListFormatedWithAdressOIB>
  <DomainObject.Predmet.ProtuStrankaListNazivFormated>
    <izvorni_sadrzaj>
      <item>DAPINO društvo s ograničenom odgovornošću</item>
    </izvorni_sadrzaj>
    <derivirana_varijabla naziv="DomainObject.Predmet.ProtuStrankaListNazivFormated_1">
      <item>DAPINO društvo s ograničenom odgovornošću</item>
    </derivirana_varijabla>
  </DomainObject.Predmet.ProtuStrankaListNazivFormated>
  <DomainObject.Predmet.ProtuStrankaListNazivFormatedOIB>
    <izvorni_sadrzaj>
      <item>DAPINO društvo s ograničenom odgovornošću, OIB 79641576805</item>
    </izvorni_sadrzaj>
    <derivirana_varijabla naziv="DomainObject.Predmet.ProtuStrankaListNazivFormatedOIB_1">
      <item>DAPINO društvo s ograničenom odgovornošću, OIB 79641576805</item>
    </derivirana_varijabla>
  </DomainObject.Predmet.ProtuStrankaListNazivFormatedOIB>
  <DomainObject.Predmet.OstaliListFormated>
    <izvorni_sadrzaj>
      <item>ODVJETNIČKO DRUŠTVO ŠKARICA I PARTNERI punomoćnik sudionika u postupku DAPINO društvo s ograničenom odgovornošću</item>
      <item>Davor Petera</item>
    </izvorni_sadrzaj>
    <derivirana_varijabla naziv="DomainObject.Predmet.OstaliListFormated_1">
      <item>ODVJETNIČKO DRUŠTVO ŠKARICA I PARTNERI punomoćnik sudionika u postupku DAPINO društvo s ograničenom odgovornošću</item>
      <item>Davor Petera</item>
    </derivirana_varijabla>
  </DomainObject.Predmet.OstaliListFormated>
  <DomainObject.Predmet.OstaliListFormatedOIB>
    <izvorni_sadrzaj>
      <item>ODVJETNIČKO DRUŠTVO ŠKARICA I PARTNERI punomoćnik sudionika u postupku DAPINO društvo s ograničenom odgovornošću</item>
      <item>Davor Petera, OIB 90695323330</item>
    </izvorni_sadrzaj>
    <derivirana_varijabla naziv="DomainObject.Predmet.OstaliListFormatedOIB_1">
      <item>ODVJETNIČKO DRUŠTVO ŠKARICA I PARTNERI punomoćnik sudionika u postupku DAPINO društvo s ograničenom odgovornošću</item>
      <item>Davor Petera, OIB 90695323330</item>
    </derivirana_varijabla>
  </DomainObject.Predmet.OstaliListFormatedOIB>
  <DomainObject.Predmet.OstaliListFormatedWithAdress>
    <izvorni_sadrzaj>
      <item>ODVJETNIČKO DRUŠTVO ŠKARICA I PARTNERI, ĐORĐIĆEVA 3B, 10000 Zagreb punomoćnik sudionika u postupku DAPINO društvo s ograničenom odgovornošću</item>
      <item>Davor Petera, Srebrnjak 84, 10000 Zagreb</item>
    </izvorni_sadrzaj>
    <derivirana_varijabla naziv="DomainObject.Predmet.OstaliListFormatedWithAdress_1">
      <item>ODVJETNIČKO DRUŠTVO ŠKARICA I PARTNERI, ĐORĐIĆEVA 3B, 10000 Zagreb punomoćnik sudionika u postupku DAPINO društvo s ograničenom odgovornošću</item>
      <item>Davor Petera, Srebrnjak 84, 10000 Zagreb</item>
    </derivirana_varijabla>
  </DomainObject.Predmet.OstaliListFormatedWithAdress>
  <DomainObject.Predmet.OstaliListFormatedWithAdressOIB>
    <izvorni_sadrzaj>
      <item>ODVJETNIČKO DRUŠTVO ŠKARICA I PARTNERI, ĐORĐIĆEVA 3B, 10000 Zagreb punomoćnik sudionika u postupku DAPINO društvo s ograničenom odgovornošću</item>
      <item>Davor Petera, OIB 90695323330, Srebrnjak 84, 10000 Zagreb</item>
    </izvorni_sadrzaj>
    <derivirana_varijabla naziv="DomainObject.Predmet.OstaliListFormatedWithAdressOIB_1">
      <item>ODVJETNIČKO DRUŠTVO ŠKARICA I PARTNERI, ĐORĐIĆEVA 3B, 10000 Zagreb punomoćnik sudionika u postupku DAPINO društvo s ograničenom odgovornošću</item>
      <item>Davor Petera, OIB 90695323330, Srebrnjak 84, 10000 Zagreb</item>
    </derivirana_varijabla>
  </DomainObject.Predmet.OstaliListFormatedWithAdressOIB>
  <DomainObject.Predmet.OstaliListNazivFormated>
    <izvorni_sadrzaj>
      <item>ODVJETNIČKO DRUŠTVO ŠKARICA I PARTNERI</item>
      <item>Davor Petera</item>
    </izvorni_sadrzaj>
    <derivirana_varijabla naziv="DomainObject.Predmet.OstaliListNazivFormated_1">
      <item>ODVJETNIČKO DRUŠTVO ŠKARICA I PARTNERI</item>
      <item>Davor Petera</item>
    </derivirana_varijabla>
  </DomainObject.Predmet.OstaliListNazivFormated>
  <DomainObject.Predmet.OstaliListNazivFormatedOIB>
    <izvorni_sadrzaj>
      <item>ODVJETNIČKO DRUŠTVO ŠKARICA I PARTNERI</item>
      <item>Davor Petera, OIB 90695323330</item>
    </izvorni_sadrzaj>
    <derivirana_varijabla naziv="DomainObject.Predmet.OstaliListNazivFormatedOIB_1">
      <item>ODVJETNIČKO DRUŠTVO ŠKARICA I PARTNERI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St-1488/2013-64</izvorni_sadrzaj>
    <derivirana_varijabla naziv="DomainObject.PoslovniBrojDokumenta_1">St-1488/2013-64</derivirana_varijabla>
  </DomainObject.PoslovniBrojDokumenta>
  <DomainObject.Predmet.StrankaIDrugi>
    <izvorni_sadrzaj>DAPINO društvo s ograničenom odgovornošću za usluge i dr.</izvorni_sadrzaj>
    <derivirana_varijabla naziv="DomainObject.Predmet.StrankaIDrugi_1">DAPINO društvo s ograničenom odgovornošću za usluge i dr.</derivirana_varijabla>
  </DomainObject.Predmet.StrankaIDrugi>
  <DomainObject.Predmet.ProtustrankaIDrugi>
    <izvorni_sadrzaj>DAPINO društvo s ograničenom odgovornošću</izvorni_sadrzaj>
    <derivirana_varijabla naziv="DomainObject.Predmet.ProtustrankaIDrugi_1">DAPINO društvo s ograničenom odgovornošću</derivirana_varijabla>
  </DomainObject.Predmet.ProtustrankaIDrugi>
  <DomainObject.Predmet.StrankaIDrugiAdressOIB>
    <izvorni_sadrzaj>DAPINO društvo s ograničenom odgovornošću za usluge, OIB 79641576805, Marina Držića 10, 10370 Dugo Selo i dr.</izvorni_sadrzaj>
    <derivirana_varijabla naziv="DomainObject.Predmet.StrankaIDrugiAdressOIB_1">DAPINO društvo s ograničenom odgovornošću za usluge, OIB 79641576805, Marina Držića 10, 10370 Dugo Selo i dr.</derivirana_varijabla>
  </DomainObject.Predmet.StrankaIDrugiAdressOIB>
  <DomainObject.Predmet.ProtustrankaIDrugiAdressOIB>
    <izvorni_sadrzaj>DAPINO društvo s ograničenom odgovornošću, OIB 79641576805, Marina Držića 10, Dugo Selo</izvorni_sadrzaj>
    <derivirana_varijabla naziv="DomainObject.Predmet.ProtustrankaIDrugiAdressOIB_1">DAPINO društvo s ograničenom odgovornošću, OIB 79641576805, Marina Držića 10,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2018.</izvorni_sadrzaj>
    <derivirana_varijabla naziv="DomainObject.Predmet.OdlukaRjesenje.DatumDonosenjaOdluke_1">31. kolovoza 2018.</derivirana_varijabla>
  </DomainObject.Predmet.OdlukaRjesenje.DatumDonosenjaOdluke>
  <DomainObject.Predmet.OdlukaRjesenje.DatumPravomocnosti>
    <izvorni_sadrzaj>19. rujna 2018.</izvorni_sadrzaj>
    <derivirana_varijabla naziv="DomainObject.Predmet.OdlukaRjesenje.DatumPravomocnosti_1">19. rujna 2018.</derivirana_varijabla>
  </DomainObject.Predmet.OdlukaRjesenje.DatumPravomocnosti>
  <DomainObject.Predmet.OdlukaRjesenje.Oznaka>
    <izvorni_sadrzaj>St-1488/2013-58</izvorni_sadrzaj>
    <derivirana_varijabla naziv="DomainObject.Predmet.OdlukaRjesenje.Oznaka_1">St-1488/2013-58</derivirana_varijabla>
  </DomainObject.Predmet.OdlukaRjesenje.Oznaka>
  <DomainObject.Predmet.SudioniciListNaziv>
    <izvorni_sadrzaj>
      <item>DAPINO društvo s ograničenom odgovornošću</item>
      <item>ODVJETNIČKO DRUŠTVO ŠKARICA I PARTNERI</item>
      <item>DRŽAVNI PRORAČUN RH</item>
      <item>Davor Petera</item>
      <item>DAPINO društvo s ograničenom odgovornošću za usluge</item>
      <item>PATRIK FRANOLIĆ</item>
    </izvorni_sadrzaj>
    <derivirana_varijabla naziv="DomainObject.Predmet.SudioniciListNaziv_1">
      <item>DAPINO društvo s ograničenom odgovornošću</item>
      <item>ODVJETNIČKO DRUŠTVO ŠKARICA I PARTNERI</item>
      <item>DRŽAVNI PRORAČUN RH</item>
      <item>Davor Petera</item>
      <item>DAPINO društvo s ograničenom odgovornošću za usluge</item>
      <item>PATRIK FRANOLIĆ</item>
    </derivirana_varijabla>
  </DomainObject.Predmet.SudioniciListNaziv>
  <DomainObject.Predmet.SudioniciListAdressOIB>
    <izvorni_sadrzaj>
      <item>DAPINO društvo s ograničenom odgovornošću, OIB 79641576805, Marina Držića 10,Dugo Selo</item>
      <item>ODVJETNIČKO DRUŠTVO ŠKARICA I PARTNERI, ĐORĐIĆEVA 3B,10000 Zagreb</item>
      <item>DRŽAVNI PRORAČUN RH</item>
      <item>Davor Petera, OIB 90695323330, Srebrnjak 84,10000 Zagreb</item>
      <item>DAPINO društvo s ograničenom odgovornošću za usluge, OIB 79641576805, Marina Držića 10,10370 Dugo Selo</item>
      <item>PATRIK FRANOLIĆ</item>
    </izvorni_sadrzaj>
    <derivirana_varijabla naziv="DomainObject.Predmet.SudioniciListAdressOIB_1">
      <item>DAPINO društvo s ograničenom odgovornošću, OIB 79641576805, Marina Držića 10,Dugo Selo</item>
      <item>ODVJETNIČKO DRUŠTVO ŠKARICA I PARTNERI, ĐORĐIĆEVA 3B,10000 Zagreb</item>
      <item>DRŽAVNI PRORAČUN RH</item>
      <item>Davor Petera, OIB 90695323330, Srebrnjak 84,10000 Zagreb</item>
      <item>DAPINO društvo s ograničenom odgovornošću za usluge, OIB 79641576805, Marina Držića 10,10370 Dugo Selo</item>
      <item>PATRIK FRANOLIĆ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79641576805</item>
      <item>, OIB null</item>
      <item>, OIB null</item>
      <item>, OIB 90695323330</item>
      <item>, OIB 79641576805</item>
      <item>, OIB null</item>
    </izvorni_sadrzaj>
    <derivirana_varijabla naziv="DomainObject.Predmet.SudioniciListNazivOIB_1">
      <item>, OIB 79641576805</item>
      <item>, OIB null</item>
      <item>, OIB null</item>
      <item>, OIB 90695323330</item>
      <item>, OIB 79641576805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2018.</izvorni_sadrzaj>
    <derivirana_varijabla naziv="DomainObject.Predmet.DatumZadnjeOdrzaneSudskeRadnje_1">29. kolovoza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St-1488/2013-58</izvorni_sadrzaj>
    <derivirana_varijabla naziv="DomainObject.PredzadnjaOdlukaIzPredmeta.Oznaka_1">St-1488/2013-58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607</properties:Characters>
  <properties:Lines>34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2018-12-18T09:42:00Z</dcterms:created>
  <dc:creator>nmarkovic</dc:creator>
  <cp:lastModifiedBy>Katarina Drndelić</cp:lastModifiedBy>
  <cp:lastPrinted>2018-12-18T10:00:00Z</cp:lastPrinted>
  <dcterms:modified xmlns:xsi="http://www.w3.org/2001/XMLSchema-instance" xsi:type="dcterms:W3CDTF">2018-12-18T10:00:00Z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St-1488/2013-64 / Odluka - Zaključak (zaključak_2_PREDUJAM_očitovanje st.up.docx)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