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3826" w14:paraId="2903826" w:rsidRDefault="00BC79CF" w:rsidP="002655DA" w:rsidR="00B75110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REPUBLIKA HRVATSKA</w:t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TRGOVAČKI SUD U ZAGREBU</w:t>
      </w:r>
    </w:p>
    <w:p w:rsidRDefault="002655DA" w:rsidP="002655DA" w:rsidR="002655DA" w:rsidRPr="00B75110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>Zagreb, Amruševa 2/II</w:t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="00B04273">
        <w:rPr>
          <w:szCs w:val="24"/>
          <w:lang w:val="pl-PL"/>
        </w:rPr>
        <w:tab/>
      </w:r>
      <w:r w:rsidRPr="00B75110">
        <w:rPr>
          <w:szCs w:val="24"/>
          <w:lang w:val="pl-PL"/>
        </w:rPr>
        <w:t>7 St-</w:t>
      </w:r>
      <w:r w:rsidR="00B75110">
        <w:rPr>
          <w:szCs w:val="24"/>
        </w:rPr>
        <w:t>1137/13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B75110" w:rsidP="002655DA" w:rsidR="00B751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A K</w:t>
      </w:r>
      <w:r w:rsidR="00B75110">
        <w:rPr>
          <w:szCs w:val="24"/>
          <w:lang w:val="hr-HR"/>
        </w:rPr>
        <w:t xml:space="preserve"> </w:t>
      </w:r>
    </w:p>
    <w:p w:rsidRDefault="00B75110" w:rsidP="002655DA" w:rsidR="00B75110" w:rsidRPr="00B75110">
      <w:pPr>
        <w:jc w:val="center"/>
        <w:rPr>
          <w:szCs w:val="24"/>
          <w:lang w:val="hr-HR"/>
        </w:rPr>
      </w:pPr>
    </w:p>
    <w:p w:rsidRDefault="002655DA" w:rsidP="00B75110" w:rsidR="00B75110" w:rsidRPr="00350E15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ab/>
      </w:r>
      <w:r w:rsidR="00B75110" w:rsidRPr="00350E15">
        <w:rPr>
          <w:szCs w:val="24"/>
          <w:lang w:val="pl-PL"/>
        </w:rPr>
        <w:t>TRGOVAČKI SUD U ZAGREBU po sucu pojedincu Vesni Malenica kao stečajnom sucu u stečajnom postupku nad dužnikom</w:t>
      </w:r>
      <w:r w:rsidR="00B75110">
        <w:rPr>
          <w:szCs w:val="24"/>
          <w:lang w:val="pl-PL"/>
        </w:rPr>
        <w:t xml:space="preserve"> </w:t>
      </w:r>
      <w:r w:rsidR="00B75110" w:rsidRPr="00AC6DE6">
        <w:t>JUL TIM d. o. o.</w:t>
      </w:r>
      <w:r w:rsidR="00017B5B">
        <w:t xml:space="preserve"> </w:t>
      </w:r>
      <w:r w:rsidR="00B75110" w:rsidRPr="00AC6DE6">
        <w:t>u stečaju, J. Novosela 32, Oborovo Bistransko, OIB 62893541982</w:t>
      </w:r>
      <w:r w:rsidR="00B75110">
        <w:t xml:space="preserve">, </w:t>
      </w:r>
      <w:r w:rsidR="00B755C1">
        <w:t>2</w:t>
      </w:r>
      <w:r w:rsidR="00F275CD">
        <w:t>. lipnja</w:t>
      </w:r>
      <w:r w:rsidR="00B53510">
        <w:t xml:space="preserve"> 2016</w:t>
      </w:r>
      <w:r w:rsidR="00B75110">
        <w:t>.</w:t>
      </w:r>
      <w:r w:rsidR="00B75110" w:rsidRPr="00350E15">
        <w:rPr>
          <w:szCs w:val="24"/>
          <w:lang w:val="pl-PL"/>
        </w:rPr>
        <w:t xml:space="preserve"> </w:t>
      </w:r>
      <w:r w:rsidR="00B75110">
        <w:rPr>
          <w:szCs w:val="24"/>
          <w:lang w:val="pl-PL"/>
        </w:rPr>
        <w:t xml:space="preserve"> </w:t>
      </w:r>
    </w:p>
    <w:p w:rsidRDefault="005C0944" w:rsidP="002655DA" w:rsidR="005C0944" w:rsidRPr="00B75110">
      <w:pPr>
        <w:jc w:val="both"/>
        <w:rPr>
          <w:szCs w:val="24"/>
          <w:lang w:val="hr-HR"/>
        </w:rPr>
      </w:pPr>
    </w:p>
    <w:p w:rsidRDefault="002655DA" w:rsidP="002655DA" w:rsidR="002655DA" w:rsidRPr="00B75110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i o  j e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F275CD" w:rsidP="007D782E" w:rsidR="007D782E">
      <w:pPr>
        <w:ind w:firstLine="708" w:right="-1"/>
        <w:jc w:val="both"/>
      </w:pPr>
      <w:r>
        <w:rPr>
          <w:szCs w:val="24"/>
        </w:rPr>
        <w:t>1</w:t>
      </w:r>
      <w:r w:rsidR="007D782E">
        <w:rPr>
          <w:szCs w:val="24"/>
        </w:rPr>
        <w:t>. Vrijednost nekretnine</w:t>
      </w:r>
      <w:r w:rsidR="007D782E">
        <w:t xml:space="preserve"> upisane kod Općinskog suda u Sesvetama, u zk odjelu Dugo Selo, U</w:t>
      </w:r>
      <w:r w:rsidR="007D782E" w:rsidRPr="00AC6DE6">
        <w:t>l. Dubravkin put, k.</w:t>
      </w:r>
      <w:r w:rsidR="007D782E">
        <w:t xml:space="preserve"> </w:t>
      </w:r>
      <w:r w:rsidR="007D782E" w:rsidRPr="00AC6DE6">
        <w:t>o. Dugo Selo</w:t>
      </w:r>
      <w:r w:rsidR="007D782E">
        <w:t xml:space="preserve"> 1</w:t>
      </w:r>
      <w:r w:rsidR="007D782E" w:rsidRPr="00AC6DE6">
        <w:t xml:space="preserve">, </w:t>
      </w:r>
      <w:r w:rsidR="002F2CC4">
        <w:t xml:space="preserve">u zk. ul. br. 229, </w:t>
      </w:r>
      <w:r w:rsidR="007D782E" w:rsidRPr="00AC6DE6">
        <w:t>zk.</w:t>
      </w:r>
      <w:r w:rsidR="007D782E">
        <w:t xml:space="preserve"> </w:t>
      </w:r>
      <w:r w:rsidR="007D782E" w:rsidRPr="00AC6DE6">
        <w:t>č.</w:t>
      </w:r>
      <w:r w:rsidR="007D782E">
        <w:t xml:space="preserve"> </w:t>
      </w:r>
      <w:r w:rsidR="007D782E" w:rsidRPr="00AC6DE6">
        <w:t xml:space="preserve">br. 794, </w:t>
      </w:r>
      <w:r w:rsidR="00E85B7E">
        <w:t xml:space="preserve">građevinsko </w:t>
      </w:r>
      <w:r w:rsidR="007D782E">
        <w:t xml:space="preserve">zemljište, površine 9.086 m2, utvrđuje se u iznosu od </w:t>
      </w:r>
      <w:r>
        <w:t>375.300,00</w:t>
      </w:r>
      <w:r w:rsidR="007D782E">
        <w:t xml:space="preserve"> kn (+ porez 5%)</w:t>
      </w:r>
    </w:p>
    <w:p w:rsidRDefault="00B04273" w:rsidP="00413836" w:rsidR="002655DA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3.</w:t>
      </w:r>
      <w:r w:rsidR="002655DA" w:rsidRPr="00B75110">
        <w:rPr>
          <w:szCs w:val="24"/>
          <w:lang w:val="hr-HR"/>
        </w:rPr>
        <w:t xml:space="preserve"> Određuje se prodaja </w:t>
      </w:r>
      <w:r w:rsidR="005C0944" w:rsidRPr="00B75110">
        <w:rPr>
          <w:szCs w:val="24"/>
          <w:lang w:val="hr-HR"/>
        </w:rPr>
        <w:t>imovine stečajnog dužnika</w:t>
      </w:r>
      <w:r w:rsidR="002655DA" w:rsidRPr="00B75110">
        <w:rPr>
          <w:szCs w:val="24"/>
          <w:lang w:val="hr-HR"/>
        </w:rPr>
        <w:t xml:space="preserve"> iz točke 1.</w:t>
      </w:r>
      <w:r w:rsidR="002F2CC4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hr-HR"/>
        </w:rPr>
        <w:t xml:space="preserve">ovog </w:t>
      </w:r>
      <w:r w:rsidR="002F2CC4">
        <w:rPr>
          <w:szCs w:val="24"/>
          <w:lang w:val="hr-HR"/>
        </w:rPr>
        <w:t>zaključka</w:t>
      </w:r>
      <w:r w:rsidR="002655DA" w:rsidRPr="00B75110">
        <w:rPr>
          <w:szCs w:val="24"/>
          <w:lang w:val="hr-HR"/>
        </w:rPr>
        <w:t xml:space="preserve">, </w:t>
      </w:r>
      <w:r w:rsidR="00F275CD">
        <w:rPr>
          <w:szCs w:val="24"/>
          <w:lang w:val="hr-HR"/>
        </w:rPr>
        <w:t xml:space="preserve">sedmom </w:t>
      </w:r>
      <w:r w:rsidR="002655DA" w:rsidRPr="00B75110">
        <w:rPr>
          <w:szCs w:val="24"/>
          <w:lang w:val="hr-HR"/>
        </w:rPr>
        <w:t xml:space="preserve">usmenom javnom dražbom koja će se održati </w:t>
      </w:r>
      <w:r w:rsidR="00F275CD">
        <w:rPr>
          <w:szCs w:val="24"/>
          <w:lang w:val="hr-HR"/>
        </w:rPr>
        <w:t>12. listopada</w:t>
      </w:r>
      <w:r w:rsidR="00E33C65">
        <w:rPr>
          <w:szCs w:val="24"/>
          <w:lang w:val="hr-HR"/>
        </w:rPr>
        <w:t xml:space="preserve"> 2016</w:t>
      </w:r>
      <w:r w:rsidR="005D4CFE">
        <w:rPr>
          <w:szCs w:val="24"/>
          <w:lang w:val="hr-HR"/>
        </w:rPr>
        <w:t xml:space="preserve">. u </w:t>
      </w:r>
      <w:r w:rsidR="00F275CD">
        <w:rPr>
          <w:szCs w:val="24"/>
          <w:lang w:val="hr-HR"/>
        </w:rPr>
        <w:t>10,30</w:t>
      </w:r>
      <w:r w:rsidR="00413836">
        <w:rPr>
          <w:szCs w:val="24"/>
          <w:lang w:val="hr-HR"/>
        </w:rPr>
        <w:t xml:space="preserve"> sati, </w:t>
      </w:r>
      <w:r w:rsidR="002655DA" w:rsidRPr="00B75110">
        <w:rPr>
          <w:szCs w:val="24"/>
          <w:lang w:val="pl-PL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ovog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suda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  <w:lang w:val="pl-PL"/>
        </w:rPr>
        <w:t>Petrinjska</w:t>
      </w:r>
      <w:r w:rsidR="002655DA" w:rsidRPr="00B75110">
        <w:rPr>
          <w:szCs w:val="24"/>
          <w:lang w:val="hr-HR"/>
        </w:rPr>
        <w:t xml:space="preserve"> 8, </w:t>
      </w:r>
      <w:r w:rsidR="002655DA" w:rsidRPr="00B75110">
        <w:rPr>
          <w:szCs w:val="24"/>
          <w:lang w:val="pl-PL"/>
        </w:rPr>
        <w:t>soba</w:t>
      </w:r>
      <w:r w:rsidR="00017B5B">
        <w:rPr>
          <w:szCs w:val="24"/>
          <w:lang w:val="hr-HR"/>
        </w:rPr>
        <w:t xml:space="preserve"> 93</w:t>
      </w:r>
      <w:r w:rsidR="002655DA" w:rsidRPr="00B75110">
        <w:rPr>
          <w:szCs w:val="24"/>
          <w:lang w:val="hr-HR"/>
        </w:rPr>
        <w:t>/</w:t>
      </w:r>
      <w:r w:rsidR="002655DA" w:rsidRPr="00B75110">
        <w:rPr>
          <w:szCs w:val="24"/>
          <w:lang w:val="pl-PL"/>
        </w:rPr>
        <w:t>II</w:t>
      </w:r>
      <w:r w:rsidR="002655DA" w:rsidRPr="00B75110">
        <w:rPr>
          <w:szCs w:val="24"/>
          <w:lang w:val="hr-HR"/>
        </w:rPr>
        <w:t>.</w:t>
      </w:r>
    </w:p>
    <w:p w:rsidRDefault="003224F6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="00B53510">
        <w:rPr>
          <w:szCs w:val="24"/>
          <w:lang w:val="hr-HR"/>
        </w:rPr>
        <w:t>4</w:t>
      </w:r>
      <w:r w:rsidR="002655DA" w:rsidRPr="00B75110">
        <w:rPr>
          <w:szCs w:val="24"/>
          <w:lang w:val="hr-HR"/>
        </w:rPr>
        <w:t xml:space="preserve">. </w:t>
      </w:r>
      <w:r w:rsidR="005C0944" w:rsidRPr="00B75110">
        <w:rPr>
          <w:szCs w:val="24"/>
          <w:lang w:val="hr-HR"/>
        </w:rPr>
        <w:t>Imovina</w:t>
      </w:r>
      <w:r w:rsidR="002655DA" w:rsidRPr="00B75110">
        <w:rPr>
          <w:szCs w:val="24"/>
          <w:lang w:val="hr-HR"/>
        </w:rPr>
        <w:t xml:space="preserve"> koja je predmet prodaje prodavat će se na usmenoj javnoj dražbi </w:t>
      </w:r>
      <w:r w:rsidR="005C0944" w:rsidRPr="00B75110">
        <w:rPr>
          <w:szCs w:val="24"/>
          <w:lang w:val="hr-HR"/>
        </w:rPr>
        <w:t>i ne može</w:t>
      </w:r>
      <w:r w:rsidR="002655DA" w:rsidRPr="00B75110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3224F6" w:rsidRPr="00B75110">
        <w:rPr>
          <w:szCs w:val="24"/>
          <w:lang w:val="hr-HR"/>
        </w:rPr>
        <w:tab/>
      </w:r>
      <w:r w:rsidR="00B53510">
        <w:rPr>
          <w:szCs w:val="24"/>
          <w:lang w:val="hr-HR"/>
        </w:rPr>
        <w:t>5</w:t>
      </w:r>
      <w:r w:rsidRPr="00B75110">
        <w:rPr>
          <w:szCs w:val="24"/>
          <w:lang w:val="hr-HR"/>
        </w:rPr>
        <w:t>.  Uvjeti prodaje: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2655DA" w:rsidRPr="00B75110">
        <w:rPr>
          <w:szCs w:val="24"/>
          <w:lang w:val="hr-HR"/>
        </w:rPr>
        <w:t xml:space="preserve"> % od oglašene cijene za </w:t>
      </w:r>
      <w:r>
        <w:rPr>
          <w:szCs w:val="24"/>
          <w:lang w:val="hr-HR"/>
        </w:rPr>
        <w:t>nekretninu</w:t>
      </w:r>
      <w:r w:rsidR="002655DA" w:rsidRPr="00B75110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B75110">
        <w:rPr>
          <w:szCs w:val="24"/>
        </w:rPr>
        <w:t>otvoren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Hrvatske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po</w:t>
      </w:r>
      <w:r w:rsidR="002655DA" w:rsidRPr="00B75110">
        <w:rPr>
          <w:szCs w:val="24"/>
          <w:lang w:val="hr-HR"/>
        </w:rPr>
        <w:t>š</w:t>
      </w:r>
      <w:r w:rsidR="002655DA" w:rsidRPr="00B75110">
        <w:rPr>
          <w:szCs w:val="24"/>
        </w:rPr>
        <w:t>tanske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banke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., </w:t>
      </w:r>
      <w:r w:rsidR="002655DA" w:rsidRPr="00B75110">
        <w:rPr>
          <w:szCs w:val="24"/>
        </w:rPr>
        <w:t>Zagreb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</w:rPr>
        <w:t>pozivom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na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broj</w:t>
      </w:r>
      <w:r w:rsidR="002655DA" w:rsidRPr="00B75110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113713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du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an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30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dosude</w:t>
      </w:r>
      <w:r w:rsidRPr="00B75110">
        <w:rPr>
          <w:szCs w:val="24"/>
          <w:lang w:val="hr-HR"/>
        </w:rPr>
        <w:t xml:space="preserve"> </w:t>
      </w:r>
      <w:r w:rsidR="00413836">
        <w:rPr>
          <w:szCs w:val="24"/>
        </w:rPr>
        <w:t>nekretnine.</w:t>
      </w:r>
      <w:r w:rsidRPr="00B75110">
        <w:rPr>
          <w:szCs w:val="24"/>
          <w:lang w:val="hr-HR"/>
        </w:rPr>
        <w:t xml:space="preserve"> A</w:t>
      </w:r>
      <w:r w:rsidRPr="00B75110">
        <w:rPr>
          <w:szCs w:val="24"/>
        </w:rPr>
        <w:t>ko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sud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rje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enjem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oglasiti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neva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>ć</w:t>
      </w:r>
      <w:r w:rsidRPr="00B75110">
        <w:rPr>
          <w:szCs w:val="24"/>
        </w:rPr>
        <w:t>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odrediti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</w:rPr>
        <w:t>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iz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enog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osiguranja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namiriti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drugi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nastali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uslijed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odustanka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kupca</w:t>
      </w:r>
      <w:r w:rsidRPr="00B75110">
        <w:rPr>
          <w:szCs w:val="24"/>
          <w:lang w:val="hr-HR"/>
        </w:rPr>
        <w:t>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porez </w:t>
      </w:r>
      <w:r w:rsidR="002655DA" w:rsidRPr="00B75110">
        <w:rPr>
          <w:szCs w:val="24"/>
          <w:lang w:val="pl-PL"/>
        </w:rPr>
        <w:t xml:space="preserve">vezan za kupnju </w:t>
      </w:r>
      <w:r>
        <w:rPr>
          <w:szCs w:val="24"/>
          <w:lang w:val="pl-PL"/>
        </w:rPr>
        <w:t>nekretnine</w:t>
      </w:r>
      <w:r w:rsidR="002655DA" w:rsidRPr="00B75110">
        <w:rPr>
          <w:szCs w:val="24"/>
          <w:lang w:val="pl-PL"/>
        </w:rPr>
        <w:t xml:space="preserve"> snosi kupac,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kamate se ne obračunavaju na jamčevinu,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B53510" w:rsidP="00E66206" w:rsidR="00E66206" w:rsidRPr="00133CF2">
      <w:pPr>
        <w:ind w:firstLine="69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2655DA" w:rsidRPr="00B75110">
        <w:rPr>
          <w:szCs w:val="24"/>
          <w:lang w:val="hr-HR"/>
        </w:rPr>
        <w:t xml:space="preserve">. </w:t>
      </w:r>
      <w:r w:rsidR="00E66206" w:rsidRPr="00133CF2">
        <w:rPr>
          <w:szCs w:val="24"/>
          <w:lang w:val="hr-HR"/>
        </w:rPr>
        <w:t>Imovina koja je predmet prodaje može se  razgledati uz prethodni dogovor sa stečajnim upraviteljem na tel. 0917997449.</w:t>
      </w:r>
    </w:p>
    <w:p w:rsidRDefault="00B53510" w:rsidP="00166A0B" w:rsidR="002655DA" w:rsidRPr="00B75110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2655DA" w:rsidRPr="00B75110">
        <w:rPr>
          <w:szCs w:val="24"/>
          <w:lang w:val="hr-HR"/>
        </w:rPr>
        <w:t xml:space="preserve">. Ovaj zaključak objavit će se na </w:t>
      </w:r>
      <w:r w:rsidR="002F2CC4">
        <w:rPr>
          <w:szCs w:val="24"/>
          <w:lang w:val="hr-HR"/>
        </w:rPr>
        <w:t xml:space="preserve">e-oglasnoj ploči, </w:t>
      </w:r>
      <w:r w:rsidR="002655DA" w:rsidRPr="00B75110">
        <w:rPr>
          <w:szCs w:val="24"/>
          <w:lang w:val="hr-HR"/>
        </w:rPr>
        <w:t xml:space="preserve">a oglas o </w:t>
      </w:r>
      <w:r w:rsidR="003224F6" w:rsidRPr="00B75110">
        <w:rPr>
          <w:szCs w:val="24"/>
          <w:lang w:val="hr-HR"/>
        </w:rPr>
        <w:t>održavanju dražbe objaviti će na</w:t>
      </w:r>
      <w:r w:rsidR="002655DA" w:rsidRPr="00B75110">
        <w:rPr>
          <w:szCs w:val="24"/>
          <w:lang w:val="hr-HR"/>
        </w:rPr>
        <w:t xml:space="preserve"> web stranici Visokog trgovačkog suda Republike Hrvatske i </w:t>
      </w:r>
      <w:r w:rsidR="007D782E">
        <w:rPr>
          <w:szCs w:val="24"/>
          <w:lang w:val="hr-HR"/>
        </w:rPr>
        <w:t>Hrvatske gospodarske komore.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hanging="709"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lastRenderedPageBreak/>
        <w:t>Obrazloženje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570509">
        <w:rPr>
          <w:szCs w:val="24"/>
          <w:lang w:val="hr-HR"/>
        </w:rPr>
        <w:t>Rješenjem ovog suda broj St-1137/13 od 27. siječnja 2015. određena je prodaja gore navedenih nekretnina, u stečajnom postupku.</w:t>
      </w:r>
    </w:p>
    <w:p w:rsidRDefault="002F2CC4" w:rsidP="00166A0B" w:rsidR="00570509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</w:t>
      </w:r>
      <w:r w:rsidR="00F275CD">
        <w:rPr>
          <w:szCs w:val="24"/>
          <w:lang w:val="hr-HR"/>
        </w:rPr>
        <w:t>šestu</w:t>
      </w:r>
      <w:r w:rsidR="00570509">
        <w:rPr>
          <w:szCs w:val="24"/>
          <w:lang w:val="hr-HR"/>
        </w:rPr>
        <w:t xml:space="preserve"> usmenu javnu dražbu nije bilo zainteresiranih kupaca. Stoga je </w:t>
      </w:r>
      <w:r w:rsidR="00F275CD">
        <w:rPr>
          <w:szCs w:val="24"/>
          <w:lang w:val="hr-HR"/>
        </w:rPr>
        <w:t>određena</w:t>
      </w:r>
      <w:r w:rsidR="00570509">
        <w:rPr>
          <w:szCs w:val="24"/>
          <w:lang w:val="hr-HR"/>
        </w:rPr>
        <w:t xml:space="preserve"> nova dražba pod istim uvjetima i </w:t>
      </w:r>
      <w:r>
        <w:rPr>
          <w:szCs w:val="24"/>
          <w:lang w:val="hr-HR"/>
        </w:rPr>
        <w:t>sniženoj</w:t>
      </w:r>
      <w:r w:rsidR="00570509">
        <w:rPr>
          <w:szCs w:val="24"/>
          <w:lang w:val="hr-HR"/>
        </w:rPr>
        <w:t xml:space="preserve"> početnoj cijeni.</w:t>
      </w:r>
    </w:p>
    <w:p w:rsidRDefault="00570509" w:rsidP="00166A0B" w:rsidR="002655D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Temeljem odredbe </w:t>
      </w:r>
      <w:r w:rsidR="002655DA" w:rsidRPr="00B75110">
        <w:rPr>
          <w:szCs w:val="24"/>
          <w:lang w:val="hr-HR"/>
        </w:rPr>
        <w:t xml:space="preserve">čl. </w:t>
      </w:r>
      <w:r w:rsidR="005135BA" w:rsidRPr="00B75110">
        <w:rPr>
          <w:szCs w:val="24"/>
          <w:lang w:val="hr-HR"/>
        </w:rPr>
        <w:t>164</w:t>
      </w:r>
      <w:r>
        <w:rPr>
          <w:szCs w:val="24"/>
          <w:lang w:val="hr-HR"/>
        </w:rPr>
        <w:t xml:space="preserve"> i čl. 165 Stečajnog zakona odlučeno je kao u izreci.</w:t>
      </w:r>
    </w:p>
    <w:p w:rsidRDefault="002655DA" w:rsidP="00166A0B" w:rsidR="002655DA" w:rsidRPr="00B75110">
      <w:pPr>
        <w:ind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Zagreb, </w:t>
      </w:r>
      <w:r w:rsidR="00B755C1">
        <w:rPr>
          <w:szCs w:val="24"/>
          <w:lang w:val="hr-HR"/>
        </w:rPr>
        <w:t>2</w:t>
      </w:r>
      <w:r w:rsidR="00F275CD">
        <w:rPr>
          <w:szCs w:val="24"/>
          <w:lang w:val="hr-HR"/>
        </w:rPr>
        <w:t>. lipanj</w:t>
      </w:r>
      <w:r w:rsidR="00B53510">
        <w:rPr>
          <w:szCs w:val="24"/>
          <w:lang w:val="hr-HR"/>
        </w:rPr>
        <w:t xml:space="preserve"> 2016.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>SUDAC</w:t>
      </w:r>
      <w:r w:rsidRPr="00B75110">
        <w:rPr>
          <w:szCs w:val="24"/>
        </w:rPr>
        <w:t>: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  <w:lang w:val="pl-PL"/>
        </w:rPr>
        <w:t>Vesna</w:t>
      </w:r>
      <w:r w:rsidRPr="00B75110">
        <w:rPr>
          <w:szCs w:val="24"/>
        </w:rPr>
        <w:t xml:space="preserve"> </w:t>
      </w:r>
      <w:r w:rsidRPr="00B75110">
        <w:rPr>
          <w:szCs w:val="24"/>
          <w:lang w:val="pl-PL"/>
        </w:rPr>
        <w:t>Malenica</w:t>
      </w:r>
      <w:r w:rsidR="00552AD3">
        <w:rPr>
          <w:szCs w:val="24"/>
          <w:lang w:val="pl-PL"/>
        </w:rPr>
        <w:t xml:space="preserve"> v. r. </w:t>
      </w:r>
      <w:r w:rsidRPr="00B75110">
        <w:rPr>
          <w:szCs w:val="24"/>
        </w:rPr>
        <w:t xml:space="preserve">   </w:t>
      </w:r>
    </w:p>
    <w:p w:rsidRDefault="002655DA" w:rsidP="00166A0B" w:rsidR="002655DA">
      <w:pPr>
        <w:ind w:right="-1"/>
        <w:jc w:val="both"/>
        <w:rPr>
          <w:szCs w:val="24"/>
          <w:lang w:val="hr-HR"/>
        </w:rPr>
      </w:pPr>
    </w:p>
    <w:p w:rsidRDefault="00552AD3" w:rsidP="00AB7A2F" w:rsidR="00552AD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52AD3" w:rsidP="00995CE9" w:rsidR="00552AD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52AD3" w:rsidP="00166A0B" w:rsidR="00552AD3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rPr>
          <w:szCs w:val="24"/>
          <w:lang w:val="hr-HR"/>
        </w:rPr>
      </w:pPr>
    </w:p>
    <w:p w:rsidRDefault="00F85B1C" w:rsidP="00166A0B" w:rsidR="00F85B1C" w:rsidRPr="00B75110">
      <w:pPr>
        <w:ind w:right="-1"/>
        <w:rPr>
          <w:szCs w:val="24"/>
        </w:rPr>
      </w:pPr>
    </w:p>
    <w:sectPr w:rsidSect="00B75110" w:rsidR="00F85B1C" w:rsidRPr="00B7511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A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F2CC4" w:rsidR="005135BA" w:rsidRPr="00D945F8">
    <w:pPr>
      <w:ind w:right="360"/>
      <w:jc w:val="both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2F2CC4">
      <w:rPr>
        <w:lang w:val="hr-HR"/>
      </w:rPr>
      <w:t xml:space="preserve">               </w:t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102F04"/>
    <w:rsid w:val="0011242B"/>
    <w:rsid w:val="00166A0B"/>
    <w:rsid w:val="00170F99"/>
    <w:rsid w:val="0017499E"/>
    <w:rsid w:val="002655DA"/>
    <w:rsid w:val="002F2CC4"/>
    <w:rsid w:val="003224F6"/>
    <w:rsid w:val="0034737E"/>
    <w:rsid w:val="00413836"/>
    <w:rsid w:val="00414A95"/>
    <w:rsid w:val="004A6767"/>
    <w:rsid w:val="004D2645"/>
    <w:rsid w:val="004F2366"/>
    <w:rsid w:val="005135BA"/>
    <w:rsid w:val="00552AD3"/>
    <w:rsid w:val="00570509"/>
    <w:rsid w:val="005C0944"/>
    <w:rsid w:val="005D4CFE"/>
    <w:rsid w:val="0067214B"/>
    <w:rsid w:val="006D2C4B"/>
    <w:rsid w:val="007A026B"/>
    <w:rsid w:val="007D782E"/>
    <w:rsid w:val="007F258B"/>
    <w:rsid w:val="00830CBA"/>
    <w:rsid w:val="0089182D"/>
    <w:rsid w:val="00970271"/>
    <w:rsid w:val="00A23A23"/>
    <w:rsid w:val="00A41F89"/>
    <w:rsid w:val="00A85E53"/>
    <w:rsid w:val="00B04273"/>
    <w:rsid w:val="00B33428"/>
    <w:rsid w:val="00B52B3B"/>
    <w:rsid w:val="00B53510"/>
    <w:rsid w:val="00B75110"/>
    <w:rsid w:val="00B755C1"/>
    <w:rsid w:val="00BC79CF"/>
    <w:rsid w:val="00CC71B8"/>
    <w:rsid w:val="00CD7F63"/>
    <w:rsid w:val="00CF4D9A"/>
    <w:rsid w:val="00E15606"/>
    <w:rsid w:val="00E33C65"/>
    <w:rsid w:val="00E46509"/>
    <w:rsid w:val="00E66206"/>
    <w:rsid w:val="00E85B7E"/>
    <w:rsid w:val="00F275CD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9C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2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A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A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A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A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9C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2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A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A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A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A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</izvorni_sadrzaj>
    <derivirana_varijabla naziv="DomainObject.Predmet.StrankaFormated_1">  FINA ZAGREB; ODVJETNIČKO DRUŠTVO ŠUSTER ŠVERKO; RAIFFEISENBANK ST. STEFAN; M.I.-HEL. d.o.o. za građevinarstvo i trgovinu; Branko Bajza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derivirana_varijabla>
  </DomainObject.Predmet.StrankaWithAdressOIB>
  <DomainObject.Predmet.StrankaNazivFormated>
    <izvorni_sadrzaj>FINA ZAGREB,ODVJETNIČKO DRUŠTVO ŠUSTER ŠVERKO,RAIFFEISENBANK ST. STEFAN,M.I.-HEL. d.o.o. za građevinarstvo i trgovinu,Branko Bajza</izvorni_sadrzaj>
    <derivirana_varijabla naziv="DomainObject.Predmet.StrankaNazivFormated_1">FINA ZAGREB,ODVJETNIČKO DRUŠTVO ŠUSTER ŠVERKO,RAIFFEISENBANK ST. STEFAN,M.I.-HEL. d.o.o. za građevinarstvo i trgovinu,Branko Bajza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2515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2016-06-01T11:57:00Z</dcterms:created>
  <dc:creator>ksvajger</dc:creator>
  <cp:lastModifiedBy>Kristina Švajger</cp:lastModifiedBy>
  <cp:lastPrinted>2016-06-02T09:28:00Z</cp:lastPrinted>
  <dcterms:modified xmlns:xsi="http://www.w3.org/2001/XMLSchema-instance" xsi:type="dcterms:W3CDTF">2016-06-02T09:28:00Z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