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7158" w14:paraId="3c37158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F701F1">
        <w:rPr>
          <w:b/>
        </w:rPr>
        <w:t xml:space="preserve"> 136</w:t>
      </w:r>
      <w:r w:rsidR="00E22608" w:rsidRPr="0097630A">
        <w:rPr>
          <w:b/>
        </w:rPr>
        <w:t>/15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85535D" w:rsidP="00466C99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D3246E" w:rsidRPr="0097630A">
        <w:t xml:space="preserve"> </w:t>
      </w:r>
      <w:r w:rsidR="00F701F1">
        <w:t>ENERGO GRUPA PLOČE</w:t>
      </w:r>
      <w:r w:rsidR="007E61EF">
        <w:t xml:space="preserve"> </w:t>
      </w:r>
      <w:r w:rsidR="00E22608" w:rsidRPr="0097630A">
        <w:t xml:space="preserve">d.o.o. </w:t>
      </w:r>
      <w:r w:rsidR="00F701F1">
        <w:t>Ploče</w:t>
      </w:r>
      <w:r w:rsidR="00E22608" w:rsidRPr="0097630A">
        <w:t xml:space="preserve">, </w:t>
      </w:r>
      <w:r w:rsidR="00F701F1">
        <w:t xml:space="preserve">Lučka cesta bb, </w:t>
      </w:r>
      <w:r w:rsidR="00E22608" w:rsidRPr="0097630A">
        <w:t xml:space="preserve">OIB: </w:t>
      </w:r>
      <w:r w:rsidR="00F701F1">
        <w:t>67255347942</w:t>
      </w:r>
      <w:r w:rsidR="00714900" w:rsidRPr="0097630A">
        <w:t xml:space="preserve">, dana </w:t>
      </w:r>
      <w:r w:rsidR="0055714E" w:rsidRPr="0097630A">
        <w:t>2</w:t>
      </w:r>
      <w:r w:rsidR="00F701F1">
        <w:t>6</w:t>
      </w:r>
      <w:r w:rsidR="00E22608" w:rsidRPr="0097630A">
        <w:t>. studenog</w:t>
      </w:r>
      <w:r w:rsidR="00D3246E" w:rsidRPr="0097630A">
        <w:t xml:space="preserve"> 2015</w:t>
      </w:r>
      <w:r w:rsidR="00466C99" w:rsidRPr="0097630A">
        <w:t>. godine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F701F1">
        <w:t xml:space="preserve">ENERGO GRUPA PLOČE </w:t>
      </w:r>
      <w:r w:rsidR="00F701F1" w:rsidRPr="0097630A">
        <w:t xml:space="preserve">d.o.o. </w:t>
      </w:r>
      <w:r w:rsidR="00F701F1">
        <w:t>Ploče</w:t>
      </w:r>
      <w:r w:rsidR="00F701F1" w:rsidRPr="0097630A">
        <w:t xml:space="preserve">, </w:t>
      </w:r>
      <w:r w:rsidR="00F701F1">
        <w:t xml:space="preserve">Lučka cesta bb, </w:t>
      </w:r>
      <w:r w:rsidR="00F701F1" w:rsidRPr="0097630A">
        <w:t xml:space="preserve">OIB: </w:t>
      </w:r>
      <w:r w:rsidR="00F701F1">
        <w:t>67255347942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265E86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F701F1">
        <w:t>Željko Dragović</w:t>
      </w:r>
      <w:r w:rsidR="00E22608" w:rsidRPr="0097630A">
        <w:t xml:space="preserve">, </w:t>
      </w:r>
      <w:r w:rsidR="00265E86">
        <w:t>Momići, Kula Norinska, OIB: 49855193815.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F701F1">
        <w:t xml:space="preserve">ENERGO GRUPA PLOČE </w:t>
      </w:r>
      <w:r w:rsidR="00F701F1" w:rsidRPr="0097630A">
        <w:t xml:space="preserve">d.o.o. </w:t>
      </w:r>
      <w:r w:rsidR="00F701F1">
        <w:t>Ploče</w:t>
      </w:r>
      <w:r w:rsidR="00F701F1" w:rsidRPr="0097630A">
        <w:t xml:space="preserve">, </w:t>
      </w:r>
      <w:r w:rsidR="00F701F1">
        <w:t xml:space="preserve">Lučka cesta bb, </w:t>
      </w:r>
      <w:r w:rsidR="00F701F1" w:rsidRPr="0097630A">
        <w:t xml:space="preserve">OIB: </w:t>
      </w:r>
      <w:r w:rsidR="00F701F1">
        <w:t>67255347942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44446B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AC42C8">
        <w:t>vje</w:t>
      </w:r>
      <w:r w:rsidR="00D46B61">
        <w:t>r</w:t>
      </w:r>
      <w:r w:rsidR="00AC42C8">
        <w:t xml:space="preserve">ovnika </w:t>
      </w:r>
      <w:r w:rsidR="00F701F1">
        <w:t>Dalibora Obradović</w:t>
      </w:r>
      <w:r w:rsidR="00D3246E" w:rsidRPr="0097630A">
        <w:t>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714900" w:rsidRPr="0097630A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D46B61">
        <w:t xml:space="preserve">je </w:t>
      </w:r>
      <w:r w:rsidRPr="0097630A">
        <w:t xml:space="preserve">dužnik na  dan </w:t>
      </w:r>
      <w:r w:rsidR="00D46B61">
        <w:t xml:space="preserve">zatvaranja računa </w:t>
      </w:r>
      <w:r w:rsidR="00F701F1">
        <w:t>21</w:t>
      </w:r>
      <w:r w:rsidR="00D46B61">
        <w:t xml:space="preserve">. </w:t>
      </w:r>
      <w:r w:rsidR="00F701F1">
        <w:t>listopada 2015</w:t>
      </w:r>
      <w:r w:rsidR="003E7BC1" w:rsidRPr="0097630A">
        <w:t>. godine</w:t>
      </w:r>
      <w:r w:rsidRPr="0097630A">
        <w:t xml:space="preserve"> ima  nepodmirenih obveza u iznosu od</w:t>
      </w:r>
      <w:r w:rsidR="006108BC" w:rsidRPr="0097630A">
        <w:t xml:space="preserve"> </w:t>
      </w:r>
      <w:r w:rsidR="00D46B61">
        <w:t>1</w:t>
      </w:r>
      <w:r w:rsidR="00F701F1">
        <w:t>.312.515,50</w:t>
      </w:r>
      <w:r w:rsidR="003E7BC1" w:rsidRPr="0097630A">
        <w:t xml:space="preserve"> kuna</w:t>
      </w:r>
      <w:r w:rsidR="0041725C" w:rsidRPr="0097630A">
        <w:t xml:space="preserve"> i to s </w:t>
      </w:r>
      <w:r w:rsidR="00D46B61">
        <w:t xml:space="preserve">neprekidnom </w:t>
      </w:r>
      <w:r w:rsidR="0041725C" w:rsidRPr="0097630A">
        <w:t>blokadom</w:t>
      </w:r>
      <w:r w:rsidR="006108BC" w:rsidRPr="0097630A">
        <w:t xml:space="preserve"> </w:t>
      </w:r>
      <w:r w:rsidR="00B469E7" w:rsidRPr="0097630A">
        <w:t xml:space="preserve">od </w:t>
      </w:r>
      <w:r w:rsidR="00D46B61">
        <w:t>6</w:t>
      </w:r>
      <w:r w:rsidR="00F701F1">
        <w:t>15</w:t>
      </w:r>
      <w:r w:rsidR="00E33DE4" w:rsidRPr="0097630A">
        <w:t xml:space="preserve"> </w:t>
      </w:r>
      <w:r w:rsidR="00987A3F" w:rsidRPr="0097630A">
        <w:t>dana</w:t>
      </w:r>
      <w:r w:rsidRPr="0097630A">
        <w:t xml:space="preserve">, međutim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F701F1">
        <w:t>23</w:t>
      </w:r>
      <w:r w:rsidR="00987A3F" w:rsidRPr="0097630A">
        <w:t xml:space="preserve">. </w:t>
      </w:r>
      <w:r w:rsidR="00DB1EB4" w:rsidRPr="0097630A">
        <w:t>listopada</w:t>
      </w:r>
      <w:r w:rsidR="006108BC" w:rsidRPr="0097630A">
        <w:t xml:space="preserve"> 2015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0D45C7" w:rsidRPr="0097630A">
        <w:t xml:space="preserve">5.000,00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B1EB4" w:rsidRPr="0097630A">
        <w:t>27</w:t>
      </w:r>
      <w:r w:rsidR="00987A3F" w:rsidRPr="0097630A">
        <w:t xml:space="preserve">. </w:t>
      </w:r>
      <w:r w:rsidR="00DB1EB4" w:rsidRPr="0097630A">
        <w:t>listopada</w:t>
      </w:r>
      <w:r w:rsidR="006108BC" w:rsidRPr="0097630A">
        <w:t xml:space="preserve"> 2015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A86EA4" w:rsidP="00130A4B" w:rsidR="002216B1" w:rsidRPr="0097630A">
      <w:pPr>
        <w:jc w:val="center"/>
        <w:rPr>
          <w:b/>
        </w:rPr>
      </w:pPr>
      <w:r w:rsidRPr="0097630A">
        <w:rPr>
          <w:b/>
        </w:rPr>
        <w:t>U Dubrovniku, 2</w:t>
      </w:r>
      <w:r w:rsidR="00265E86">
        <w:rPr>
          <w:b/>
        </w:rPr>
        <w:t>6</w:t>
      </w:r>
      <w:r w:rsidR="00554503" w:rsidRPr="0097630A">
        <w:rPr>
          <w:b/>
        </w:rPr>
        <w:t xml:space="preserve">. </w:t>
      </w:r>
      <w:r w:rsidR="0097630A">
        <w:rPr>
          <w:b/>
        </w:rPr>
        <w:t>studenog</w:t>
      </w:r>
      <w:r w:rsidR="00E67190" w:rsidRPr="0097630A">
        <w:rPr>
          <w:b/>
        </w:rPr>
        <w:t xml:space="preserve"> </w:t>
      </w:r>
      <w:r w:rsidRPr="0097630A">
        <w:rPr>
          <w:b/>
        </w:rPr>
        <w:t xml:space="preserve"> 2015</w:t>
      </w:r>
      <w:r w:rsidR="00554503" w:rsidRPr="0097630A">
        <w:rPr>
          <w:b/>
        </w:rPr>
        <w:t xml:space="preserve">. godine 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2216B1" w:rsidP="002216B1" w:rsidR="002216B1" w:rsidRPr="0097630A">
      <w:pPr>
        <w:jc w:val="both"/>
        <w:rPr>
          <w:b/>
        </w:rPr>
      </w:pPr>
    </w:p>
    <w:p w:rsidRDefault="0097630A" w:rsidP="002216B1" w:rsidR="0097630A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714900" w:rsidP="00554503" w:rsidR="00554503" w:rsidRPr="0097630A">
      <w:pPr>
        <w:jc w:val="both"/>
        <w:rPr>
          <w:b/>
        </w:rPr>
      </w:pPr>
      <w:r w:rsidRPr="0097630A">
        <w:t xml:space="preserve"> </w:t>
      </w:r>
      <w:r w:rsidR="00554503" w:rsidRPr="0097630A">
        <w:rPr>
          <w:b/>
        </w:rPr>
        <w:t>DN-a:</w:t>
      </w:r>
    </w:p>
    <w:p w:rsidRDefault="00E33DE4" w:rsidP="00554503" w:rsidR="00554503" w:rsidRPr="0097630A">
      <w:pPr>
        <w:numPr>
          <w:ilvl w:val="0"/>
          <w:numId w:val="1"/>
        </w:numPr>
        <w:jc w:val="both"/>
      </w:pPr>
      <w:r w:rsidRPr="0097630A">
        <w:t>predlagatelju</w:t>
      </w:r>
      <w:r w:rsidR="00554503" w:rsidRPr="0097630A">
        <w:t>,</w:t>
      </w:r>
      <w:r w:rsidR="00A65BB2">
        <w:t xml:space="preserve"> e-oglasna ploča </w:t>
      </w:r>
    </w:p>
    <w:p w:rsidRDefault="006108BC" w:rsidP="00554503" w:rsidR="00554503" w:rsidRPr="0097630A">
      <w:pPr>
        <w:numPr>
          <w:ilvl w:val="0"/>
          <w:numId w:val="1"/>
        </w:numPr>
        <w:jc w:val="both"/>
      </w:pPr>
      <w:r w:rsidRPr="0097630A">
        <w:t>dužniku,</w:t>
      </w:r>
      <w:r w:rsidR="00A65BB2">
        <w:t xml:space="preserve"> e-oglasna ploča </w:t>
      </w:r>
    </w:p>
    <w:p w:rsidRDefault="006108BC" w:rsidP="00554503" w:rsidR="006108BC" w:rsidRPr="0097630A">
      <w:pPr>
        <w:numPr>
          <w:ilvl w:val="0"/>
          <w:numId w:val="1"/>
        </w:numPr>
        <w:jc w:val="both"/>
      </w:pPr>
      <w:r w:rsidRPr="0097630A">
        <w:t>stečajnom upravitelju</w:t>
      </w:r>
      <w:r w:rsidR="00A65BB2">
        <w:t xml:space="preserve">, e-oglasna ploča </w:t>
      </w:r>
    </w:p>
    <w:p w:rsidRDefault="00554503" w:rsidP="00554503" w:rsidR="00554503" w:rsidRPr="0097630A">
      <w:pPr>
        <w:numPr>
          <w:ilvl w:val="0"/>
          <w:numId w:val="1"/>
        </w:numPr>
        <w:jc w:val="both"/>
      </w:pPr>
      <w:r w:rsidRPr="0097630A">
        <w:t>FINA,</w:t>
      </w:r>
      <w:r w:rsidR="00A65BB2">
        <w:t xml:space="preserve"> e-oglasna ploča </w:t>
      </w:r>
    </w:p>
    <w:p w:rsidRDefault="00554503" w:rsidP="00554503" w:rsidR="00554503" w:rsidRPr="0097630A">
      <w:pPr>
        <w:numPr>
          <w:ilvl w:val="0"/>
          <w:numId w:val="1"/>
        </w:numPr>
        <w:jc w:val="both"/>
      </w:pPr>
      <w:r w:rsidRPr="0097630A">
        <w:t>sudskom registru,</w:t>
      </w:r>
      <w:r w:rsidR="00943AE2" w:rsidRPr="0097630A">
        <w:t xml:space="preserve"> prije i nakon pravomoćnosti</w:t>
      </w:r>
    </w:p>
    <w:p w:rsidRDefault="00DB1EB4" w:rsidP="00554503" w:rsidR="00E67190" w:rsidRPr="0097630A">
      <w:pPr>
        <w:numPr>
          <w:ilvl w:val="0"/>
          <w:numId w:val="1"/>
        </w:numPr>
        <w:jc w:val="both"/>
      </w:pPr>
      <w:r w:rsidRPr="0097630A">
        <w:t>e-oglasna</w:t>
      </w:r>
      <w:r w:rsidR="008761E4">
        <w:t xml:space="preserve"> ploča suda</w:t>
      </w: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R="00824D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B79">
          <w:rPr>
            <w:noProof/>
          </w:rPr>
          <w:t>2</w:t>
        </w:r>
        <w:r>
          <w:fldChar w:fldCharType="end"/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D45C7"/>
    <w:rsid w:val="00130A4B"/>
    <w:rsid w:val="001376F4"/>
    <w:rsid w:val="00163350"/>
    <w:rsid w:val="00165EA1"/>
    <w:rsid w:val="00167B0A"/>
    <w:rsid w:val="001A206E"/>
    <w:rsid w:val="002216B1"/>
    <w:rsid w:val="00265E86"/>
    <w:rsid w:val="002C38A7"/>
    <w:rsid w:val="002E2FF0"/>
    <w:rsid w:val="003D446D"/>
    <w:rsid w:val="003E7BC1"/>
    <w:rsid w:val="00411DA3"/>
    <w:rsid w:val="0041725C"/>
    <w:rsid w:val="0044446B"/>
    <w:rsid w:val="00466C99"/>
    <w:rsid w:val="00511383"/>
    <w:rsid w:val="0051349D"/>
    <w:rsid w:val="00554503"/>
    <w:rsid w:val="0055714E"/>
    <w:rsid w:val="00593887"/>
    <w:rsid w:val="006108BC"/>
    <w:rsid w:val="006B5A25"/>
    <w:rsid w:val="00714900"/>
    <w:rsid w:val="007334B1"/>
    <w:rsid w:val="007E61EF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65BB2"/>
    <w:rsid w:val="00A86EA4"/>
    <w:rsid w:val="00A95917"/>
    <w:rsid w:val="00AB5815"/>
    <w:rsid w:val="00AC42C8"/>
    <w:rsid w:val="00B1663A"/>
    <w:rsid w:val="00B21086"/>
    <w:rsid w:val="00B469E7"/>
    <w:rsid w:val="00B5054E"/>
    <w:rsid w:val="00B67B79"/>
    <w:rsid w:val="00D3246E"/>
    <w:rsid w:val="00D331D9"/>
    <w:rsid w:val="00D46B61"/>
    <w:rsid w:val="00D8499A"/>
    <w:rsid w:val="00DA1343"/>
    <w:rsid w:val="00DB1EB4"/>
    <w:rsid w:val="00E22608"/>
    <w:rsid w:val="00E33DE4"/>
    <w:rsid w:val="00E649D3"/>
    <w:rsid w:val="00E67190"/>
    <w:rsid w:val="00F701F1"/>
    <w:rsid w:val="00F7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B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B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B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B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B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B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B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B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radnik</izvorni_sadrzaj>
    <derivirana_varijabla naziv="DomainObject.Predmet.PrimjedbaSuca_1">radnik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GRUPA PLOČE, društvo s ograničenom odgovornošću za proizvodnju, trgovinu i usluge</izvorni_sadrzaj>
    <derivirana_varijabla naziv="DomainObject.Predmet.ProtustrankaFormated_1">  ENERGO GRUPA PLOČE, društvo s ograničenom odgovornošću za proizvodnju, trgovinu i usluge</derivirana_varijabla>
  </DomainObject.Predmet.ProtustrankaFormated>
  <DomainObject.Predmet.ProtustrankaFormatedOIB>
    <izvorni_sadrzaj>  ENERGO GRUPA PLOČE, društvo s ograničenom odgovornošću za proizvodnju, trgovinu i usluge, OIB 67255347942</izvorni_sadrzaj>
    <derivirana_varijabla naziv="DomainObject.Predmet.ProtustrankaFormatedOIB_1">  ENERGO GRUPA PLOČE, društvo s ograničenom odgovornošću za proizvodnju, trgovinu i usluge, OIB 67255347942</derivirana_varijabla>
  </DomainObject.Predmet.ProtustrankaFormatedOIB>
  <DomainObject.Predmet.ProtustrankaFormatedWithAdress>
    <izvorni_sadrzaj> ENERGO GRUPA PLOČE, društvo s ograničenom odgovornošću za proizvodnju, trgovinu i usluge, Lučka cesta bb, 20340 Ploče</izvorni_sadrzaj>
    <derivirana_varijabla naziv="DomainObject.Predmet.ProtustrankaFormatedWithAdress_1"> ENERGO GRUPA PLOČE, društvo s ograničenom odgovornošću za proizvodnju, trgovinu i usluge, Lučka cesta bb, 20340 Ploče</derivirana_varijabla>
  </DomainObject.Predmet.ProtustrankaFormatedWithAdress>
  <DomainObject.Predmet.ProtustrankaFormatedWithAdressOIB>
    <izvorni_sadrzaj> ENERGO GRUPA PLOČE, društvo s ograničenom odgovornošću za proizvodnju, trgovinu i usluge, OIB 67255347942, Lučka cesta bb, 20340 Ploče</izvorni_sadrzaj>
    <derivirana_varijabla naziv="DomainObject.Predmet.ProtustrankaFormatedWithAdressOIB_1"> ENERGO GRUPA PLOČE, društvo s ograničenom odgovornošću za proizvodnju, trgovinu i usluge, OIB 67255347942, Lučka cesta bb, 20340 Ploče</derivirana_varijabla>
  </DomainObject.Predmet.ProtustrankaFormatedWithAdressOIB>
  <DomainObject.Predmet.ProtustrankaWithAdress>
    <izvorni_sadrzaj>ENERGO GRUPA PLOČE, društvo s ograničenom odgovornošću za proizvodnju, trgovinu i usluge Lučka cesta bb, 20340 Ploče</izvorni_sadrzaj>
    <derivirana_varijabla naziv="DomainObject.Predmet.ProtustrankaWithAdress_1">ENERGO GRUPA PLOČE, društvo s ograničenom odgovornošću za proizvodnju, trgovinu i usluge Lučka cesta bb, 20340 Ploče</derivirana_varijabla>
  </DomainObject.Predmet.ProtustrankaWithAdress>
  <DomainObject.Predmet.ProtustrankaWithAdressOIB>
    <izvorni_sadrzaj>ENERGO GRUPA PLOČE, društvo s ograničenom odgovornošću za proizvodnju, trgovinu i usluge, OIB 67255347942, Lučka cesta bb, 20340 Ploče</izvorni_sadrzaj>
    <derivirana_varijabla naziv="DomainObject.Predmet.ProtustrankaWithAdressOIB_1">ENERGO GRUPA PLOČE, društvo s ograničenom odgovornošću za proizvodnju, trgovinu i usluge, OIB 67255347942, Lučka cesta bb, 20340 Ploče</derivirana_varijabla>
  </DomainObject.Predmet.ProtustrankaWithAdressOIB>
  <DomainObject.Predmet.ProtustrankaNazivFormated>
    <izvorni_sadrzaj>ENERGO GRUPA PLOČE, društvo s ograničenom odgovornošću za proizvodnju, trgovinu i usluge</izvorni_sadrzaj>
    <derivirana_varijabla naziv="DomainObject.Predmet.ProtustrankaNazivFormated_1">ENERGO GRUPA PLOČE, društvo s ograničenom odgovornošću za proizvodnju, trgovinu i usluge</derivirana_varijabla>
  </DomainObject.Predmet.ProtustrankaNazivFormated>
  <DomainObject.Predmet.ProtustrankaNazivFormatedOIB>
    <izvorni_sadrzaj>ENERGO GRUPA PLOČE, društvo s ograničenom odgovornošću za proizvodnju, trgovinu i usluge, OIB 67255347942</izvorni_sadrzaj>
    <derivirana_varijabla naziv="DomainObject.Predmet.ProtustrankaNazivFormatedOIB_1">ENERGO GRUPA PLOČE, društvo s ograničenom odgovornošću za proizvodnju, trgovinu i usluge, OIB 67255347942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Obradović</izvorni_sadrzaj>
    <derivirana_varijabla naziv="DomainObject.Predmet.StrankaFormated_1">  Dalibor Obradović</derivirana_varijabla>
  </DomainObject.Predmet.StrankaFormated>
  <DomainObject.Predmet.StrankaFormatedOIB>
    <izvorni_sadrzaj>  Dalibor Obradović, OIB 84403389953</izvorni_sadrzaj>
    <derivirana_varijabla naziv="DomainObject.Predmet.StrankaFormatedOIB_1">  Dalibor Obradović, OIB 84403389953</derivirana_varijabla>
  </DomainObject.Predmet.StrankaFormatedOIB>
  <DomainObject.Predmet.StrankaFormatedWithAdress>
    <izvorni_sadrzaj> Dalibor Obradović, Ante Starčevića 27, 20350 Metković</izvorni_sadrzaj>
    <derivirana_varijabla naziv="DomainObject.Predmet.StrankaFormatedWithAdress_1"> Dalibor Obradović, Ante Starčevića 27, 20350 Metković</derivirana_varijabla>
  </DomainObject.Predmet.StrankaFormatedWithAdress>
  <DomainObject.Predmet.StrankaFormatedWithAdressOIB>
    <izvorni_sadrzaj> Dalibor Obradović, OIB 84403389953, Ante Starčevića 27, 20350 Metković</izvorni_sadrzaj>
    <derivirana_varijabla naziv="DomainObject.Predmet.StrankaFormatedWithAdressOIB_1"> Dalibor Obradović, OIB 84403389953, Ante Starčevića 27, 20350 Metković</derivirana_varijabla>
  </DomainObject.Predmet.StrankaFormatedWithAdressOIB>
  <DomainObject.Predmet.StrankaWithAdress>
    <izvorni_sadrzaj>Dalibor Obradović Ante Starčevića 27,20350 Metković</izvorni_sadrzaj>
    <derivirana_varijabla naziv="DomainObject.Predmet.StrankaWithAdress_1">Dalibor Obradović Ante Starčevića 27,20350 Metković</derivirana_varijabla>
  </DomainObject.Predmet.StrankaWithAdress>
  <DomainObject.Predmet.StrankaWithAdressOIB>
    <izvorni_sadrzaj>Dalibor Obradović, OIB 84403389953, Ante Starčevića 27,20350 Metković</izvorni_sadrzaj>
    <derivirana_varijabla naziv="DomainObject.Predmet.StrankaWithAdressOIB_1">Dalibor Obradović, OIB 84403389953, Ante Starčevića 27,20350 Metković</derivirana_varijabla>
  </DomainObject.Predmet.StrankaWithAdressOIB>
  <DomainObject.Predmet.StrankaNazivFormated>
    <izvorni_sadrzaj>Dalibor Obradović</izvorni_sadrzaj>
    <derivirana_varijabla naziv="DomainObject.Predmet.StrankaNazivFormated_1">Dalibor Obradović</derivirana_varijabla>
  </DomainObject.Predmet.StrankaNazivFormated>
  <DomainObject.Predmet.StrankaNazivFormatedOIB>
    <izvorni_sadrzaj>Dalibor Obradović, OIB 84403389953</izvorni_sadrzaj>
    <derivirana_varijabla naziv="DomainObject.Predmet.StrankaNazivFormatedOIB_1">Dalibor Obradović, OIB 84403389953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Dalibor Obradović</item>
    </izvorni_sadrzaj>
    <derivirana_varijabla naziv="DomainObject.Predmet.StrankaListFormated_1">
      <item>Dalibor Obradović</item>
    </derivirana_varijabla>
  </DomainObject.Predmet.StrankaListFormated>
  <DomainObject.Predmet.StrankaListFormatedOIB>
    <izvorni_sadrzaj>
      <item>Dalibor Obradović, OIB 84403389953</item>
    </izvorni_sadrzaj>
    <derivirana_varijabla naziv="DomainObject.Predmet.StrankaListFormatedOIB_1">
      <item>Dalibor Obradović, OIB 84403389953</item>
    </derivirana_varijabla>
  </DomainObject.Predmet.StrankaListFormatedOIB>
  <DomainObject.Predmet.StrankaListFormatedWithAdress>
    <izvorni_sadrzaj>
      <item>Dalibor Obradović, Ante Starčevića 27, 20350 Metković</item>
    </izvorni_sadrzaj>
    <derivirana_varijabla naziv="DomainObject.Predmet.StrankaListFormatedWithAdress_1">
      <item>Dalibor Obradović, Ante Starčevića 27, 20350 Metković</item>
    </derivirana_varijabla>
  </DomainObject.Predmet.StrankaListFormatedWithAdress>
  <DomainObject.Predmet.StrankaListFormatedWithAdressOIB>
    <izvorni_sadrzaj>
      <item>Dalibor Obradović, OIB 84403389953, Ante Starčevića 27, 20350 Metković</item>
    </izvorni_sadrzaj>
    <derivirana_varijabla naziv="DomainObject.Predmet.StrankaListFormatedWithAdressOIB_1">
      <item>Dalibor Obradović, OIB 84403389953, Ante Starčevića 27, 20350 Metković</item>
    </derivirana_varijabla>
  </DomainObject.Predmet.StrankaListFormatedWithAdressOIB>
  <DomainObject.Predmet.StrankaListNazivFormated>
    <izvorni_sadrzaj>
      <item>Dalibor Obradović</item>
    </izvorni_sadrzaj>
    <derivirana_varijabla naziv="DomainObject.Predmet.StrankaListNazivFormated_1">
      <item>Dalibor Obradović</item>
    </derivirana_varijabla>
  </DomainObject.Predmet.StrankaListNazivFormated>
  <DomainObject.Predmet.StrankaListNazivFormatedOIB>
    <izvorni_sadrzaj>
      <item>Dalibor Obradović, OIB 84403389953</item>
    </izvorni_sadrzaj>
    <derivirana_varijabla naziv="DomainObject.Predmet.StrankaListNazivFormatedOIB_1">
      <item>Dalibor Obradović, OIB 84403389953</item>
    </derivirana_varijabla>
  </DomainObject.Predmet.StrankaListNazivFormatedOIB>
  <DomainObject.Predmet.ProtuStrankaListFormated>
    <izvorni_sadrzaj>
      <item>ENERGO GRUPA PLOČE, društvo s ograničenom odgovornošću za proizvodnju, trgovinu i usluge</item>
    </izvorni_sadrzaj>
    <derivirana_varijabla naziv="DomainObject.Predmet.ProtuStrankaListFormated_1">
      <item>ENERGO GRUPA PLOČE, društvo s ograničenom odgovornošću za proizvodnju, trgovinu i usluge</item>
    </derivirana_varijabla>
  </DomainObject.Predmet.ProtuStrankaListFormated>
  <DomainObject.Predmet.ProtuStrankaListFormatedOIB>
    <izvorni_sadrzaj>
      <item>ENERGO GRUPA PLOČE, društvo s ograničenom odgovornošću za proizvodnju, trgovinu i usluge, OIB 67255347942</item>
    </izvorni_sadrzaj>
    <derivirana_varijabla naziv="DomainObject.Predmet.ProtuStrankaListFormatedOIB_1">
      <item>ENERGO GRUPA PLOČE, društvo s ograničenom odgovornošću za proizvodnju, trgovinu i usluge, OIB 67255347942</item>
    </derivirana_varijabla>
  </DomainObject.Predmet.ProtuStrankaListFormatedOIB>
  <DomainObject.Predmet.ProtuStrankaListFormatedWithAdress>
    <izvorni_sadrzaj>
      <item>ENERGO GRUPA PLOČE, društvo s ograničenom odgovornošću za proizvodnju, trgovinu i usluge, Lučka cesta bb, 20340 Ploče</item>
    </izvorni_sadrzaj>
    <derivirana_varijabla naziv="DomainObject.Predmet.ProtuStrankaListFormatedWithAdress_1">
      <item>ENERGO GRUPA PLOČE, društvo s ograničenom odgovornošću za proizvodnju, trgovinu i usluge, Lučka cesta bb, 20340 Ploče</item>
    </derivirana_varijabla>
  </DomainObject.Predmet.ProtuStrankaListFormatedWithAdress>
  <DomainObject.Predmet.ProtuStrankaListFormatedWithAdressOIB>
    <izvorni_sadrzaj>
      <item>ENERGO GRUPA PLOČE, društvo s ograničenom odgovornošću za proizvodnju, trgovinu i usluge, OIB 67255347942, Lučka cesta bb, 20340 Ploče</item>
    </izvorni_sadrzaj>
    <derivirana_varijabla naziv="DomainObject.Predmet.ProtuStrankaListFormatedWithAdressOIB_1">
      <item>ENERGO GRUPA PLOČE, društvo s ograničenom odgovornošću za proizvodnju, trgovinu i usluge, OIB 67255347942, Lučka cesta bb, 20340 Ploče</item>
    </derivirana_varijabla>
  </DomainObject.Predmet.ProtuStrankaListFormatedWithAdressOIB>
  <DomainObject.Predmet.ProtuStrankaListNazivFormated>
    <izvorni_sadrzaj>
      <item>ENERGO GRUPA PLOČE, društvo s ograničenom odgovornošću za proizvodnju, trgovinu i usluge</item>
    </izvorni_sadrzaj>
    <derivirana_varijabla naziv="DomainObject.Predmet.ProtuStrankaListNazivFormated_1">
      <item>ENERGO GRUPA PLOČE, društvo s ograničenom odgovornošću za proizvodnju, trgovinu i usluge</item>
    </derivirana_varijabla>
  </DomainObject.Predmet.ProtuStrankaListNazivFormated>
  <DomainObject.Predmet.ProtuStrankaListNazivFormatedOIB>
    <izvorni_sadrzaj>
      <item>ENERGO GRUPA PLOČE, društvo s ograničenom odgovornošću za proizvodnju, trgovinu i usluge, OIB 67255347942</item>
    </izvorni_sadrzaj>
    <derivirana_varijabla naziv="DomainObject.Predmet.ProtuStrankaListNazivFormatedOIB_1">
      <item>ENERGO GRUPA PLOČE, društvo s ograničenom odgovornošću za proizvodnju, trgovinu i usluge, OIB 67255347942</item>
    </derivirana_varijabla>
  </DomainObject.Predmet.ProtuStrankaListNazivFormatedOIB>
  <DomainObject.Predmet.OstaliListFormated>
    <izvorni_sadrzaj>
      <item>Željko Dragović</item>
      <item>Mario Oršulić</item>
    </izvorni_sadrzaj>
    <derivirana_varijabla naziv="DomainObject.Predmet.OstaliListFormated_1">
      <item>Željko Dragović</item>
      <item>Mario Oršulić</item>
    </derivirana_varijabla>
  </DomainObject.Predmet.OstaliListFormated>
  <DomainObject.Predmet.OstaliListFormatedOIB>
    <izvorni_sadrzaj>
      <item>Željko Dragović, OIB 94855193815</item>
      <item>Mario Oršulić</item>
    </izvorni_sadrzaj>
    <derivirana_varijabla naziv="DomainObject.Predmet.OstaliListFormatedOIB_1">
      <item>Željko Dragović, OIB 94855193815</item>
      <item>Mario Oršulić</item>
    </derivirana_varijabla>
  </DomainObject.Predmet.OstaliListFormatedOIB>
  <DomainObject.Predmet.OstaliListFormatedWithAdress>
    <izvorni_sadrzaj>
      <item>Željko Dragović</item>
      <item>Mario Oršulić</item>
    </izvorni_sadrzaj>
    <derivirana_varijabla naziv="DomainObject.Predmet.OstaliListFormatedWithAdress_1">
      <item>Željko Dragović</item>
      <item>Mario Oršulić</item>
    </derivirana_varijabla>
  </DomainObject.Predmet.OstaliListFormatedWithAdress>
  <DomainObject.Predmet.OstaliListFormatedWithAdressOIB>
    <izvorni_sadrzaj>
      <item>Željko Dragović, OIB 94855193815</item>
      <item>Mario Oršulić</item>
    </izvorni_sadrzaj>
    <derivirana_varijabla naziv="DomainObject.Predmet.OstaliListFormatedWithAdressOIB_1">
      <item>Željko Dragović, OIB 94855193815</item>
      <item>Mario Oršulić</item>
    </derivirana_varijabla>
  </DomainObject.Predmet.OstaliListFormatedWithAdressOIB>
  <DomainObject.Predmet.OstaliListNazivFormated>
    <izvorni_sadrzaj>
      <item>Željko Dragović</item>
      <item>Mario Oršulić</item>
    </izvorni_sadrzaj>
    <derivirana_varijabla naziv="DomainObject.Predmet.OstaliListNazivFormated_1">
      <item>Željko Dragović</item>
      <item>Mario Oršulić</item>
    </derivirana_varijabla>
  </DomainObject.Predmet.OstaliListNazivFormated>
  <DomainObject.Predmet.OstaliListNazivFormatedOIB>
    <izvorni_sadrzaj>
      <item>Željko Dragović, OIB 94855193815</item>
      <item>Mario Oršulić</item>
    </izvorni_sadrzaj>
    <derivirana_varijabla naziv="DomainObject.Predmet.OstaliListNazivFormatedOIB_1">
      <item>Željko Dragović, OIB 94855193815</item>
      <item>Mario Oršulić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Obradović</izvorni_sadrzaj>
    <derivirana_varijabla naziv="DomainObject.Predmet.StrankaIDrugi_1">Dalibor Obradović</derivirana_varijabla>
  </DomainObject.Predmet.StrankaIDrugi>
  <DomainObject.Predmet.ProtustrankaIDrugi>
    <izvorni_sadrzaj>ENERGO GRUPA PLOČE, društvo s ograničenom odgovornošću za proizvodnju, trgovinu i usluge</izvorni_sadrzaj>
    <derivirana_varijabla naziv="DomainObject.Predmet.ProtustrankaIDrugi_1">ENERGO GRUPA PLOČE, društvo s ograničenom odgovornošću za proizvodnju, trgovinu i usluge</derivirana_varijabla>
  </DomainObject.Predmet.ProtustrankaIDrugi>
  <DomainObject.Predmet.StrankaIDrugiAdressOIB>
    <izvorni_sadrzaj>Dalibor Obradović, OIB 84403389953, Ante Starčevića 27, 20350 Metković</izvorni_sadrzaj>
    <derivirana_varijabla naziv="DomainObject.Predmet.StrankaIDrugiAdressOIB_1">Dalibor Obradović, OIB 84403389953, Ante Starčevića 27, 20350 Metković</derivirana_varijabla>
  </DomainObject.Predmet.StrankaIDrugiAdressOIB>
  <DomainObject.Predmet.ProtustrankaIDrugiAdressOIB>
    <izvorni_sadrzaj>ENERGO GRUPA PLOČE, društvo s ograničenom odgovornošću za proizvodnju, trgovinu i usluge, OIB 67255347942, Lučka cesta bb, 20340 Ploče</izvorni_sadrzaj>
    <derivirana_varijabla naziv="DomainObject.Predmet.ProtustrankaIDrugiAdressOIB_1">ENERGO GRUPA PLOČE, društvo s ograničenom odgovornošću za proizvodnju, trgovinu i usluge, OIB 67255347942, Lučka cesta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Obradović</item>
      <item>ENERGO GRUPA PLOČE, društvo s ograničenom odgovornošću za proizvodnju, trgovinu i usluge</item>
      <item>Željko Dragović</item>
      <item>Mario Oršulić</item>
    </izvorni_sadrzaj>
    <derivirana_varijabla naziv="DomainObject.Predmet.SudioniciListNaziv_1">
      <item>Dalibor Obradović</item>
      <item>ENERGO GRUPA PLOČE, društvo s ograničenom odgovornošću za proizvodnju, trgovinu i usluge</item>
      <item>Željko Dragović</item>
      <item>Mario Oršulić</item>
    </derivirana_varijabla>
  </DomainObject.Predmet.SudioniciListNaziv>
  <DomainObject.Predmet.SudioniciListAdressOIB>
    <izvorni_sadrzaj>
      <item>Dalibor Obradović, OIB 84403389953, Ante Starčevića 27,20350 Metković</item>
      <item>ENERGO GRUPA PLOČE, društvo s ograničenom odgovornošću za proizvodnju, trgovinu i usluge, OIB 67255347942, Lučka cesta bb,20340 Ploče</item>
      <item>Željko Dragović, OIB 94855193815</item>
      <item>Mario Oršulić</item>
    </izvorni_sadrzaj>
    <derivirana_varijabla naziv="DomainObject.Predmet.SudioniciListAdressOIB_1">
      <item>Dalibor Obradović, OIB 84403389953, Ante Starčevića 27,20350 Metković</item>
      <item>ENERGO GRUPA PLOČE, društvo s ograničenom odgovornošću za proizvodnju, trgovinu i usluge, OIB 67255347942, Lučka cesta bb,20340 Ploče</item>
      <item>Željko Dragović, OIB 94855193815</item>
      <item>Mario Oršulić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84403389953</item>
      <item>, OIB 67255347942</item>
      <item>, OIB 94855193815</item>
      <item>, OIB null</item>
    </izvorni_sadrzaj>
    <derivirana_varijabla naziv="DomainObject.Predmet.SudioniciListNazivOIB_1">
      <item>, OIB 84403389953</item>
      <item>, OIB 67255347942</item>
      <item>, OIB 94855193815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3151</properties:Characters>
  <properties:Lines>94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2015-11-26T11:07:00Z</dcterms:created>
  <dc:creator>stanka grcic</dc:creator>
  <cp:lastModifiedBy>Mara Marčinko</cp:lastModifiedBy>
  <cp:lastPrinted>2015-11-24T14:00:00Z</cp:lastPrinted>
  <dcterms:modified xmlns:xsi="http://www.w3.org/2001/XMLSchema-instance" xsi:type="dcterms:W3CDTF">2015-11-26T13:36:00Z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