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adde" w14:paraId="56dadde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F5524A">
        <w:t>864/16-11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F5524A" w:rsidRPr="00D66A0C">
        <w:t>K.E.T. j.d.o.o., Antunovac, Hrvatske Republike 42, OIB: 74345515608, MBS: 030130747</w:t>
      </w:r>
      <w:r w:rsidRPr="00D14516">
        <w:t>,</w:t>
      </w:r>
      <w:r>
        <w:t xml:space="preserve"> dana </w:t>
      </w:r>
      <w:r w:rsidR="00F5524A">
        <w:t>17. veljače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F5524A">
        <w:t>Tomislav Milanović, OIB: 48095635132, Antunovac, Hrvatske Republike 42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F5524A">
        <w:t>4</w:t>
      </w:r>
      <w:r w:rsidR="000E06CF" w:rsidRPr="003E6B02">
        <w:t>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5524A">
        <w:t>864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F5524A">
        <w:t>Tomislav Milanović, OIB: 48095635132, Antunovac, Hrvatske Republike 42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F5524A">
        <w:t>4</w:t>
      </w:r>
      <w:r w:rsidR="000E06CF" w:rsidRPr="003E6B02">
        <w:t>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F5524A">
        <w:t>864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F5524A">
        <w:t>Tomislav Milanović, OIB: 48095635132, Antunovac, Hrvatske Republike 42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F5524A">
        <w:t>Tomislav Milanović, OIB: 48095635132, Antunovac, Hrvatske Republike 42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F5524A">
        <w:t>864/16-11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F5524A">
        <w:rPr>
          <w:bCs/>
        </w:rPr>
        <w:t>11.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F5524A" w:rsidRPr="00D66A0C">
        <w:t>K.E.T. j.d.o.o., Antunovac, Hrvatske Republike 42, OIB: 74345515608, MBS: 030130747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F5524A">
        <w:t>864</w:t>
      </w:r>
      <w:r w:rsidR="007D3892">
        <w:t xml:space="preserve">/16 od </w:t>
      </w:r>
      <w:r w:rsidR="00F5524A">
        <w:t>18. siječnja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F5524A">
        <w:t>Tomislav Milanović, OIB: 48095635132, Antunovac, Hrvatske Republike 42</w:t>
      </w:r>
      <w:r w:rsidR="007E6D1A">
        <w:t xml:space="preserve">, na uplatu predujma u iznosu od </w:t>
      </w:r>
      <w:r w:rsidR="00F5524A">
        <w:t>4</w:t>
      </w:r>
      <w:r w:rsidR="007E6D1A">
        <w:t xml:space="preserve">.000,00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F5524A">
        <w:t>864</w:t>
      </w:r>
      <w:r w:rsidR="007D3892">
        <w:t>/16</w:t>
      </w:r>
      <w:r w:rsidR="004C05DB">
        <w:t xml:space="preserve"> od </w:t>
      </w:r>
      <w:r w:rsidR="00F5524A">
        <w:t>18.1.2017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F5524A">
        <w:t xml:space="preserve">Tomislav Milanović, OIB: 48095635132, Antunovac, Hrvatske Republike 42 </w:t>
      </w:r>
      <w:r w:rsidR="003E6B02">
        <w:t xml:space="preserve">zaprimio je dana </w:t>
      </w:r>
      <w:r w:rsidR="00F5524A">
        <w:t>30. siječnja 2017</w:t>
      </w:r>
      <w:r w:rsidR="00EF648D">
        <w:t>. g.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EC2360">
        <w:t>17. veljače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EC2360">
        <w:t>16/3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751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5F7514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7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7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K.E.T. j.d.o.o. za trgovinu i usluge</izvorni_sadrzaj>
    <derivirana_varijabla naziv="DomainObject.Predmet.ProtustrankaFormated_1">  K.E.T. j.d.o.o. za trgovinu i usluge</derivirana_varijabla>
  </DomainObject.Predmet.ProtustrankaFormated>
  <DomainObject.Predmet.ProtustrankaFormatedOIB>
    <izvorni_sadrzaj>  K.E.T. j.d.o.o. za trgovinu i usluge, OIB 74345515608</izvorni_sadrzaj>
    <derivirana_varijabla naziv="DomainObject.Predmet.ProtustrankaFormatedOIB_1">  K.E.T. j.d.o.o. za trgovinu i usluge, OIB 74345515608</derivirana_varijabla>
  </DomainObject.Predmet.ProtustrankaFormatedOIB>
  <DomainObject.Predmet.ProtustrankaFormatedWithAdress>
    <izvorni_sadrzaj> K.E.T. j.d.o.o. za trgovinu i usluge, Hrvatske Republike 42 , 31216 Antunovac</izvorni_sadrzaj>
    <derivirana_varijabla naziv="DomainObject.Predmet.ProtustrankaFormatedWithAdress_1"> K.E.T. j.d.o.o. za trgovinu i usluge, Hrvatske Republike 42 , 31216 Antunovac</derivirana_varijabla>
  </DomainObject.Predmet.ProtustrankaFormatedWithAdress>
  <DomainObject.Predmet.ProtustrankaFormatedWithAdressOIB>
    <izvorni_sadrzaj> K.E.T. j.d.o.o. za trgovinu i usluge, OIB 74345515608, Hrvatske Republike 42 , 31216 Antunovac</izvorni_sadrzaj>
    <derivirana_varijabla naziv="DomainObject.Predmet.ProtustrankaFormatedWithAdressOIB_1"> K.E.T. j.d.o.o. za trgovinu i usluge, OIB 74345515608, Hrvatske Republike 42 , 31216 Antunovac</derivirana_varijabla>
  </DomainObject.Predmet.ProtustrankaFormatedWithAdressOIB>
  <DomainObject.Predmet.ProtustrankaWithAdress>
    <izvorni_sadrzaj>K.E.T. j.d.o.o. za trgovinu i usluge Hrvatske Republike 42 , 31216 Antunovac</izvorni_sadrzaj>
    <derivirana_varijabla naziv="DomainObject.Predmet.ProtustrankaWithAdress_1">K.E.T. j.d.o.o. za trgovinu i usluge Hrvatske Republike 42 , 31216 Antunovac</derivirana_varijabla>
  </DomainObject.Predmet.ProtustrankaWithAdress>
  <DomainObject.Predmet.ProtustrankaWithAdressOIB>
    <izvorni_sadrzaj>K.E.T. j.d.o.o. za trgovinu i usluge, OIB 74345515608, Hrvatske Republike 42 , 31216 Antunovac</izvorni_sadrzaj>
    <derivirana_varijabla naziv="DomainObject.Predmet.ProtustrankaWithAdressOIB_1">K.E.T. j.d.o.o. za trgovinu i usluge, OIB 74345515608, Hrvatske Republike 42 , 31216 Antunovac</derivirana_varijabla>
  </DomainObject.Predmet.ProtustrankaWithAdressOIB>
  <DomainObject.Predmet.ProtustrankaNazivFormated>
    <izvorni_sadrzaj>K.E.T. j.d.o.o. za trgovinu i usluge</izvorni_sadrzaj>
    <derivirana_varijabla naziv="DomainObject.Predmet.ProtustrankaNazivFormated_1">K.E.T. j.d.o.o. za trgovinu i usluge</derivirana_varijabla>
  </DomainObject.Predmet.ProtustrankaNazivFormated>
  <DomainObject.Predmet.ProtustrankaNazivFormatedOIB>
    <izvorni_sadrzaj>K.E.T. j.d.o.o. za trgovinu i usluge, OIB 74345515608</izvorni_sadrzaj>
    <derivirana_varijabla naziv="DomainObject.Predmet.ProtustrankaNazivFormatedOIB_1">K.E.T. j.d.o.o. za trgovinu i usluge, OIB 74345515608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K.E.T. j.d.o.o. za trgovinu i usluge</item>
    </izvorni_sadrzaj>
    <derivirana_varijabla naziv="DomainObject.Predmet.ProtuStrankaListFormated_1">
      <item>K.E.T. j.d.o.o. za trgovinu i usluge</item>
    </derivirana_varijabla>
  </DomainObject.Predmet.ProtuStrankaListFormated>
  <DomainObject.Predmet.ProtuStrankaListFormatedOIB>
    <izvorni_sadrzaj>
      <item>K.E.T. j.d.o.o. za trgovinu i usluge, OIB 74345515608</item>
    </izvorni_sadrzaj>
    <derivirana_varijabla naziv="DomainObject.Predmet.ProtuStrankaListFormatedOIB_1">
      <item>K.E.T. j.d.o.o. za trgovinu i usluge, OIB 74345515608</item>
    </derivirana_varijabla>
  </DomainObject.Predmet.ProtuStrankaListFormatedOIB>
  <DomainObject.Predmet.ProtuStrankaListFormatedWithAdress>
    <izvorni_sadrzaj>
      <item>K.E.T. j.d.o.o. za trgovinu i usluge, Hrvatske Republike 42 , 31216 Antunovac</item>
    </izvorni_sadrzaj>
    <derivirana_varijabla naziv="DomainObject.Predmet.ProtuStrankaListFormatedWithAdress_1">
      <item>K.E.T. j.d.o.o. za trgovinu i usluge, Hrvatske Republike 42 , 31216 Antunovac</item>
    </derivirana_varijabla>
  </DomainObject.Predmet.ProtuStrankaListFormatedWithAdress>
  <DomainObject.Predmet.ProtuStrankaListFormatedWithAdressOIB>
    <izvorni_sadrzaj>
      <item>K.E.T. j.d.o.o. za trgovinu i usluge, OIB 74345515608, Hrvatske Republike 42 , 31216 Antunovac</item>
    </izvorni_sadrzaj>
    <derivirana_varijabla naziv="DomainObject.Predmet.ProtuStrankaListFormatedWithAdressOIB_1">
      <item>K.E.T. j.d.o.o. za trgovinu i usluge, OIB 74345515608, Hrvatske Republike 42 , 31216 Antunovac</item>
    </derivirana_varijabla>
  </DomainObject.Predmet.ProtuStrankaListFormatedWithAdressOIB>
  <DomainObject.Predmet.ProtuStrankaListNazivFormated>
    <izvorni_sadrzaj>
      <item>K.E.T. j.d.o.o. za trgovinu i usluge</item>
    </izvorni_sadrzaj>
    <derivirana_varijabla naziv="DomainObject.Predmet.ProtuStrankaListNazivFormated_1">
      <item>K.E.T. j.d.o.o. za trgovinu i usluge</item>
    </derivirana_varijabla>
  </DomainObject.Predmet.ProtuStrankaListNazivFormated>
  <DomainObject.Predmet.ProtuStrankaListNazivFormatedOIB>
    <izvorni_sadrzaj>
      <item>K.E.T. j.d.o.o. za trgovinu i usluge, OIB 74345515608</item>
    </izvorni_sadrzaj>
    <derivirana_varijabla naziv="DomainObject.Predmet.ProtuStrankaListNazivFormatedOIB_1">
      <item>K.E.T. j.d.o.o. za trgovinu i usluge, OIB 74345515608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K.E.T. j.d.o.o. za trgovinu i usluge</izvorni_sadrzaj>
    <derivirana_varijabla naziv="DomainObject.Predmet.ProtustrankaIDrugi_1">K.E.T.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K.E.T. j.d.o.o. za trgovinu i usluge, OIB 74345515608, Hrvatske Republike 42 , 31216 Antunovac</izvorni_sadrzaj>
    <derivirana_varijabla naziv="DomainObject.Predmet.ProtustrankaIDrugiAdressOIB_1">K.E.T. j.d.o.o. za trgovinu i usluge, OIB 74345515608, Hrvatske Republike 42 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K.E.T. j.d.o.o. za trgovinu i usluge</item>
    </izvorni_sadrzaj>
    <derivirana_varijabla naziv="DomainObject.Predmet.SudioniciListNaziv_1">
      <item>FINA RC OSIJEK</item>
      <item>K.E.T. j.d.o.o. za trgovinu i usluge</item>
    </derivirana_varijabla>
  </DomainObject.Predmet.SudioniciListNaziv>
  <DomainObject.Predmet.SudioniciListAdressOIB>
    <izvorni_sadrzaj>
      <item>FINA RC OSIJEK, OIB 85821130368</item>
      <item>K.E.T. j.d.o.o. za trgovinu i usluge, OIB 74345515608, Hrvatske Republike 42 ,31216 Antunovac</item>
    </izvorni_sadrzaj>
    <derivirana_varijabla naziv="DomainObject.Predmet.SudioniciListAdressOIB_1">
      <item>FINA RC OSIJEK, OIB 85821130368</item>
      <item>K.E.T. j.d.o.o. za trgovinu i usluge, OIB 74345515608, Hrvatske Republike 42 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74345515608</item>
    </izvorni_sadrzaj>
    <derivirana_varijabla naziv="DomainObject.Predmet.SudioniciListNazivOIB_1">
      <item>, OIB 85821130368</item>
      <item>, OIB 74345515608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D8C57-7F29-4482-BDB0-9B619A990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3228</properties:Characters>
  <properties:Lines>95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2017-02-17T08:00:00Z</dcterms:created>
  <dc:creator>Korisnik</dc:creator>
  <cp:lastModifiedBy>Žana Bem</cp:lastModifiedBy>
  <cp:lastPrinted>2017-01-11T07:11:00Z</cp:lastPrinted>
  <dcterms:modified xmlns:xsi="http://www.w3.org/2001/XMLSchema-instance" xsi:type="dcterms:W3CDTF">2017-02-17T08:00:00Z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