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c832" w14:paraId="161c83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71A56">
        <w:rPr>
          <w:rFonts w:cs="Times New Roman" w:eastAsia="Times New Roman" w:hAnsi="Times New Roman" w:ascii="Times New Roman"/>
          <w:sz w:val="24"/>
          <w:szCs w:val="24"/>
          <w:lang w:eastAsia="hr-HR"/>
        </w:rPr>
        <w:t>85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71A5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A71A56">
        <w:rPr>
          <w:szCs w:val="24"/>
        </w:rPr>
        <w:t>BRANITELJSKO SOCIJALNA ZADRUGA UZDANICA, Zadar, Fra Ivana Zadranina 1B, OIB: 77265085211</w:t>
      </w:r>
      <w:r w:rsidR="00CA0F4A">
        <w:t>,</w:t>
      </w:r>
      <w:r>
        <w:rPr>
          <w:szCs w:val="24"/>
        </w:rPr>
        <w:t xml:space="preserve"> </w:t>
      </w:r>
      <w:r w:rsidR="00CA0F4A">
        <w:rPr>
          <w:szCs w:val="24"/>
        </w:rPr>
        <w:t>17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11C4D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0FCE" w:rsidP="00860FCE" w:rsidR="00860FC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860FCE" w:rsidP="00860FCE" w:rsidR="00860FC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A71A56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FC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11C4D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60FCE"/>
    <w:rsid w:val="008D48A1"/>
    <w:rsid w:val="00945A4F"/>
    <w:rsid w:val="00961F6B"/>
    <w:rsid w:val="009863C1"/>
    <w:rsid w:val="009E1014"/>
    <w:rsid w:val="00A35FF5"/>
    <w:rsid w:val="00A57BE4"/>
    <w:rsid w:val="00A71A56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F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0F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0F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0F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0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0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0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67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BRANITELJSKO SOCIJALNA ZADRUGA UZDANICA za poljoprivredu i poslovne usluge</izvorni_sadrzaj>
    <derivirana_varijabla naziv="DomainObject.Predmet.ProtustrankaFormated_1">  BRANITELJSKO SOCIJALNA ZADRUGA UZDANICA za poljoprivredu i poslovne usluge</derivirana_varijabla>
  </DomainObject.Predmet.ProtustrankaFormated>
  <DomainObject.Predmet.ProtustrankaFormatedOIB>
    <izvorni_sadrzaj>  BRANITELJSKO SOCIJALNA ZADRUGA UZDANICA za poljoprivredu i poslovne usluge, OIB 77265085211</izvorni_sadrzaj>
    <derivirana_varijabla naziv="DomainObject.Predmet.ProtustrankaFormatedOIB_1">  BRANITELJSKO SOCIJALNA ZADRUGA UZDANICA za poljoprivredu i poslovne usluge, OIB 77265085211</derivirana_varijabla>
  </DomainObject.Predmet.ProtustrankaFormatedOIB>
  <DomainObject.Predmet.ProtustrankaFormatedWithAdress>
    <izvorni_sadrzaj> BRANITELJSKO SOCIJALNA ZADRUGA UZDANICA za poljoprivredu i poslovne usluge, Fra Ivana Zadranina 1 B, 23000 Zadar</izvorni_sadrzaj>
    <derivirana_varijabla naziv="DomainObject.Predmet.ProtustrankaFormatedWithAdress_1"> BRANITELJSKO SOCIJALNA ZADRUGA UZDANICA za poljoprivredu i poslovne usluge, Fra Ivana Zadranina 1 B, 23000 Zadar</derivirana_varijabla>
  </DomainObject.Predmet.ProtustrankaFormatedWithAdress>
  <DomainObject.Predmet.ProtustrankaFormatedWithAdressOIB>
    <izvorni_sadrzaj> BRANITELJSKO SOCIJALNA ZADRUGA UZDANICA za poljoprivredu i poslovne usluge, OIB 77265085211, Fra Ivana Zadranina 1 B, 23000 Zadar</izvorni_sadrzaj>
    <derivirana_varijabla naziv="DomainObject.Predmet.ProtustrankaFormatedWithAdressOIB_1"> BRANITELJSKO SOCIJALNA ZADRUGA UZDANICA za poljoprivredu i poslovne usluge, OIB 77265085211, Fra Ivana Zadranina 1 B, 23000 Zadar</derivirana_varijabla>
  </DomainObject.Predmet.ProtustrankaFormatedWithAdressOIB>
  <DomainObject.Predmet.ProtustrankaWithAdress>
    <izvorni_sadrzaj>BRANITELJSKO SOCIJALNA ZADRUGA UZDANICA za poljoprivredu i poslovne usluge Fra Ivana Zadranina 1 B, 23000 Zadar</izvorni_sadrzaj>
    <derivirana_varijabla naziv="DomainObject.Predmet.ProtustrankaWithAdress_1">BRANITELJSKO SOCIJALNA ZADRUGA UZDANICA za poljoprivredu i poslovne usluge Fra Ivana Zadranina 1 B, 23000 Zadar</derivirana_varijabla>
  </DomainObject.Predmet.ProtustrankaWithAdress>
  <DomainObject.Predmet.ProtustrankaWithAdressOIB>
    <izvorni_sadrzaj>BRANITELJSKO SOCIJALNA ZADRUGA UZDANICA za poljoprivredu i poslovne usluge, OIB 77265085211, Fra Ivana Zadranina 1 B, 23000 Zadar</izvorni_sadrzaj>
    <derivirana_varijabla naziv="DomainObject.Predmet.ProtustrankaWithAdressOIB_1">BRANITELJSKO SOCIJALNA ZADRUGA UZDANICA za poljoprivredu i poslovne usluge, OIB 77265085211, Fra Ivana Zadranina 1 B, 23000 Zadar</derivirana_varijabla>
  </DomainObject.Predmet.ProtustrankaWithAdressOIB>
  <DomainObject.Predmet.ProtustrankaNazivFormated>
    <izvorni_sadrzaj>BRANITELJSKO SOCIJALNA ZADRUGA UZDANICA za poljoprivredu i poslovne usluge</izvorni_sadrzaj>
    <derivirana_varijabla naziv="DomainObject.Predmet.ProtustrankaNazivFormated_1">BRANITELJSKO SOCIJALNA ZADRUGA UZDANICA za poljoprivredu i poslovne usluge</derivirana_varijabla>
  </DomainObject.Predmet.ProtustrankaNazivFormated>
  <DomainObject.Predmet.ProtustrankaNazivFormatedOIB>
    <izvorni_sadrzaj>BRANITELJSKO SOCIJALNA ZADRUGA UZDANICA za poljoprivredu i poslovne usluge, OIB 77265085211</izvorni_sadrzaj>
    <derivirana_varijabla naziv="DomainObject.Predmet.ProtustrankaNazivFormatedOIB_1">BRANITELJSKO SOCIJALNA ZADRUGA UZDANICA za poljoprivredu i poslovne usluge, OIB 77265085211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BRANITELJSKO SOCIJALNA ZADRUGA UZDANICA za poljoprivredu i poslovne usluge</item>
    </izvorni_sadrzaj>
    <derivirana_varijabla naziv="DomainObject.Predmet.ProtuStrankaListFormated_1">
      <item>BRANITELJSKO SOCIJALNA ZADRUGA UZDANICA za poljoprivredu i poslovne usluge</item>
    </derivirana_varijabla>
  </DomainObject.Predmet.ProtuStrankaListFormated>
  <DomainObject.Predmet.ProtuStrankaListFormatedOIB>
    <izvorni_sadrzaj>
      <item>BRANITELJSKO SOCIJALNA ZADRUGA UZDANICA za poljoprivredu i poslovne usluge, OIB 77265085211</item>
    </izvorni_sadrzaj>
    <derivirana_varijabla naziv="DomainObject.Predmet.ProtuStrankaListFormatedOIB_1">
      <item>BRANITELJSKO SOCIJALNA ZADRUGA UZDANICA za poljoprivredu i poslovne usluge, OIB 77265085211</item>
    </derivirana_varijabla>
  </DomainObject.Predmet.ProtuStrankaListFormatedOIB>
  <DomainObject.Predmet.ProtuStrankaListFormatedWithAdress>
    <izvorni_sadrzaj>
      <item>BRANITELJSKO SOCIJALNA ZADRUGA UZDANICA za poljoprivredu i poslovne usluge, Fra Ivana Zadranina 1 B, 23000 Zadar</item>
    </izvorni_sadrzaj>
    <derivirana_varijabla naziv="DomainObject.Predmet.ProtuStrankaListFormatedWithAdress_1">
      <item>BRANITELJSKO SOCIJALNA ZADRUGA UZDANICA za poljoprivredu i poslovne usluge, Fra Ivana Zadranina 1 B, 23000 Zadar</item>
    </derivirana_varijabla>
  </DomainObject.Predmet.ProtuStrankaListFormatedWithAdress>
  <DomainObject.Predmet.ProtuStrankaListFormatedWithAdressOIB>
    <izvorni_sadrzaj>
      <item>BRANITELJSKO SOCIJALNA ZADRUGA UZDANICA za poljoprivredu i poslovne usluge, OIB 77265085211, Fra Ivana Zadranina 1 B, 23000 Zadar</item>
    </izvorni_sadrzaj>
    <derivirana_varijabla naziv="DomainObject.Predmet.ProtuStrankaListFormatedWithAdressOIB_1">
      <item>BRANITELJSKO SOCIJALNA ZADRUGA UZDANICA za poljoprivredu i poslovne usluge, OIB 77265085211, Fra Ivana Zadranina 1 B, 23000 Zadar</item>
    </derivirana_varijabla>
  </DomainObject.Predmet.ProtuStrankaListFormatedWithAdressOIB>
  <DomainObject.Predmet.ProtuStrankaListNazivFormated>
    <izvorni_sadrzaj>
      <item>BRANITELJSKO SOCIJALNA ZADRUGA UZDANICA za poljoprivredu i poslovne usluge</item>
    </izvorni_sadrzaj>
    <derivirana_varijabla naziv="DomainObject.Predmet.ProtuStrankaListNazivFormated_1">
      <item>BRANITELJSKO SOCIJALNA ZADRUGA UZDANICA za poljoprivredu i poslovne usluge</item>
    </derivirana_varijabla>
  </DomainObject.Predmet.ProtuStrankaListNazivFormated>
  <DomainObject.Predmet.ProtuStrankaListNazivFormatedOIB>
    <izvorni_sadrzaj>
      <item>BRANITELJSKO SOCIJALNA ZADRUGA UZDANICA za poljoprivredu i poslovne usluge, OIB 77265085211</item>
    </izvorni_sadrzaj>
    <derivirana_varijabla naziv="DomainObject.Predmet.ProtuStrankaListNazivFormatedOIB_1">
      <item>BRANITELJSKO SOCIJALNA ZADRUGA UZDANICA za poljoprivredu i poslovne usluge, OIB 77265085211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BRANITELJSKO SOCIJALNA ZADRUGA UZDANICA za poljoprivredu i poslovne usluge</izvorni_sadrzaj>
    <derivirana_varijabla naziv="DomainObject.Predmet.ProtustrankaIDrugi_1">BRANITELJSKO SOCIJALNA ZADRUGA UZDANICA za poljoprivredu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BRANITELJSKO SOCIJALNA ZADRUGA UZDANICA za poljoprivredu i poslovne usluge, OIB 77265085211, Fra Ivana Zadranina 1 B, 23000 Zadar</izvorni_sadrzaj>
    <derivirana_varijabla naziv="DomainObject.Predmet.ProtustrankaIDrugiAdressOIB_1">BRANITELJSKO SOCIJALNA ZADRUGA UZDANICA za poljoprivredu i poslovne usluge, OIB 77265085211, Fra Ivana Zadranina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BRANITELJSKO SOCIJALNA ZADRUGA UZDANICA za poljoprivredu i poslovne usluge</item>
    </izvorni_sadrzaj>
    <derivirana_varijabla naziv="DomainObject.Predmet.SudioniciListNaziv_1">
      <item>FINA</item>
      <item>BRANITELJSKO SOCIJALNA ZADRUGA UZDANICA za poljoprivredu i poslovne usluge</item>
    </derivirana_varijabla>
  </DomainObject.Predmet.SudioniciListNaziv>
  <DomainObject.Predmet.SudioniciListAdressOIB>
    <izvorni_sadrzaj>
      <item>FINA, OIB 85821130368</item>
      <item>BRANITELJSKO SOCIJALNA ZADRUGA UZDANICA za poljoprivredu i poslovne usluge, OIB 77265085211, Fra Ivana Zadranina 1 B,23000 Zadar</item>
    </izvorni_sadrzaj>
    <derivirana_varijabla naziv="DomainObject.Predmet.SudioniciListAdressOIB_1">
      <item>FINA, OIB 85821130368</item>
      <item>BRANITELJSKO SOCIJALNA ZADRUGA UZDANICA za poljoprivredu i poslovne usluge, OIB 77265085211, Fra Ivana Zadranina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77265085211</item>
    </izvorni_sadrzaj>
    <derivirana_varijabla naziv="DomainObject.Predmet.SudioniciListNazivOIB_1">
      <item>, OIB 85821130368</item>
      <item>, OIB 77265085211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2017-11-17T08:21:00Z</dcterms:created>
  <dc:creator>Tina Grgas</dc:creator>
  <cp:lastModifiedBy>Martina Kalmeta</cp:lastModifiedBy>
  <cp:lastPrinted>2017-11-17T08:20:00Z</cp:lastPrinted>
  <dcterms:modified xmlns:xsi="http://www.w3.org/2001/XMLSchema-instance" xsi:type="dcterms:W3CDTF">2017-11-17T08:26:00Z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