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a2eb" w14:paraId="0aca2eb" w:rsidRDefault="00A07893" w:rsidP="00A07893" w:rsidR="00A07893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A07893" w:rsidP="00A07893" w:rsidR="00A07893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St-188</w:t>
      </w:r>
      <w:r w:rsidRPr="00ED7FD5">
        <w:t>/</w:t>
      </w:r>
      <w:r>
        <w:t>2</w:t>
      </w:r>
      <w:r w:rsidRPr="00EF0E2B">
        <w:t>018-3</w:t>
      </w:r>
    </w:p>
    <w:p w:rsidRDefault="00A07893" w:rsidP="00A07893" w:rsidR="00A07893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A07893" w:rsidP="00A07893" w:rsidR="00A07893" w:rsidRPr="00EF0E2B">
      <w:r w:rsidRPr="00EF0E2B">
        <w:t xml:space="preserve">     52000 PAZIN, Dršćevka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A07893" w:rsidP="00A07893" w:rsidR="00A07893" w:rsidRPr="00EF0E2B">
      <w:pPr>
        <w:jc w:val="both"/>
      </w:pPr>
      <w:r w:rsidRPr="00EF0E2B">
        <w:tab/>
      </w:r>
    </w:p>
    <w:p w:rsidRDefault="00A07893" w:rsidP="00A07893" w:rsidR="00A07893" w:rsidRPr="00EF0E2B">
      <w:pPr>
        <w:jc w:val="center"/>
      </w:pPr>
      <w:r w:rsidRPr="00EF0E2B">
        <w:t>R E P U B L I K A  H R V A T S K A</w:t>
      </w:r>
    </w:p>
    <w:p w:rsidRDefault="00A07893" w:rsidP="00A07893" w:rsidR="00A07893" w:rsidRPr="00EF0E2B"/>
    <w:p w:rsidRDefault="00A07893" w:rsidP="00A07893" w:rsidR="00A07893" w:rsidRPr="00EF0E2B">
      <w:pPr>
        <w:jc w:val="center"/>
      </w:pPr>
      <w:r w:rsidRPr="00EF0E2B">
        <w:t>R J E Š E NJ E</w:t>
      </w:r>
    </w:p>
    <w:p w:rsidRDefault="00A07893" w:rsidP="00A07893" w:rsidR="00A07893" w:rsidRPr="00EF0E2B"/>
    <w:p w:rsidRDefault="00A07893" w:rsidP="00A07893" w:rsidR="00A07893" w:rsidRPr="00EF0E2B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TECHNIC SYSTEMS j.d.o.o., Galižana, Limido dele Roje 29, OIB: 35408068702</w:t>
      </w:r>
      <w:r w:rsidRPr="00EF0E2B">
        <w:t xml:space="preserve">, </w:t>
      </w:r>
      <w:r>
        <w:t xml:space="preserve">6. lipnja </w:t>
      </w:r>
      <w:r w:rsidRPr="00EF0E2B">
        <w:t xml:space="preserve">2018. </w:t>
      </w:r>
    </w:p>
    <w:p w:rsidRDefault="00A07893" w:rsidP="00A07893" w:rsidR="00A07893" w:rsidRPr="00FC3ABE">
      <w:pPr>
        <w:jc w:val="both"/>
      </w:pPr>
    </w:p>
    <w:p w:rsidRDefault="00A07893" w:rsidP="00A07893" w:rsidR="00A07893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A07893" w:rsidP="00A07893" w:rsidR="00A07893" w:rsidRPr="003B548F">
      <w:pPr>
        <w:jc w:val="both"/>
      </w:pPr>
    </w:p>
    <w:p w:rsidRDefault="00A07893" w:rsidP="00A07893" w:rsidR="00A07893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TECHNIC SYSTEMS j.d.o.o., Galižana, Limido dele Roje 29, OIB: 35408068702</w:t>
      </w:r>
      <w:r w:rsidRPr="00055160">
        <w:rPr>
          <w:lang w:val="pl-PL"/>
        </w:rPr>
        <w:t xml:space="preserve">, </w:t>
      </w:r>
      <w:r w:rsidRPr="001D25A7">
        <w:rPr>
          <w:lang w:val="pl-PL"/>
        </w:rPr>
        <w:t xml:space="preserve">pa se </w:t>
      </w:r>
      <w:r w:rsidRPr="001D25A7">
        <w:rPr>
          <w:b/>
          <w:lang w:val="pl-PL"/>
        </w:rPr>
        <w:t>ročište zaka</w:t>
      </w:r>
      <w:r w:rsidRPr="00E76723">
        <w:rPr>
          <w:b/>
          <w:lang w:val="pl-PL"/>
        </w:rPr>
        <w:t xml:space="preserve">zuje za </w:t>
      </w:r>
      <w:r w:rsidR="00E76723" w:rsidRPr="00E76723">
        <w:rPr>
          <w:b/>
          <w:lang w:val="pl-PL"/>
        </w:rPr>
        <w:t>6</w:t>
      </w:r>
      <w:r w:rsidRPr="00E76723">
        <w:rPr>
          <w:b/>
          <w:lang w:val="pl-PL"/>
        </w:rPr>
        <w:t xml:space="preserve">. srpnja 2018. u 9:00 sati, </w:t>
      </w:r>
      <w:r w:rsidRPr="001D25A7">
        <w:rPr>
          <w:b/>
          <w:lang w:val="pl-PL"/>
        </w:rPr>
        <w:t>u</w:t>
      </w:r>
      <w:r w:rsidRPr="001D25A7">
        <w:rPr>
          <w:b/>
        </w:rPr>
        <w:t xml:space="preserve"> Trgovačkom sudu u Pazinu, </w:t>
      </w:r>
      <w:r w:rsidRPr="00730BBD">
        <w:rPr>
          <w:b/>
        </w:rPr>
        <w:t xml:space="preserve">Dršćevka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A07893" w:rsidP="00A07893" w:rsidR="00A07893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A07893" w:rsidP="00A07893" w:rsidR="00A07893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TECHNIC SYSTEMS j.d.o.o., Galižana, Limido dele Roje 29, OIB: 35408068702, </w:t>
      </w:r>
      <w:r w:rsidRPr="003B548F">
        <w:t xml:space="preserve"> </w:t>
      </w:r>
    </w:p>
    <w:p w:rsidRDefault="00A07893" w:rsidP="00A07893" w:rsidR="00A07893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Edino Moscarda, Galižana, Limido dele Roje 29</w:t>
      </w:r>
      <w:r w:rsidRPr="003B548F">
        <w:rPr>
          <w:lang w:val="sv-SE"/>
        </w:rPr>
        <w:t>,</w:t>
      </w:r>
    </w:p>
    <w:p w:rsidRDefault="00A07893" w:rsidP="00A07893" w:rsidR="00A07893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A07893" w:rsidP="00A07893" w:rsidR="00A07893" w:rsidRPr="003B548F">
      <w:pPr>
        <w:jc w:val="both"/>
        <w:rPr>
          <w:lang w:val="sv-SE"/>
        </w:rPr>
      </w:pPr>
    </w:p>
    <w:p w:rsidRDefault="00A07893" w:rsidP="00A07893" w:rsidR="00A07893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TECHNIC SYSTEMS j.d.o.o., Galižana, Limido dele Roje 29, OIB: 35408068702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A07893" w:rsidP="00A07893" w:rsidR="00A07893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07893" w:rsidP="00A07893" w:rsidR="00A07893" w:rsidRPr="003B548F">
      <w:pPr>
        <w:jc w:val="both"/>
      </w:pPr>
    </w:p>
    <w:p w:rsidRDefault="00A07893" w:rsidP="00A07893" w:rsidR="00A07893" w:rsidRPr="00EF0E2B">
      <w:pPr>
        <w:jc w:val="center"/>
      </w:pPr>
      <w:r w:rsidRPr="008D7D92">
        <w:t>U Paz</w:t>
      </w:r>
      <w:r w:rsidRPr="00EF0E2B">
        <w:t xml:space="preserve">inu </w:t>
      </w:r>
      <w:r>
        <w:t>6. lipnja</w:t>
      </w:r>
      <w:r w:rsidRPr="00EF0E2B">
        <w:t xml:space="preserve"> 2018.</w:t>
      </w:r>
    </w:p>
    <w:p w:rsidRDefault="00A07893" w:rsidP="00A07893" w:rsidR="00A07893" w:rsidRPr="00EF0E2B">
      <w:pPr>
        <w:jc w:val="center"/>
      </w:pPr>
    </w:p>
    <w:p w:rsidRDefault="00A07893" w:rsidP="00A07893" w:rsidR="00A07893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A07893" w:rsidP="00A07893" w:rsidR="00A07893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A07893" w:rsidP="00A07893" w:rsidR="00A07893" w:rsidRPr="003B548F">
      <w:pPr>
        <w:jc w:val="center"/>
      </w:pPr>
    </w:p>
    <w:p w:rsidRDefault="00A07893" w:rsidP="00A07893" w:rsidR="00A07893" w:rsidRPr="003B548F">
      <w:pPr>
        <w:jc w:val="both"/>
      </w:pPr>
      <w:r w:rsidRPr="003B548F">
        <w:t>UPUTA O PRAVNOM LIJEKU:</w:t>
      </w:r>
    </w:p>
    <w:p w:rsidRDefault="00A07893" w:rsidP="00A07893" w:rsidR="00A07893" w:rsidRPr="003B548F">
      <w:pPr>
        <w:jc w:val="both"/>
      </w:pPr>
      <w:r w:rsidRPr="003B548F">
        <w:t>Protiv ovog rješenja nije dopuštena posebna žalba (čl. 115. st. 1. SZ-a).</w:t>
      </w:r>
    </w:p>
    <w:p w:rsidRDefault="00A07893" w:rsidP="00A07893" w:rsidR="00A07893" w:rsidRPr="003B548F">
      <w:pPr>
        <w:jc w:val="both"/>
      </w:pPr>
    </w:p>
    <w:p w:rsidRDefault="00A07893" w:rsidP="00A07893" w:rsidR="00A07893" w:rsidRPr="003B548F">
      <w:pPr>
        <w:jc w:val="both"/>
      </w:pPr>
      <w:r w:rsidRPr="003B548F">
        <w:t>DNA:</w:t>
      </w:r>
    </w:p>
    <w:p w:rsidRDefault="00A07893" w:rsidP="00A07893" w:rsidR="00A07893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A07893" w:rsidP="00A07893" w:rsidR="00A07893" w:rsidRPr="003B548F">
      <w:pPr>
        <w:jc w:val="both"/>
        <w:rPr>
          <w:lang w:val="sv-SE"/>
        </w:rPr>
      </w:pPr>
      <w:r w:rsidRPr="003B548F">
        <w:t xml:space="preserve">- dužnik </w:t>
      </w:r>
      <w:r>
        <w:t>TECHNIC SYSTEMS j.d.o.o., Galižana, Limido dele Roje 29</w:t>
      </w:r>
    </w:p>
    <w:p w:rsidRDefault="00A07893" w:rsidP="00A07893" w:rsidR="00A07893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Edino Moscarda, Galižana, Limido dele Roje 29</w:t>
      </w:r>
    </w:p>
    <w:p w:rsidRDefault="00A07893" w:rsidP="00A07893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943" w:rsidR="00000000">
      <w:r>
        <w:separator/>
      </w:r>
    </w:p>
  </w:endnote>
  <w:endnote w:id="0" w:type="continuationSeparator">
    <w:p w:rsidRDefault="004A394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943" w:rsidR="00000000">
      <w:r>
        <w:separator/>
      </w:r>
    </w:p>
  </w:footnote>
  <w:footnote w:id="0" w:type="continuationSeparator">
    <w:p w:rsidRDefault="004A394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672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7893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A394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893"/>
    <w:rsid w:val="004A3943"/>
    <w:rsid w:val="00554328"/>
    <w:rsid w:val="00985388"/>
    <w:rsid w:val="00A07893"/>
    <w:rsid w:val="00E7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789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8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89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8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89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789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8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89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8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89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TECHNIC SYSTEMS j.d.o.o. GALIŽANA</izvorni_sadrzaj>
    <derivirana_varijabla naziv="DomainObject.Predmet.ProtustrankaFormated_1">  TECHNIC SYSTEMS j.d.o.o. GALIŽANA</derivirana_varijabla>
  </DomainObject.Predmet.ProtustrankaFormated>
  <DomainObject.Predmet.ProtustrankaFormatedOIB>
    <izvorni_sadrzaj>  TECHNIC SYSTEMS j.d.o.o. GALIŽANA, OIB 35408068702</izvorni_sadrzaj>
    <derivirana_varijabla naziv="DomainObject.Predmet.ProtustrankaFormatedOIB_1">  TECHNIC SYSTEMS j.d.o.o. GALIŽANA, OIB 35408068702</derivirana_varijabla>
  </DomainObject.Predmet.ProtustrankaFormatedOIB>
  <DomainObject.Predmet.ProtustrankaFormatedWithAdress>
    <izvorni_sadrzaj> TECHNIC SYSTEMS j.d.o.o. GALIŽANA, Limido dele Roje 29, 52100 Galižana</izvorni_sadrzaj>
    <derivirana_varijabla naziv="DomainObject.Predmet.ProtustrankaFormatedWithAdress_1"> TECHNIC SYSTEMS j.d.o.o. GALIŽANA, Limido dele Roje 29, 52100 Galižana</derivirana_varijabla>
  </DomainObject.Predmet.ProtustrankaFormatedWithAdress>
  <DomainObject.Predmet.ProtustrankaFormatedWithAdressOIB>
    <izvorni_sadrzaj> TECHNIC SYSTEMS j.d.o.o. GALIŽANA, OIB 35408068702, Limido dele Roje 29, 52100 Galižana</izvorni_sadrzaj>
    <derivirana_varijabla naziv="DomainObject.Predmet.ProtustrankaFormatedWithAdressOIB_1"> TECHNIC SYSTEMS j.d.o.o. GALIŽANA, OIB 35408068702, Limido dele Roje 29, 52100 Galižana</derivirana_varijabla>
  </DomainObject.Predmet.ProtustrankaFormatedWithAdressOIB>
  <DomainObject.Predmet.ProtustrankaWithAdress>
    <izvorni_sadrzaj>TECHNIC SYSTEMS j.d.o.o. GALIŽANA Limido dele Roje 29, 52100 Galižana</izvorni_sadrzaj>
    <derivirana_varijabla naziv="DomainObject.Predmet.ProtustrankaWithAdress_1">TECHNIC SYSTEMS j.d.o.o. GALIŽANA Limido dele Roje 29, 52100 Galižana</derivirana_varijabla>
  </DomainObject.Predmet.ProtustrankaWithAdress>
  <DomainObject.Predmet.ProtustrankaWithAdressOIB>
    <izvorni_sadrzaj>TECHNIC SYSTEMS j.d.o.o. GALIŽANA, OIB 35408068702, Limido dele Roje 29, 52100 Galižana</izvorni_sadrzaj>
    <derivirana_varijabla naziv="DomainObject.Predmet.ProtustrankaWithAdressOIB_1">TECHNIC SYSTEMS j.d.o.o. GALIŽANA, OIB 35408068702, Limido dele Roje 29, 52100 Galižana</derivirana_varijabla>
  </DomainObject.Predmet.ProtustrankaWithAdressOIB>
  <DomainObject.Predmet.ProtustrankaNazivFormated>
    <izvorni_sadrzaj>TECHNIC SYSTEMS j.d.o.o. GALIŽANA</izvorni_sadrzaj>
    <derivirana_varijabla naziv="DomainObject.Predmet.ProtustrankaNazivFormated_1">TECHNIC SYSTEMS j.d.o.o. GALIŽANA</derivirana_varijabla>
  </DomainObject.Predmet.ProtustrankaNazivFormated>
  <DomainObject.Predmet.ProtustrankaNazivFormatedOIB>
    <izvorni_sadrzaj>TECHNIC SYSTEMS j.d.o.o. GALIŽANA, OIB 35408068702</izvorni_sadrzaj>
    <derivirana_varijabla naziv="DomainObject.Predmet.ProtustrankaNazivFormatedOIB_1">TECHNIC SYSTEMS j.d.o.o. GALIŽANA, OIB 35408068702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124720.15</izvorni_sadrzaj>
    <derivirana_varijabla naziv="DomainObject.Predmet.TrenutnaVrijednost_1">124720.15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TECHNIC SYSTEMS j.d.o.o. GALIŽANA</item>
    </izvorni_sadrzaj>
    <derivirana_varijabla naziv="DomainObject.Predmet.ProtuStrankaListFormated_1">
      <item>TECHNIC SYSTEMS j.d.o.o. GALIŽANA</item>
    </derivirana_varijabla>
  </DomainObject.Predmet.ProtuStrankaListFormated>
  <DomainObject.Predmet.ProtuStrankaListFormatedOIB>
    <izvorni_sadrzaj>
      <item>TECHNIC SYSTEMS j.d.o.o. GALIŽANA, OIB 35408068702</item>
    </izvorni_sadrzaj>
    <derivirana_varijabla naziv="DomainObject.Predmet.ProtuStrankaListFormatedOIB_1">
      <item>TECHNIC SYSTEMS j.d.o.o. GALIŽANA, OIB 35408068702</item>
    </derivirana_varijabla>
  </DomainObject.Predmet.ProtuStrankaListFormatedOIB>
  <DomainObject.Predmet.ProtuStrankaListFormatedWithAdress>
    <izvorni_sadrzaj>
      <item>TECHNIC SYSTEMS j.d.o.o. GALIŽANA, Limido dele Roje 29, 52100 Galižana</item>
    </izvorni_sadrzaj>
    <derivirana_varijabla naziv="DomainObject.Predmet.ProtuStrankaListFormatedWithAdress_1">
      <item>TECHNIC SYSTEMS j.d.o.o. GALIŽANA, Limido dele Roje 29, 52100 Galižana</item>
    </derivirana_varijabla>
  </DomainObject.Predmet.ProtuStrankaListFormatedWithAdress>
  <DomainObject.Predmet.ProtuStrankaListFormatedWithAdressOIB>
    <izvorni_sadrzaj>
      <item>TECHNIC SYSTEMS j.d.o.o. GALIŽANA, OIB 35408068702, Limido dele Roje 29, 52100 Galižana</item>
    </izvorni_sadrzaj>
    <derivirana_varijabla naziv="DomainObject.Predmet.ProtuStrankaListFormatedWithAdressOIB_1">
      <item>TECHNIC SYSTEMS j.d.o.o. GALIŽANA, OIB 35408068702, Limido dele Roje 29, 52100 Galižana</item>
    </derivirana_varijabla>
  </DomainObject.Predmet.ProtuStrankaListFormatedWithAdressOIB>
  <DomainObject.Predmet.ProtuStrankaListNazivFormated>
    <izvorni_sadrzaj>
      <item>TECHNIC SYSTEMS j.d.o.o. GALIŽANA</item>
    </izvorni_sadrzaj>
    <derivirana_varijabla naziv="DomainObject.Predmet.ProtuStrankaListNazivFormated_1">
      <item>TECHNIC SYSTEMS j.d.o.o. GALIŽANA</item>
    </derivirana_varijabla>
  </DomainObject.Predmet.ProtuStrankaListNazivFormated>
  <DomainObject.Predmet.ProtuStrankaListNazivFormatedOIB>
    <izvorni_sadrzaj>
      <item>TECHNIC SYSTEMS j.d.o.o. GALIŽANA, OIB 35408068702</item>
    </izvorni_sadrzaj>
    <derivirana_varijabla naziv="DomainObject.Predmet.ProtuStrankaListNazivFormatedOIB_1">
      <item>TECHNIC SYSTEMS j.d.o.o. GALIŽANA, OIB 35408068702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TECHNIC SYSTEMS j.d.o.o. GALIŽANA</izvorni_sadrzaj>
    <derivirana_varijabla naziv="DomainObject.Predmet.ProtustrankaIDrugi_1">TECHNIC SYSTEMS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TECHNIC SYSTEMS j.d.o.o. GALIŽANA, OIB 35408068702, Limido dele Roje 29, 52100 Galižana</izvorni_sadrzaj>
    <derivirana_varijabla naziv="DomainObject.Predmet.ProtustrankaIDrugiAdressOIB_1">TECHNIC SYSTEMS j.d.o.o. GALIŽANA, OIB 35408068702, Limido dele Roje 29,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TECHNIC SYSTEMS j.d.o.o. GALIŽANA</item>
    </izvorni_sadrzaj>
    <derivirana_varijabla naziv="DomainObject.Predmet.SudioniciListNaziv_1">
      <item>FINANCIJSKA AGENCIJA, RC RIJEKA, PODRUŽNICA PULA, PULA</item>
      <item>TECHNIC SYSTEMS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TECHNIC SYSTEMS j.d.o.o. GALIŽANA, OIB 35408068702, Limido dele Roje 29,52100 Galižana</item>
    </izvorni_sadrzaj>
    <derivirana_varijabla naziv="DomainObject.Predmet.SudioniciListAdressOIB_1">
      <item>FINANCIJSKA AGENCIJA, RC RIJEKA, PODRUŽNICA PULA, PULA, OIB 85821130368, Ulica grada Vukovara 70,10000 Zagreb</item>
      <item>TECHNIC SYSTEMS j.d.o.o. GALIŽANA, OIB 35408068702, Limido dele Roje 29,52100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35408068702</item>
    </izvorni_sadrzaj>
    <derivirana_varijabla naziv="DomainObject.Predmet.SudioniciListNazivOIB_1">
      <item>, OIB 85821130368</item>
      <item>, OIB 35408068702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1603</properties:Characters>
  <properties:Lines>47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2018-06-06T05:52:00Z</dcterms:created>
  <dc:creator>Jasmina Matika</dc:creator>
  <cp:lastModifiedBy>Jasmina Matika</cp:lastModifiedBy>
  <dcterms:modified xmlns:xsi="http://www.w3.org/2001/XMLSchema-instance" xsi:type="dcterms:W3CDTF">2018-06-06T06:24:00Z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(St-188-18 -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